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ook w:val="04A0" w:firstRow="1" w:lastRow="0" w:firstColumn="1" w:lastColumn="0" w:noHBand="0" w:noVBand="1"/>
      </w:tblPr>
      <w:tblGrid>
        <w:gridCol w:w="4556"/>
        <w:gridCol w:w="147"/>
        <w:gridCol w:w="247"/>
        <w:gridCol w:w="4404"/>
      </w:tblGrid>
      <w:tr w:rsidR="00E64E27" w:rsidRPr="003E3B76" w14:paraId="0DF168F7" w14:textId="77777777" w:rsidTr="009F0526">
        <w:tc>
          <w:tcPr>
            <w:tcW w:w="4791" w:type="dxa"/>
            <w:gridSpan w:val="2"/>
          </w:tcPr>
          <w:p w14:paraId="708B820F" w14:textId="77777777" w:rsidR="00E64E27" w:rsidRPr="00D100D8" w:rsidRDefault="00E64E27" w:rsidP="00C21741">
            <w:pPr>
              <w:rPr>
                <w:sz w:val="28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54144" behindDoc="0" locked="0" layoutInCell="1" allowOverlap="1" wp14:anchorId="2BAABA92" wp14:editId="32FC4A8F">
                      <wp:simplePos x="0" y="0"/>
                      <wp:positionH relativeFrom="column">
                        <wp:posOffset>142240</wp:posOffset>
                      </wp:positionH>
                      <wp:positionV relativeFrom="paragraph">
                        <wp:posOffset>265947</wp:posOffset>
                      </wp:positionV>
                      <wp:extent cx="2117090" cy="324485"/>
                      <wp:effectExtent l="0" t="0" r="16510" b="0"/>
                      <wp:wrapNone/>
                      <wp:docPr id="2" name="Группа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17090" cy="324485"/>
                                <a:chOff x="-3175" y="0"/>
                                <a:chExt cx="2117090" cy="324485"/>
                              </a:xfrm>
                            </wpg:grpSpPr>
                            <wpg:grpSp>
                              <wpg:cNvPr id="3" name="Группа 3"/>
                              <wpg:cNvGrpSpPr/>
                              <wpg:grpSpPr>
                                <a:xfrm>
                                  <a:off x="1148080" y="3175"/>
                                  <a:ext cx="965835" cy="321310"/>
                                  <a:chOff x="1148080" y="3175"/>
                                  <a:chExt cx="965835" cy="321310"/>
                                </a:xfrm>
                              </wpg:grpSpPr>
                              <wps:wsp>
                                <wps:cNvPr id="4" name="Freeform 5"/>
                                <wps:cNvSpPr>
                                  <a:spLocks noEditPoints="1"/>
                                </wps:cNvSpPr>
                                <wps:spPr bwMode="auto">
                                  <a:xfrm>
                                    <a:off x="1205230" y="100965"/>
                                    <a:ext cx="123190" cy="207645"/>
                                  </a:xfrm>
                                  <a:custGeom>
                                    <a:avLst/>
                                    <a:gdLst>
                                      <a:gd name="T0" fmla="*/ 64 w 194"/>
                                      <a:gd name="T1" fmla="*/ 327 h 327"/>
                                      <a:gd name="T2" fmla="*/ 79 w 194"/>
                                      <a:gd name="T3" fmla="*/ 327 h 327"/>
                                      <a:gd name="T4" fmla="*/ 129 w 194"/>
                                      <a:gd name="T5" fmla="*/ 203 h 327"/>
                                      <a:gd name="T6" fmla="*/ 119 w 194"/>
                                      <a:gd name="T7" fmla="*/ 203 h 327"/>
                                      <a:gd name="T8" fmla="*/ 64 w 194"/>
                                      <a:gd name="T9" fmla="*/ 327 h 327"/>
                                      <a:gd name="T10" fmla="*/ 45 w 194"/>
                                      <a:gd name="T11" fmla="*/ 168 h 327"/>
                                      <a:gd name="T12" fmla="*/ 59 w 194"/>
                                      <a:gd name="T13" fmla="*/ 168 h 327"/>
                                      <a:gd name="T14" fmla="*/ 129 w 194"/>
                                      <a:gd name="T15" fmla="*/ 0 h 327"/>
                                      <a:gd name="T16" fmla="*/ 119 w 194"/>
                                      <a:gd name="T17" fmla="*/ 0 h 327"/>
                                      <a:gd name="T18" fmla="*/ 45 w 194"/>
                                      <a:gd name="T19" fmla="*/ 168 h 327"/>
                                      <a:gd name="T20" fmla="*/ 25 w 194"/>
                                      <a:gd name="T21" fmla="*/ 168 h 327"/>
                                      <a:gd name="T22" fmla="*/ 35 w 194"/>
                                      <a:gd name="T23" fmla="*/ 168 h 327"/>
                                      <a:gd name="T24" fmla="*/ 104 w 194"/>
                                      <a:gd name="T25" fmla="*/ 0 h 327"/>
                                      <a:gd name="T26" fmla="*/ 94 w 194"/>
                                      <a:gd name="T27" fmla="*/ 0 h 327"/>
                                      <a:gd name="T28" fmla="*/ 25 w 194"/>
                                      <a:gd name="T29" fmla="*/ 168 h 327"/>
                                      <a:gd name="T30" fmla="*/ 0 w 194"/>
                                      <a:gd name="T31" fmla="*/ 168 h 327"/>
                                      <a:gd name="T32" fmla="*/ 10 w 194"/>
                                      <a:gd name="T33" fmla="*/ 168 h 327"/>
                                      <a:gd name="T34" fmla="*/ 84 w 194"/>
                                      <a:gd name="T35" fmla="*/ 0 h 327"/>
                                      <a:gd name="T36" fmla="*/ 69 w 194"/>
                                      <a:gd name="T37" fmla="*/ 0 h 327"/>
                                      <a:gd name="T38" fmla="*/ 0 w 194"/>
                                      <a:gd name="T39" fmla="*/ 168 h 327"/>
                                      <a:gd name="T40" fmla="*/ 79 w 194"/>
                                      <a:gd name="T41" fmla="*/ 248 h 327"/>
                                      <a:gd name="T42" fmla="*/ 89 w 194"/>
                                      <a:gd name="T43" fmla="*/ 248 h 327"/>
                                      <a:gd name="T44" fmla="*/ 164 w 194"/>
                                      <a:gd name="T45" fmla="*/ 79 h 327"/>
                                      <a:gd name="T46" fmla="*/ 104 w 194"/>
                                      <a:gd name="T47" fmla="*/ 79 h 327"/>
                                      <a:gd name="T48" fmla="*/ 99 w 194"/>
                                      <a:gd name="T49" fmla="*/ 94 h 327"/>
                                      <a:gd name="T50" fmla="*/ 144 w 194"/>
                                      <a:gd name="T51" fmla="*/ 94 h 327"/>
                                      <a:gd name="T52" fmla="*/ 79 w 194"/>
                                      <a:gd name="T53" fmla="*/ 248 h 327"/>
                                      <a:gd name="T54" fmla="*/ 94 w 194"/>
                                      <a:gd name="T55" fmla="*/ 104 h 327"/>
                                      <a:gd name="T56" fmla="*/ 129 w 194"/>
                                      <a:gd name="T57" fmla="*/ 104 h 327"/>
                                      <a:gd name="T58" fmla="*/ 69 w 194"/>
                                      <a:gd name="T59" fmla="*/ 248 h 327"/>
                                      <a:gd name="T60" fmla="*/ 54 w 194"/>
                                      <a:gd name="T61" fmla="*/ 248 h 327"/>
                                      <a:gd name="T62" fmla="*/ 114 w 194"/>
                                      <a:gd name="T63" fmla="*/ 114 h 327"/>
                                      <a:gd name="T64" fmla="*/ 89 w 194"/>
                                      <a:gd name="T65" fmla="*/ 114 h 327"/>
                                      <a:gd name="T66" fmla="*/ 94 w 194"/>
                                      <a:gd name="T67" fmla="*/ 104 h 327"/>
                                      <a:gd name="T68" fmla="*/ 35 w 194"/>
                                      <a:gd name="T69" fmla="*/ 248 h 327"/>
                                      <a:gd name="T70" fmla="*/ 45 w 194"/>
                                      <a:gd name="T71" fmla="*/ 248 h 327"/>
                                      <a:gd name="T72" fmla="*/ 99 w 194"/>
                                      <a:gd name="T73" fmla="*/ 124 h 327"/>
                                      <a:gd name="T74" fmla="*/ 84 w 194"/>
                                      <a:gd name="T75" fmla="*/ 124 h 327"/>
                                      <a:gd name="T76" fmla="*/ 35 w 194"/>
                                      <a:gd name="T77" fmla="*/ 248 h 327"/>
                                      <a:gd name="T78" fmla="*/ 114 w 194"/>
                                      <a:gd name="T79" fmla="*/ 327 h 327"/>
                                      <a:gd name="T80" fmla="*/ 124 w 194"/>
                                      <a:gd name="T81" fmla="*/ 327 h 327"/>
                                      <a:gd name="T82" fmla="*/ 194 w 194"/>
                                      <a:gd name="T83" fmla="*/ 163 h 327"/>
                                      <a:gd name="T84" fmla="*/ 134 w 194"/>
                                      <a:gd name="T85" fmla="*/ 163 h 327"/>
                                      <a:gd name="T86" fmla="*/ 129 w 194"/>
                                      <a:gd name="T87" fmla="*/ 173 h 327"/>
                                      <a:gd name="T88" fmla="*/ 179 w 194"/>
                                      <a:gd name="T89" fmla="*/ 173 h 327"/>
                                      <a:gd name="T90" fmla="*/ 114 w 194"/>
                                      <a:gd name="T91" fmla="*/ 327 h 327"/>
                                      <a:gd name="T92" fmla="*/ 129 w 194"/>
                                      <a:gd name="T93" fmla="*/ 183 h 327"/>
                                      <a:gd name="T94" fmla="*/ 164 w 194"/>
                                      <a:gd name="T95" fmla="*/ 183 h 327"/>
                                      <a:gd name="T96" fmla="*/ 99 w 194"/>
                                      <a:gd name="T97" fmla="*/ 327 h 327"/>
                                      <a:gd name="T98" fmla="*/ 89 w 194"/>
                                      <a:gd name="T99" fmla="*/ 327 h 327"/>
                                      <a:gd name="T100" fmla="*/ 144 w 194"/>
                                      <a:gd name="T101" fmla="*/ 198 h 327"/>
                                      <a:gd name="T102" fmla="*/ 119 w 194"/>
                                      <a:gd name="T103" fmla="*/ 198 h 327"/>
                                      <a:gd name="T104" fmla="*/ 129 w 194"/>
                                      <a:gd name="T105" fmla="*/ 183 h 327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  <a:cxn ang="0">
                                        <a:pos x="T62" y="T63"/>
                                      </a:cxn>
                                      <a:cxn ang="0">
                                        <a:pos x="T64" y="T65"/>
                                      </a:cxn>
                                      <a:cxn ang="0">
                                        <a:pos x="T66" y="T67"/>
                                      </a:cxn>
                                      <a:cxn ang="0">
                                        <a:pos x="T68" y="T69"/>
                                      </a:cxn>
                                      <a:cxn ang="0">
                                        <a:pos x="T70" y="T71"/>
                                      </a:cxn>
                                      <a:cxn ang="0">
                                        <a:pos x="T72" y="T73"/>
                                      </a:cxn>
                                      <a:cxn ang="0">
                                        <a:pos x="T74" y="T75"/>
                                      </a:cxn>
                                      <a:cxn ang="0">
                                        <a:pos x="T76" y="T77"/>
                                      </a:cxn>
                                      <a:cxn ang="0">
                                        <a:pos x="T78" y="T79"/>
                                      </a:cxn>
                                      <a:cxn ang="0">
                                        <a:pos x="T80" y="T81"/>
                                      </a:cxn>
                                      <a:cxn ang="0">
                                        <a:pos x="T82" y="T83"/>
                                      </a:cxn>
                                      <a:cxn ang="0">
                                        <a:pos x="T84" y="T85"/>
                                      </a:cxn>
                                      <a:cxn ang="0">
                                        <a:pos x="T86" y="T87"/>
                                      </a:cxn>
                                      <a:cxn ang="0">
                                        <a:pos x="T88" y="T89"/>
                                      </a:cxn>
                                      <a:cxn ang="0">
                                        <a:pos x="T90" y="T91"/>
                                      </a:cxn>
                                      <a:cxn ang="0">
                                        <a:pos x="T92" y="T93"/>
                                      </a:cxn>
                                      <a:cxn ang="0">
                                        <a:pos x="T94" y="T95"/>
                                      </a:cxn>
                                      <a:cxn ang="0">
                                        <a:pos x="T96" y="T97"/>
                                      </a:cxn>
                                      <a:cxn ang="0">
                                        <a:pos x="T98" y="T99"/>
                                      </a:cxn>
                                      <a:cxn ang="0">
                                        <a:pos x="T100" y="T101"/>
                                      </a:cxn>
                                      <a:cxn ang="0">
                                        <a:pos x="T102" y="T103"/>
                                      </a:cxn>
                                      <a:cxn ang="0">
                                        <a:pos x="T104" y="T105"/>
                                      </a:cxn>
                                    </a:cxnLst>
                                    <a:rect l="0" t="0" r="r" b="b"/>
                                    <a:pathLst>
                                      <a:path w="194" h="327">
                                        <a:moveTo>
                                          <a:pt x="64" y="327"/>
                                        </a:moveTo>
                                        <a:lnTo>
                                          <a:pt x="79" y="327"/>
                                        </a:lnTo>
                                        <a:lnTo>
                                          <a:pt x="129" y="203"/>
                                        </a:lnTo>
                                        <a:lnTo>
                                          <a:pt x="119" y="203"/>
                                        </a:lnTo>
                                        <a:lnTo>
                                          <a:pt x="64" y="327"/>
                                        </a:lnTo>
                                        <a:close/>
                                        <a:moveTo>
                                          <a:pt x="45" y="168"/>
                                        </a:moveTo>
                                        <a:lnTo>
                                          <a:pt x="59" y="168"/>
                                        </a:lnTo>
                                        <a:lnTo>
                                          <a:pt x="129" y="0"/>
                                        </a:lnTo>
                                        <a:lnTo>
                                          <a:pt x="119" y="0"/>
                                        </a:lnTo>
                                        <a:lnTo>
                                          <a:pt x="45" y="168"/>
                                        </a:lnTo>
                                        <a:close/>
                                        <a:moveTo>
                                          <a:pt x="25" y="168"/>
                                        </a:moveTo>
                                        <a:lnTo>
                                          <a:pt x="35" y="168"/>
                                        </a:lnTo>
                                        <a:lnTo>
                                          <a:pt x="104" y="0"/>
                                        </a:lnTo>
                                        <a:lnTo>
                                          <a:pt x="94" y="0"/>
                                        </a:lnTo>
                                        <a:lnTo>
                                          <a:pt x="25" y="168"/>
                                        </a:lnTo>
                                        <a:close/>
                                        <a:moveTo>
                                          <a:pt x="0" y="168"/>
                                        </a:moveTo>
                                        <a:lnTo>
                                          <a:pt x="10" y="168"/>
                                        </a:lnTo>
                                        <a:lnTo>
                                          <a:pt x="84" y="0"/>
                                        </a:lnTo>
                                        <a:lnTo>
                                          <a:pt x="69" y="0"/>
                                        </a:lnTo>
                                        <a:lnTo>
                                          <a:pt x="0" y="168"/>
                                        </a:lnTo>
                                        <a:close/>
                                        <a:moveTo>
                                          <a:pt x="79" y="248"/>
                                        </a:moveTo>
                                        <a:lnTo>
                                          <a:pt x="89" y="248"/>
                                        </a:lnTo>
                                        <a:lnTo>
                                          <a:pt x="164" y="79"/>
                                        </a:lnTo>
                                        <a:lnTo>
                                          <a:pt x="104" y="79"/>
                                        </a:lnTo>
                                        <a:lnTo>
                                          <a:pt x="99" y="94"/>
                                        </a:lnTo>
                                        <a:lnTo>
                                          <a:pt x="144" y="94"/>
                                        </a:lnTo>
                                        <a:lnTo>
                                          <a:pt x="79" y="248"/>
                                        </a:lnTo>
                                        <a:close/>
                                        <a:moveTo>
                                          <a:pt x="94" y="104"/>
                                        </a:moveTo>
                                        <a:lnTo>
                                          <a:pt x="129" y="104"/>
                                        </a:lnTo>
                                        <a:lnTo>
                                          <a:pt x="69" y="248"/>
                                        </a:lnTo>
                                        <a:lnTo>
                                          <a:pt x="54" y="248"/>
                                        </a:lnTo>
                                        <a:lnTo>
                                          <a:pt x="114" y="114"/>
                                        </a:lnTo>
                                        <a:lnTo>
                                          <a:pt x="89" y="114"/>
                                        </a:lnTo>
                                        <a:lnTo>
                                          <a:pt x="94" y="104"/>
                                        </a:lnTo>
                                        <a:close/>
                                        <a:moveTo>
                                          <a:pt x="35" y="248"/>
                                        </a:moveTo>
                                        <a:lnTo>
                                          <a:pt x="45" y="248"/>
                                        </a:lnTo>
                                        <a:lnTo>
                                          <a:pt x="99" y="124"/>
                                        </a:lnTo>
                                        <a:lnTo>
                                          <a:pt x="84" y="124"/>
                                        </a:lnTo>
                                        <a:lnTo>
                                          <a:pt x="35" y="248"/>
                                        </a:lnTo>
                                        <a:close/>
                                        <a:moveTo>
                                          <a:pt x="114" y="327"/>
                                        </a:moveTo>
                                        <a:lnTo>
                                          <a:pt x="124" y="327"/>
                                        </a:lnTo>
                                        <a:lnTo>
                                          <a:pt x="194" y="163"/>
                                        </a:lnTo>
                                        <a:lnTo>
                                          <a:pt x="134" y="163"/>
                                        </a:lnTo>
                                        <a:lnTo>
                                          <a:pt x="129" y="173"/>
                                        </a:lnTo>
                                        <a:lnTo>
                                          <a:pt x="179" y="173"/>
                                        </a:lnTo>
                                        <a:lnTo>
                                          <a:pt x="114" y="327"/>
                                        </a:lnTo>
                                        <a:close/>
                                        <a:moveTo>
                                          <a:pt x="129" y="183"/>
                                        </a:moveTo>
                                        <a:lnTo>
                                          <a:pt x="164" y="183"/>
                                        </a:lnTo>
                                        <a:lnTo>
                                          <a:pt x="99" y="327"/>
                                        </a:lnTo>
                                        <a:lnTo>
                                          <a:pt x="89" y="327"/>
                                        </a:lnTo>
                                        <a:lnTo>
                                          <a:pt x="144" y="198"/>
                                        </a:lnTo>
                                        <a:lnTo>
                                          <a:pt x="119" y="198"/>
                                        </a:lnTo>
                                        <a:lnTo>
                                          <a:pt x="129" y="18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0000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5" name="Freeform 6"/>
                                <wps:cNvSpPr>
                                  <a:spLocks noEditPoints="1"/>
                                </wps:cNvSpPr>
                                <wps:spPr bwMode="auto">
                                  <a:xfrm>
                                    <a:off x="1148080" y="3175"/>
                                    <a:ext cx="965835" cy="321310"/>
                                  </a:xfrm>
                                  <a:custGeom>
                                    <a:avLst/>
                                    <a:gdLst>
                                      <a:gd name="T0" fmla="*/ 135 w 1521"/>
                                      <a:gd name="T1" fmla="*/ 352 h 506"/>
                                      <a:gd name="T2" fmla="*/ 100 w 1521"/>
                                      <a:gd name="T3" fmla="*/ 283 h 506"/>
                                      <a:gd name="T4" fmla="*/ 269 w 1521"/>
                                      <a:gd name="T5" fmla="*/ 278 h 506"/>
                                      <a:gd name="T6" fmla="*/ 234 w 1521"/>
                                      <a:gd name="T7" fmla="*/ 456 h 506"/>
                                      <a:gd name="T8" fmla="*/ 423 w 1521"/>
                                      <a:gd name="T9" fmla="*/ 0 h 506"/>
                                      <a:gd name="T10" fmla="*/ 482 w 1521"/>
                                      <a:gd name="T11" fmla="*/ 456 h 506"/>
                                      <a:gd name="T12" fmla="*/ 507 w 1521"/>
                                      <a:gd name="T13" fmla="*/ 402 h 506"/>
                                      <a:gd name="T14" fmla="*/ 507 w 1521"/>
                                      <a:gd name="T15" fmla="*/ 342 h 506"/>
                                      <a:gd name="T16" fmla="*/ 507 w 1521"/>
                                      <a:gd name="T17" fmla="*/ 293 h 506"/>
                                      <a:gd name="T18" fmla="*/ 572 w 1521"/>
                                      <a:gd name="T19" fmla="*/ 357 h 506"/>
                                      <a:gd name="T20" fmla="*/ 756 w 1521"/>
                                      <a:gd name="T21" fmla="*/ 456 h 506"/>
                                      <a:gd name="T22" fmla="*/ 681 w 1521"/>
                                      <a:gd name="T23" fmla="*/ 288 h 506"/>
                                      <a:gd name="T24" fmla="*/ 900 w 1521"/>
                                      <a:gd name="T25" fmla="*/ 337 h 506"/>
                                      <a:gd name="T26" fmla="*/ 924 w 1521"/>
                                      <a:gd name="T27" fmla="*/ 392 h 506"/>
                                      <a:gd name="T28" fmla="*/ 924 w 1521"/>
                                      <a:gd name="T29" fmla="*/ 412 h 506"/>
                                      <a:gd name="T30" fmla="*/ 835 w 1521"/>
                                      <a:gd name="T31" fmla="*/ 431 h 506"/>
                                      <a:gd name="T32" fmla="*/ 815 w 1521"/>
                                      <a:gd name="T33" fmla="*/ 357 h 506"/>
                                      <a:gd name="T34" fmla="*/ 880 w 1521"/>
                                      <a:gd name="T35" fmla="*/ 293 h 506"/>
                                      <a:gd name="T36" fmla="*/ 1098 w 1521"/>
                                      <a:gd name="T37" fmla="*/ 382 h 506"/>
                                      <a:gd name="T38" fmla="*/ 1039 w 1521"/>
                                      <a:gd name="T39" fmla="*/ 362 h 506"/>
                                      <a:gd name="T40" fmla="*/ 1049 w 1521"/>
                                      <a:gd name="T41" fmla="*/ 337 h 506"/>
                                      <a:gd name="T42" fmla="*/ 1029 w 1521"/>
                                      <a:gd name="T43" fmla="*/ 456 h 506"/>
                                      <a:gd name="T44" fmla="*/ 1014 w 1521"/>
                                      <a:gd name="T45" fmla="*/ 293 h 506"/>
                                      <a:gd name="T46" fmla="*/ 1083 w 1521"/>
                                      <a:gd name="T47" fmla="*/ 298 h 506"/>
                                      <a:gd name="T48" fmla="*/ 1108 w 1521"/>
                                      <a:gd name="T49" fmla="*/ 347 h 506"/>
                                      <a:gd name="T50" fmla="*/ 1218 w 1521"/>
                                      <a:gd name="T51" fmla="*/ 342 h 506"/>
                                      <a:gd name="T52" fmla="*/ 1163 w 1521"/>
                                      <a:gd name="T53" fmla="*/ 357 h 506"/>
                                      <a:gd name="T54" fmla="*/ 1188 w 1521"/>
                                      <a:gd name="T55" fmla="*/ 298 h 506"/>
                                      <a:gd name="T56" fmla="*/ 1461 w 1521"/>
                                      <a:gd name="T57" fmla="*/ 436 h 506"/>
                                      <a:gd name="T58" fmla="*/ 1367 w 1521"/>
                                      <a:gd name="T59" fmla="*/ 456 h 506"/>
                                      <a:gd name="T60" fmla="*/ 1312 w 1521"/>
                                      <a:gd name="T61" fmla="*/ 372 h 506"/>
                                      <a:gd name="T62" fmla="*/ 1352 w 1521"/>
                                      <a:gd name="T63" fmla="*/ 302 h 506"/>
                                      <a:gd name="T64" fmla="*/ 1451 w 1521"/>
                                      <a:gd name="T65" fmla="*/ 302 h 506"/>
                                      <a:gd name="T66" fmla="*/ 1486 w 1521"/>
                                      <a:gd name="T67" fmla="*/ 372 h 506"/>
                                      <a:gd name="T68" fmla="*/ 438 w 1521"/>
                                      <a:gd name="T69" fmla="*/ 15 h 506"/>
                                      <a:gd name="T70" fmla="*/ 1377 w 1521"/>
                                      <a:gd name="T71" fmla="*/ 352 h 506"/>
                                      <a:gd name="T72" fmla="*/ 1387 w 1521"/>
                                      <a:gd name="T73" fmla="*/ 407 h 506"/>
                                      <a:gd name="T74" fmla="*/ 1436 w 1521"/>
                                      <a:gd name="T75" fmla="*/ 372 h 506"/>
                                      <a:gd name="T76" fmla="*/ 522 w 1521"/>
                                      <a:gd name="T77" fmla="*/ 208 h 506"/>
                                      <a:gd name="T78" fmla="*/ 522 w 1521"/>
                                      <a:gd name="T79" fmla="*/ 89 h 506"/>
                                      <a:gd name="T80" fmla="*/ 701 w 1521"/>
                                      <a:gd name="T81" fmla="*/ 193 h 506"/>
                                      <a:gd name="T82" fmla="*/ 820 w 1521"/>
                                      <a:gd name="T83" fmla="*/ 188 h 506"/>
                                      <a:gd name="T84" fmla="*/ 820 w 1521"/>
                                      <a:gd name="T85" fmla="*/ 69 h 506"/>
                                      <a:gd name="T86" fmla="*/ 706 w 1521"/>
                                      <a:gd name="T87" fmla="*/ 59 h 506"/>
                                      <a:gd name="T88" fmla="*/ 676 w 1521"/>
                                      <a:gd name="T89" fmla="*/ 109 h 506"/>
                                      <a:gd name="T90" fmla="*/ 726 w 1521"/>
                                      <a:gd name="T91" fmla="*/ 99 h 506"/>
                                      <a:gd name="T92" fmla="*/ 756 w 1521"/>
                                      <a:gd name="T93" fmla="*/ 84 h 506"/>
                                      <a:gd name="T94" fmla="*/ 785 w 1521"/>
                                      <a:gd name="T95" fmla="*/ 99 h 506"/>
                                      <a:gd name="T96" fmla="*/ 785 w 1521"/>
                                      <a:gd name="T97" fmla="*/ 159 h 506"/>
                                      <a:gd name="T98" fmla="*/ 756 w 1521"/>
                                      <a:gd name="T99" fmla="*/ 174 h 506"/>
                                      <a:gd name="T100" fmla="*/ 726 w 1521"/>
                                      <a:gd name="T101" fmla="*/ 159 h 506"/>
                                      <a:gd name="T102" fmla="*/ 929 w 1521"/>
                                      <a:gd name="T103" fmla="*/ 208 h 506"/>
                                      <a:gd name="T104" fmla="*/ 944 w 1521"/>
                                      <a:gd name="T105" fmla="*/ 149 h 506"/>
                                      <a:gd name="T106" fmla="*/ 1103 w 1521"/>
                                      <a:gd name="T107" fmla="*/ 169 h 506"/>
                                      <a:gd name="T108" fmla="*/ 1153 w 1521"/>
                                      <a:gd name="T109" fmla="*/ 50 h 506"/>
                                      <a:gd name="T110" fmla="*/ 1272 w 1521"/>
                                      <a:gd name="T111" fmla="*/ 208 h 506"/>
                                      <a:gd name="T112" fmla="*/ 1173 w 1521"/>
                                      <a:gd name="T113" fmla="*/ 50 h 506"/>
                                      <a:gd name="T114" fmla="*/ 1441 w 1521"/>
                                      <a:gd name="T115" fmla="*/ 203 h 506"/>
                                      <a:gd name="T116" fmla="*/ 1471 w 1521"/>
                                      <a:gd name="T117" fmla="*/ 144 h 506"/>
                                      <a:gd name="T118" fmla="*/ 1421 w 1521"/>
                                      <a:gd name="T119" fmla="*/ 114 h 506"/>
                                      <a:gd name="T120" fmla="*/ 1411 w 1521"/>
                                      <a:gd name="T121" fmla="*/ 208 h 506"/>
                                      <a:gd name="T122" fmla="*/ 1421 w 1521"/>
                                      <a:gd name="T123" fmla="*/ 149 h 506"/>
                                      <a:gd name="T124" fmla="*/ 1406 w 1521"/>
                                      <a:gd name="T125" fmla="*/ 178 h 50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  <a:cxn ang="0">
                                        <a:pos x="T62" y="T63"/>
                                      </a:cxn>
                                      <a:cxn ang="0">
                                        <a:pos x="T64" y="T65"/>
                                      </a:cxn>
                                      <a:cxn ang="0">
                                        <a:pos x="T66" y="T67"/>
                                      </a:cxn>
                                      <a:cxn ang="0">
                                        <a:pos x="T68" y="T69"/>
                                      </a:cxn>
                                      <a:cxn ang="0">
                                        <a:pos x="T70" y="T71"/>
                                      </a:cxn>
                                      <a:cxn ang="0">
                                        <a:pos x="T72" y="T73"/>
                                      </a:cxn>
                                      <a:cxn ang="0">
                                        <a:pos x="T74" y="T75"/>
                                      </a:cxn>
                                      <a:cxn ang="0">
                                        <a:pos x="T76" y="T77"/>
                                      </a:cxn>
                                      <a:cxn ang="0">
                                        <a:pos x="T78" y="T79"/>
                                      </a:cxn>
                                      <a:cxn ang="0">
                                        <a:pos x="T80" y="T81"/>
                                      </a:cxn>
                                      <a:cxn ang="0">
                                        <a:pos x="T82" y="T83"/>
                                      </a:cxn>
                                      <a:cxn ang="0">
                                        <a:pos x="T84" y="T85"/>
                                      </a:cxn>
                                      <a:cxn ang="0">
                                        <a:pos x="T86" y="T87"/>
                                      </a:cxn>
                                      <a:cxn ang="0">
                                        <a:pos x="T88" y="T89"/>
                                      </a:cxn>
                                      <a:cxn ang="0">
                                        <a:pos x="T90" y="T91"/>
                                      </a:cxn>
                                      <a:cxn ang="0">
                                        <a:pos x="T92" y="T93"/>
                                      </a:cxn>
                                      <a:cxn ang="0">
                                        <a:pos x="T94" y="T95"/>
                                      </a:cxn>
                                      <a:cxn ang="0">
                                        <a:pos x="T96" y="T97"/>
                                      </a:cxn>
                                      <a:cxn ang="0">
                                        <a:pos x="T98" y="T99"/>
                                      </a:cxn>
                                      <a:cxn ang="0">
                                        <a:pos x="T100" y="T101"/>
                                      </a:cxn>
                                      <a:cxn ang="0">
                                        <a:pos x="T102" y="T103"/>
                                      </a:cxn>
                                      <a:cxn ang="0">
                                        <a:pos x="T104" y="T105"/>
                                      </a:cxn>
                                      <a:cxn ang="0">
                                        <a:pos x="T106" y="T107"/>
                                      </a:cxn>
                                      <a:cxn ang="0">
                                        <a:pos x="T108" y="T109"/>
                                      </a:cxn>
                                      <a:cxn ang="0">
                                        <a:pos x="T110" y="T111"/>
                                      </a:cxn>
                                      <a:cxn ang="0">
                                        <a:pos x="T112" y="T113"/>
                                      </a:cxn>
                                      <a:cxn ang="0">
                                        <a:pos x="T114" y="T115"/>
                                      </a:cxn>
                                      <a:cxn ang="0">
                                        <a:pos x="T116" y="T117"/>
                                      </a:cxn>
                                      <a:cxn ang="0">
                                        <a:pos x="T118" y="T119"/>
                                      </a:cxn>
                                      <a:cxn ang="0">
                                        <a:pos x="T120" y="T121"/>
                                      </a:cxn>
                                      <a:cxn ang="0">
                                        <a:pos x="T122" y="T123"/>
                                      </a:cxn>
                                      <a:cxn ang="0">
                                        <a:pos x="T124" y="T125"/>
                                      </a:cxn>
                                    </a:cxnLst>
                                    <a:rect l="0" t="0" r="r" b="b"/>
                                    <a:pathLst>
                                      <a:path w="1521" h="506">
                                        <a:moveTo>
                                          <a:pt x="0" y="506"/>
                                        </a:moveTo>
                                        <a:lnTo>
                                          <a:pt x="159" y="451"/>
                                        </a:lnTo>
                                        <a:lnTo>
                                          <a:pt x="159" y="451"/>
                                        </a:lnTo>
                                        <a:lnTo>
                                          <a:pt x="179" y="407"/>
                                        </a:lnTo>
                                        <a:lnTo>
                                          <a:pt x="115" y="407"/>
                                        </a:lnTo>
                                        <a:lnTo>
                                          <a:pt x="135" y="352"/>
                                        </a:lnTo>
                                        <a:lnTo>
                                          <a:pt x="135" y="352"/>
                                        </a:lnTo>
                                        <a:lnTo>
                                          <a:pt x="110" y="342"/>
                                        </a:lnTo>
                                        <a:lnTo>
                                          <a:pt x="95" y="337"/>
                                        </a:lnTo>
                                        <a:lnTo>
                                          <a:pt x="80" y="322"/>
                                        </a:lnTo>
                                        <a:lnTo>
                                          <a:pt x="75" y="312"/>
                                        </a:lnTo>
                                        <a:lnTo>
                                          <a:pt x="75" y="312"/>
                                        </a:lnTo>
                                        <a:lnTo>
                                          <a:pt x="80" y="298"/>
                                        </a:lnTo>
                                        <a:lnTo>
                                          <a:pt x="100" y="283"/>
                                        </a:lnTo>
                                        <a:lnTo>
                                          <a:pt x="154" y="149"/>
                                        </a:lnTo>
                                        <a:lnTo>
                                          <a:pt x="229" y="149"/>
                                        </a:lnTo>
                                        <a:lnTo>
                                          <a:pt x="194" y="228"/>
                                        </a:lnTo>
                                        <a:lnTo>
                                          <a:pt x="264" y="228"/>
                                        </a:lnTo>
                                        <a:lnTo>
                                          <a:pt x="244" y="273"/>
                                        </a:lnTo>
                                        <a:lnTo>
                                          <a:pt x="244" y="273"/>
                                        </a:lnTo>
                                        <a:lnTo>
                                          <a:pt x="269" y="278"/>
                                        </a:lnTo>
                                        <a:lnTo>
                                          <a:pt x="284" y="288"/>
                                        </a:lnTo>
                                        <a:lnTo>
                                          <a:pt x="298" y="298"/>
                                        </a:lnTo>
                                        <a:lnTo>
                                          <a:pt x="303" y="312"/>
                                        </a:lnTo>
                                        <a:lnTo>
                                          <a:pt x="303" y="312"/>
                                        </a:lnTo>
                                        <a:lnTo>
                                          <a:pt x="298" y="327"/>
                                        </a:lnTo>
                                        <a:lnTo>
                                          <a:pt x="284" y="337"/>
                                        </a:lnTo>
                                        <a:lnTo>
                                          <a:pt x="234" y="456"/>
                                        </a:lnTo>
                                        <a:lnTo>
                                          <a:pt x="378" y="506"/>
                                        </a:lnTo>
                                        <a:lnTo>
                                          <a:pt x="189" y="0"/>
                                        </a:lnTo>
                                        <a:lnTo>
                                          <a:pt x="0" y="506"/>
                                        </a:lnTo>
                                        <a:close/>
                                        <a:moveTo>
                                          <a:pt x="423" y="506"/>
                                        </a:moveTo>
                                        <a:lnTo>
                                          <a:pt x="1521" y="506"/>
                                        </a:lnTo>
                                        <a:lnTo>
                                          <a:pt x="1521" y="0"/>
                                        </a:lnTo>
                                        <a:lnTo>
                                          <a:pt x="423" y="0"/>
                                        </a:lnTo>
                                        <a:lnTo>
                                          <a:pt x="423" y="506"/>
                                        </a:lnTo>
                                        <a:close/>
                                        <a:moveTo>
                                          <a:pt x="552" y="431"/>
                                        </a:moveTo>
                                        <a:lnTo>
                                          <a:pt x="552" y="431"/>
                                        </a:lnTo>
                                        <a:lnTo>
                                          <a:pt x="537" y="441"/>
                                        </a:lnTo>
                                        <a:lnTo>
                                          <a:pt x="522" y="451"/>
                                        </a:lnTo>
                                        <a:lnTo>
                                          <a:pt x="502" y="456"/>
                                        </a:lnTo>
                                        <a:lnTo>
                                          <a:pt x="482" y="456"/>
                                        </a:lnTo>
                                        <a:lnTo>
                                          <a:pt x="462" y="456"/>
                                        </a:lnTo>
                                        <a:lnTo>
                                          <a:pt x="462" y="412"/>
                                        </a:lnTo>
                                        <a:lnTo>
                                          <a:pt x="482" y="412"/>
                                        </a:lnTo>
                                        <a:lnTo>
                                          <a:pt x="482" y="412"/>
                                        </a:lnTo>
                                        <a:lnTo>
                                          <a:pt x="497" y="407"/>
                                        </a:lnTo>
                                        <a:lnTo>
                                          <a:pt x="507" y="402"/>
                                        </a:lnTo>
                                        <a:lnTo>
                                          <a:pt x="507" y="402"/>
                                        </a:lnTo>
                                        <a:lnTo>
                                          <a:pt x="517" y="392"/>
                                        </a:lnTo>
                                        <a:lnTo>
                                          <a:pt x="462" y="392"/>
                                        </a:lnTo>
                                        <a:lnTo>
                                          <a:pt x="462" y="352"/>
                                        </a:lnTo>
                                        <a:lnTo>
                                          <a:pt x="517" y="352"/>
                                        </a:lnTo>
                                        <a:lnTo>
                                          <a:pt x="517" y="352"/>
                                        </a:lnTo>
                                        <a:lnTo>
                                          <a:pt x="507" y="342"/>
                                        </a:lnTo>
                                        <a:lnTo>
                                          <a:pt x="507" y="342"/>
                                        </a:lnTo>
                                        <a:lnTo>
                                          <a:pt x="497" y="337"/>
                                        </a:lnTo>
                                        <a:lnTo>
                                          <a:pt x="482" y="337"/>
                                        </a:lnTo>
                                        <a:lnTo>
                                          <a:pt x="462" y="337"/>
                                        </a:lnTo>
                                        <a:lnTo>
                                          <a:pt x="462" y="288"/>
                                        </a:lnTo>
                                        <a:lnTo>
                                          <a:pt x="487" y="288"/>
                                        </a:lnTo>
                                        <a:lnTo>
                                          <a:pt x="487" y="288"/>
                                        </a:lnTo>
                                        <a:lnTo>
                                          <a:pt x="507" y="293"/>
                                        </a:lnTo>
                                        <a:lnTo>
                                          <a:pt x="522" y="298"/>
                                        </a:lnTo>
                                        <a:lnTo>
                                          <a:pt x="537" y="302"/>
                                        </a:lnTo>
                                        <a:lnTo>
                                          <a:pt x="552" y="312"/>
                                        </a:lnTo>
                                        <a:lnTo>
                                          <a:pt x="552" y="312"/>
                                        </a:lnTo>
                                        <a:lnTo>
                                          <a:pt x="562" y="327"/>
                                        </a:lnTo>
                                        <a:lnTo>
                                          <a:pt x="567" y="342"/>
                                        </a:lnTo>
                                        <a:lnTo>
                                          <a:pt x="572" y="357"/>
                                        </a:lnTo>
                                        <a:lnTo>
                                          <a:pt x="572" y="372"/>
                                        </a:lnTo>
                                        <a:lnTo>
                                          <a:pt x="572" y="372"/>
                                        </a:lnTo>
                                        <a:lnTo>
                                          <a:pt x="572" y="392"/>
                                        </a:lnTo>
                                        <a:lnTo>
                                          <a:pt x="567" y="407"/>
                                        </a:lnTo>
                                        <a:lnTo>
                                          <a:pt x="562" y="421"/>
                                        </a:lnTo>
                                        <a:lnTo>
                                          <a:pt x="552" y="431"/>
                                        </a:lnTo>
                                        <a:close/>
                                        <a:moveTo>
                                          <a:pt x="756" y="456"/>
                                        </a:moveTo>
                                        <a:lnTo>
                                          <a:pt x="706" y="456"/>
                                        </a:lnTo>
                                        <a:lnTo>
                                          <a:pt x="706" y="392"/>
                                        </a:lnTo>
                                        <a:lnTo>
                                          <a:pt x="681" y="392"/>
                                        </a:lnTo>
                                        <a:lnTo>
                                          <a:pt x="681" y="456"/>
                                        </a:lnTo>
                                        <a:lnTo>
                                          <a:pt x="626" y="456"/>
                                        </a:lnTo>
                                        <a:lnTo>
                                          <a:pt x="626" y="288"/>
                                        </a:lnTo>
                                        <a:lnTo>
                                          <a:pt x="681" y="288"/>
                                        </a:lnTo>
                                        <a:lnTo>
                                          <a:pt x="681" y="347"/>
                                        </a:lnTo>
                                        <a:lnTo>
                                          <a:pt x="706" y="347"/>
                                        </a:lnTo>
                                        <a:lnTo>
                                          <a:pt x="706" y="288"/>
                                        </a:lnTo>
                                        <a:lnTo>
                                          <a:pt x="756" y="288"/>
                                        </a:lnTo>
                                        <a:lnTo>
                                          <a:pt x="756" y="456"/>
                                        </a:lnTo>
                                        <a:close/>
                                        <a:moveTo>
                                          <a:pt x="924" y="337"/>
                                        </a:moveTo>
                                        <a:lnTo>
                                          <a:pt x="900" y="337"/>
                                        </a:lnTo>
                                        <a:lnTo>
                                          <a:pt x="900" y="337"/>
                                        </a:lnTo>
                                        <a:lnTo>
                                          <a:pt x="890" y="337"/>
                                        </a:lnTo>
                                        <a:lnTo>
                                          <a:pt x="880" y="342"/>
                                        </a:lnTo>
                                        <a:lnTo>
                                          <a:pt x="880" y="342"/>
                                        </a:lnTo>
                                        <a:lnTo>
                                          <a:pt x="870" y="352"/>
                                        </a:lnTo>
                                        <a:lnTo>
                                          <a:pt x="924" y="352"/>
                                        </a:lnTo>
                                        <a:lnTo>
                                          <a:pt x="924" y="392"/>
                                        </a:lnTo>
                                        <a:lnTo>
                                          <a:pt x="870" y="392"/>
                                        </a:lnTo>
                                        <a:lnTo>
                                          <a:pt x="870" y="392"/>
                                        </a:lnTo>
                                        <a:lnTo>
                                          <a:pt x="880" y="402"/>
                                        </a:lnTo>
                                        <a:lnTo>
                                          <a:pt x="880" y="402"/>
                                        </a:lnTo>
                                        <a:lnTo>
                                          <a:pt x="890" y="407"/>
                                        </a:lnTo>
                                        <a:lnTo>
                                          <a:pt x="900" y="412"/>
                                        </a:lnTo>
                                        <a:lnTo>
                                          <a:pt x="924" y="412"/>
                                        </a:lnTo>
                                        <a:lnTo>
                                          <a:pt x="924" y="456"/>
                                        </a:lnTo>
                                        <a:lnTo>
                                          <a:pt x="900" y="456"/>
                                        </a:lnTo>
                                        <a:lnTo>
                                          <a:pt x="900" y="456"/>
                                        </a:lnTo>
                                        <a:lnTo>
                                          <a:pt x="880" y="456"/>
                                        </a:lnTo>
                                        <a:lnTo>
                                          <a:pt x="865" y="451"/>
                                        </a:lnTo>
                                        <a:lnTo>
                                          <a:pt x="850" y="441"/>
                                        </a:lnTo>
                                        <a:lnTo>
                                          <a:pt x="835" y="431"/>
                                        </a:lnTo>
                                        <a:lnTo>
                                          <a:pt x="835" y="431"/>
                                        </a:lnTo>
                                        <a:lnTo>
                                          <a:pt x="825" y="421"/>
                                        </a:lnTo>
                                        <a:lnTo>
                                          <a:pt x="820" y="407"/>
                                        </a:lnTo>
                                        <a:lnTo>
                                          <a:pt x="815" y="392"/>
                                        </a:lnTo>
                                        <a:lnTo>
                                          <a:pt x="815" y="372"/>
                                        </a:lnTo>
                                        <a:lnTo>
                                          <a:pt x="815" y="372"/>
                                        </a:lnTo>
                                        <a:lnTo>
                                          <a:pt x="815" y="357"/>
                                        </a:lnTo>
                                        <a:lnTo>
                                          <a:pt x="820" y="342"/>
                                        </a:lnTo>
                                        <a:lnTo>
                                          <a:pt x="825" y="327"/>
                                        </a:lnTo>
                                        <a:lnTo>
                                          <a:pt x="835" y="312"/>
                                        </a:lnTo>
                                        <a:lnTo>
                                          <a:pt x="835" y="312"/>
                                        </a:lnTo>
                                        <a:lnTo>
                                          <a:pt x="850" y="302"/>
                                        </a:lnTo>
                                        <a:lnTo>
                                          <a:pt x="865" y="298"/>
                                        </a:lnTo>
                                        <a:lnTo>
                                          <a:pt x="880" y="293"/>
                                        </a:lnTo>
                                        <a:lnTo>
                                          <a:pt x="900" y="288"/>
                                        </a:lnTo>
                                        <a:lnTo>
                                          <a:pt x="924" y="288"/>
                                        </a:lnTo>
                                        <a:lnTo>
                                          <a:pt x="924" y="337"/>
                                        </a:lnTo>
                                        <a:close/>
                                        <a:moveTo>
                                          <a:pt x="1108" y="367"/>
                                        </a:moveTo>
                                        <a:lnTo>
                                          <a:pt x="1108" y="367"/>
                                        </a:lnTo>
                                        <a:lnTo>
                                          <a:pt x="1098" y="382"/>
                                        </a:lnTo>
                                        <a:lnTo>
                                          <a:pt x="1098" y="382"/>
                                        </a:lnTo>
                                        <a:lnTo>
                                          <a:pt x="1088" y="397"/>
                                        </a:lnTo>
                                        <a:lnTo>
                                          <a:pt x="1074" y="402"/>
                                        </a:lnTo>
                                        <a:lnTo>
                                          <a:pt x="1074" y="402"/>
                                        </a:lnTo>
                                        <a:lnTo>
                                          <a:pt x="1044" y="407"/>
                                        </a:lnTo>
                                        <a:lnTo>
                                          <a:pt x="1039" y="407"/>
                                        </a:lnTo>
                                        <a:lnTo>
                                          <a:pt x="1039" y="362"/>
                                        </a:lnTo>
                                        <a:lnTo>
                                          <a:pt x="1039" y="362"/>
                                        </a:lnTo>
                                        <a:lnTo>
                                          <a:pt x="1039" y="362"/>
                                        </a:lnTo>
                                        <a:lnTo>
                                          <a:pt x="1054" y="357"/>
                                        </a:lnTo>
                                        <a:lnTo>
                                          <a:pt x="1054" y="357"/>
                                        </a:lnTo>
                                        <a:lnTo>
                                          <a:pt x="1054" y="347"/>
                                        </a:lnTo>
                                        <a:lnTo>
                                          <a:pt x="1054" y="347"/>
                                        </a:lnTo>
                                        <a:lnTo>
                                          <a:pt x="1049" y="337"/>
                                        </a:lnTo>
                                        <a:lnTo>
                                          <a:pt x="1049" y="337"/>
                                        </a:lnTo>
                                        <a:lnTo>
                                          <a:pt x="1044" y="337"/>
                                        </a:lnTo>
                                        <a:lnTo>
                                          <a:pt x="1044" y="337"/>
                                        </a:lnTo>
                                        <a:lnTo>
                                          <a:pt x="1034" y="337"/>
                                        </a:lnTo>
                                        <a:lnTo>
                                          <a:pt x="1034" y="342"/>
                                        </a:lnTo>
                                        <a:lnTo>
                                          <a:pt x="1034" y="342"/>
                                        </a:lnTo>
                                        <a:lnTo>
                                          <a:pt x="1029" y="357"/>
                                        </a:lnTo>
                                        <a:lnTo>
                                          <a:pt x="1029" y="456"/>
                                        </a:lnTo>
                                        <a:lnTo>
                                          <a:pt x="979" y="456"/>
                                        </a:lnTo>
                                        <a:lnTo>
                                          <a:pt x="979" y="362"/>
                                        </a:lnTo>
                                        <a:lnTo>
                                          <a:pt x="979" y="362"/>
                                        </a:lnTo>
                                        <a:lnTo>
                                          <a:pt x="984" y="327"/>
                                        </a:lnTo>
                                        <a:lnTo>
                                          <a:pt x="984" y="327"/>
                                        </a:lnTo>
                                        <a:lnTo>
                                          <a:pt x="994" y="307"/>
                                        </a:lnTo>
                                        <a:lnTo>
                                          <a:pt x="1014" y="293"/>
                                        </a:lnTo>
                                        <a:lnTo>
                                          <a:pt x="1014" y="293"/>
                                        </a:lnTo>
                                        <a:lnTo>
                                          <a:pt x="1029" y="288"/>
                                        </a:lnTo>
                                        <a:lnTo>
                                          <a:pt x="1029" y="288"/>
                                        </a:lnTo>
                                        <a:lnTo>
                                          <a:pt x="1044" y="288"/>
                                        </a:lnTo>
                                        <a:lnTo>
                                          <a:pt x="1044" y="288"/>
                                        </a:lnTo>
                                        <a:lnTo>
                                          <a:pt x="1064" y="288"/>
                                        </a:lnTo>
                                        <a:lnTo>
                                          <a:pt x="1083" y="298"/>
                                        </a:lnTo>
                                        <a:lnTo>
                                          <a:pt x="1083" y="298"/>
                                        </a:lnTo>
                                        <a:lnTo>
                                          <a:pt x="1093" y="307"/>
                                        </a:lnTo>
                                        <a:lnTo>
                                          <a:pt x="1103" y="317"/>
                                        </a:lnTo>
                                        <a:lnTo>
                                          <a:pt x="1103" y="317"/>
                                        </a:lnTo>
                                        <a:lnTo>
                                          <a:pt x="1108" y="332"/>
                                        </a:lnTo>
                                        <a:lnTo>
                                          <a:pt x="1108" y="347"/>
                                        </a:lnTo>
                                        <a:lnTo>
                                          <a:pt x="1108" y="347"/>
                                        </a:lnTo>
                                        <a:lnTo>
                                          <a:pt x="1108" y="367"/>
                                        </a:lnTo>
                                        <a:close/>
                                        <a:moveTo>
                                          <a:pt x="1267" y="337"/>
                                        </a:moveTo>
                                        <a:lnTo>
                                          <a:pt x="1233" y="337"/>
                                        </a:lnTo>
                                        <a:lnTo>
                                          <a:pt x="1233" y="337"/>
                                        </a:lnTo>
                                        <a:lnTo>
                                          <a:pt x="1223" y="337"/>
                                        </a:lnTo>
                                        <a:lnTo>
                                          <a:pt x="1223" y="337"/>
                                        </a:lnTo>
                                        <a:lnTo>
                                          <a:pt x="1218" y="342"/>
                                        </a:lnTo>
                                        <a:lnTo>
                                          <a:pt x="1218" y="342"/>
                                        </a:lnTo>
                                        <a:lnTo>
                                          <a:pt x="1218" y="347"/>
                                        </a:lnTo>
                                        <a:lnTo>
                                          <a:pt x="1218" y="347"/>
                                        </a:lnTo>
                                        <a:lnTo>
                                          <a:pt x="1213" y="352"/>
                                        </a:lnTo>
                                        <a:lnTo>
                                          <a:pt x="1213" y="456"/>
                                        </a:lnTo>
                                        <a:lnTo>
                                          <a:pt x="1163" y="456"/>
                                        </a:lnTo>
                                        <a:lnTo>
                                          <a:pt x="1163" y="357"/>
                                        </a:lnTo>
                                        <a:lnTo>
                                          <a:pt x="1163" y="357"/>
                                        </a:lnTo>
                                        <a:lnTo>
                                          <a:pt x="1163" y="327"/>
                                        </a:lnTo>
                                        <a:lnTo>
                                          <a:pt x="1163" y="327"/>
                                        </a:lnTo>
                                        <a:lnTo>
                                          <a:pt x="1168" y="317"/>
                                        </a:lnTo>
                                        <a:lnTo>
                                          <a:pt x="1178" y="302"/>
                                        </a:lnTo>
                                        <a:lnTo>
                                          <a:pt x="1178" y="302"/>
                                        </a:lnTo>
                                        <a:lnTo>
                                          <a:pt x="1188" y="298"/>
                                        </a:lnTo>
                                        <a:lnTo>
                                          <a:pt x="1203" y="293"/>
                                        </a:lnTo>
                                        <a:lnTo>
                                          <a:pt x="1203" y="293"/>
                                        </a:lnTo>
                                        <a:lnTo>
                                          <a:pt x="1233" y="288"/>
                                        </a:lnTo>
                                        <a:lnTo>
                                          <a:pt x="1267" y="288"/>
                                        </a:lnTo>
                                        <a:lnTo>
                                          <a:pt x="1267" y="337"/>
                                        </a:lnTo>
                                        <a:close/>
                                        <a:moveTo>
                                          <a:pt x="1461" y="436"/>
                                        </a:moveTo>
                                        <a:lnTo>
                                          <a:pt x="1461" y="436"/>
                                        </a:lnTo>
                                        <a:lnTo>
                                          <a:pt x="1451" y="446"/>
                                        </a:lnTo>
                                        <a:lnTo>
                                          <a:pt x="1436" y="456"/>
                                        </a:lnTo>
                                        <a:lnTo>
                                          <a:pt x="1416" y="461"/>
                                        </a:lnTo>
                                        <a:lnTo>
                                          <a:pt x="1401" y="461"/>
                                        </a:lnTo>
                                        <a:lnTo>
                                          <a:pt x="1401" y="461"/>
                                        </a:lnTo>
                                        <a:lnTo>
                                          <a:pt x="1382" y="461"/>
                                        </a:lnTo>
                                        <a:lnTo>
                                          <a:pt x="1367" y="456"/>
                                        </a:lnTo>
                                        <a:lnTo>
                                          <a:pt x="1352" y="446"/>
                                        </a:lnTo>
                                        <a:lnTo>
                                          <a:pt x="1342" y="436"/>
                                        </a:lnTo>
                                        <a:lnTo>
                                          <a:pt x="1342" y="436"/>
                                        </a:lnTo>
                                        <a:lnTo>
                                          <a:pt x="1327" y="421"/>
                                        </a:lnTo>
                                        <a:lnTo>
                                          <a:pt x="1322" y="407"/>
                                        </a:lnTo>
                                        <a:lnTo>
                                          <a:pt x="1317" y="392"/>
                                        </a:lnTo>
                                        <a:lnTo>
                                          <a:pt x="1312" y="372"/>
                                        </a:lnTo>
                                        <a:lnTo>
                                          <a:pt x="1312" y="372"/>
                                        </a:lnTo>
                                        <a:lnTo>
                                          <a:pt x="1317" y="357"/>
                                        </a:lnTo>
                                        <a:lnTo>
                                          <a:pt x="1322" y="342"/>
                                        </a:lnTo>
                                        <a:lnTo>
                                          <a:pt x="1327" y="327"/>
                                        </a:lnTo>
                                        <a:lnTo>
                                          <a:pt x="1342" y="312"/>
                                        </a:lnTo>
                                        <a:lnTo>
                                          <a:pt x="1342" y="312"/>
                                        </a:lnTo>
                                        <a:lnTo>
                                          <a:pt x="1352" y="302"/>
                                        </a:lnTo>
                                        <a:lnTo>
                                          <a:pt x="1367" y="293"/>
                                        </a:lnTo>
                                        <a:lnTo>
                                          <a:pt x="1382" y="288"/>
                                        </a:lnTo>
                                        <a:lnTo>
                                          <a:pt x="1401" y="288"/>
                                        </a:lnTo>
                                        <a:lnTo>
                                          <a:pt x="1401" y="288"/>
                                        </a:lnTo>
                                        <a:lnTo>
                                          <a:pt x="1416" y="288"/>
                                        </a:lnTo>
                                        <a:lnTo>
                                          <a:pt x="1436" y="293"/>
                                        </a:lnTo>
                                        <a:lnTo>
                                          <a:pt x="1451" y="302"/>
                                        </a:lnTo>
                                        <a:lnTo>
                                          <a:pt x="1461" y="312"/>
                                        </a:lnTo>
                                        <a:lnTo>
                                          <a:pt x="1461" y="312"/>
                                        </a:lnTo>
                                        <a:lnTo>
                                          <a:pt x="1471" y="327"/>
                                        </a:lnTo>
                                        <a:lnTo>
                                          <a:pt x="1481" y="342"/>
                                        </a:lnTo>
                                        <a:lnTo>
                                          <a:pt x="1486" y="357"/>
                                        </a:lnTo>
                                        <a:lnTo>
                                          <a:pt x="1486" y="372"/>
                                        </a:lnTo>
                                        <a:lnTo>
                                          <a:pt x="1486" y="372"/>
                                        </a:lnTo>
                                        <a:lnTo>
                                          <a:pt x="1486" y="392"/>
                                        </a:lnTo>
                                        <a:lnTo>
                                          <a:pt x="1481" y="407"/>
                                        </a:lnTo>
                                        <a:lnTo>
                                          <a:pt x="1471" y="421"/>
                                        </a:lnTo>
                                        <a:lnTo>
                                          <a:pt x="1461" y="436"/>
                                        </a:lnTo>
                                        <a:close/>
                                        <a:moveTo>
                                          <a:pt x="1506" y="233"/>
                                        </a:moveTo>
                                        <a:lnTo>
                                          <a:pt x="438" y="233"/>
                                        </a:lnTo>
                                        <a:lnTo>
                                          <a:pt x="438" y="15"/>
                                        </a:lnTo>
                                        <a:lnTo>
                                          <a:pt x="1506" y="15"/>
                                        </a:lnTo>
                                        <a:lnTo>
                                          <a:pt x="1506" y="233"/>
                                        </a:lnTo>
                                        <a:close/>
                                        <a:moveTo>
                                          <a:pt x="1401" y="342"/>
                                        </a:moveTo>
                                        <a:lnTo>
                                          <a:pt x="1401" y="342"/>
                                        </a:lnTo>
                                        <a:lnTo>
                                          <a:pt x="1387" y="342"/>
                                        </a:lnTo>
                                        <a:lnTo>
                                          <a:pt x="1377" y="352"/>
                                        </a:lnTo>
                                        <a:lnTo>
                                          <a:pt x="1377" y="352"/>
                                        </a:lnTo>
                                        <a:lnTo>
                                          <a:pt x="1372" y="362"/>
                                        </a:lnTo>
                                        <a:lnTo>
                                          <a:pt x="1367" y="372"/>
                                        </a:lnTo>
                                        <a:lnTo>
                                          <a:pt x="1367" y="372"/>
                                        </a:lnTo>
                                        <a:lnTo>
                                          <a:pt x="1372" y="387"/>
                                        </a:lnTo>
                                        <a:lnTo>
                                          <a:pt x="1377" y="397"/>
                                        </a:lnTo>
                                        <a:lnTo>
                                          <a:pt x="1377" y="397"/>
                                        </a:lnTo>
                                        <a:lnTo>
                                          <a:pt x="1387" y="407"/>
                                        </a:lnTo>
                                        <a:lnTo>
                                          <a:pt x="1401" y="407"/>
                                        </a:lnTo>
                                        <a:lnTo>
                                          <a:pt x="1401" y="407"/>
                                        </a:lnTo>
                                        <a:lnTo>
                                          <a:pt x="1411" y="407"/>
                                        </a:lnTo>
                                        <a:lnTo>
                                          <a:pt x="1426" y="397"/>
                                        </a:lnTo>
                                        <a:lnTo>
                                          <a:pt x="1426" y="397"/>
                                        </a:lnTo>
                                        <a:lnTo>
                                          <a:pt x="1431" y="387"/>
                                        </a:lnTo>
                                        <a:lnTo>
                                          <a:pt x="1436" y="372"/>
                                        </a:lnTo>
                                        <a:lnTo>
                                          <a:pt x="1436" y="372"/>
                                        </a:lnTo>
                                        <a:lnTo>
                                          <a:pt x="1431" y="362"/>
                                        </a:lnTo>
                                        <a:lnTo>
                                          <a:pt x="1426" y="352"/>
                                        </a:lnTo>
                                        <a:lnTo>
                                          <a:pt x="1426" y="352"/>
                                        </a:lnTo>
                                        <a:lnTo>
                                          <a:pt x="1411" y="342"/>
                                        </a:lnTo>
                                        <a:lnTo>
                                          <a:pt x="1401" y="342"/>
                                        </a:lnTo>
                                        <a:close/>
                                        <a:moveTo>
                                          <a:pt x="522" y="208"/>
                                        </a:moveTo>
                                        <a:lnTo>
                                          <a:pt x="562" y="208"/>
                                        </a:lnTo>
                                        <a:lnTo>
                                          <a:pt x="562" y="89"/>
                                        </a:lnTo>
                                        <a:lnTo>
                                          <a:pt x="597" y="89"/>
                                        </a:lnTo>
                                        <a:lnTo>
                                          <a:pt x="597" y="50"/>
                                        </a:lnTo>
                                        <a:lnTo>
                                          <a:pt x="487" y="50"/>
                                        </a:lnTo>
                                        <a:lnTo>
                                          <a:pt x="487" y="89"/>
                                        </a:lnTo>
                                        <a:lnTo>
                                          <a:pt x="522" y="89"/>
                                        </a:lnTo>
                                        <a:lnTo>
                                          <a:pt x="522" y="208"/>
                                        </a:lnTo>
                                        <a:close/>
                                        <a:moveTo>
                                          <a:pt x="656" y="144"/>
                                        </a:moveTo>
                                        <a:lnTo>
                                          <a:pt x="676" y="144"/>
                                        </a:lnTo>
                                        <a:lnTo>
                                          <a:pt x="676" y="144"/>
                                        </a:lnTo>
                                        <a:lnTo>
                                          <a:pt x="681" y="174"/>
                                        </a:lnTo>
                                        <a:lnTo>
                                          <a:pt x="701" y="193"/>
                                        </a:lnTo>
                                        <a:lnTo>
                                          <a:pt x="701" y="193"/>
                                        </a:lnTo>
                                        <a:lnTo>
                                          <a:pt x="726" y="208"/>
                                        </a:lnTo>
                                        <a:lnTo>
                                          <a:pt x="756" y="213"/>
                                        </a:lnTo>
                                        <a:lnTo>
                                          <a:pt x="756" y="213"/>
                                        </a:lnTo>
                                        <a:lnTo>
                                          <a:pt x="775" y="213"/>
                                        </a:lnTo>
                                        <a:lnTo>
                                          <a:pt x="795" y="208"/>
                                        </a:lnTo>
                                        <a:lnTo>
                                          <a:pt x="810" y="198"/>
                                        </a:lnTo>
                                        <a:lnTo>
                                          <a:pt x="820" y="188"/>
                                        </a:lnTo>
                                        <a:lnTo>
                                          <a:pt x="820" y="188"/>
                                        </a:lnTo>
                                        <a:lnTo>
                                          <a:pt x="835" y="159"/>
                                        </a:lnTo>
                                        <a:lnTo>
                                          <a:pt x="840" y="129"/>
                                        </a:lnTo>
                                        <a:lnTo>
                                          <a:pt x="840" y="129"/>
                                        </a:lnTo>
                                        <a:lnTo>
                                          <a:pt x="835" y="99"/>
                                        </a:lnTo>
                                        <a:lnTo>
                                          <a:pt x="820" y="69"/>
                                        </a:lnTo>
                                        <a:lnTo>
                                          <a:pt x="820" y="69"/>
                                        </a:lnTo>
                                        <a:lnTo>
                                          <a:pt x="810" y="59"/>
                                        </a:lnTo>
                                        <a:lnTo>
                                          <a:pt x="795" y="50"/>
                                        </a:lnTo>
                                        <a:lnTo>
                                          <a:pt x="775" y="50"/>
                                        </a:lnTo>
                                        <a:lnTo>
                                          <a:pt x="756" y="45"/>
                                        </a:lnTo>
                                        <a:lnTo>
                                          <a:pt x="756" y="45"/>
                                        </a:lnTo>
                                        <a:lnTo>
                                          <a:pt x="726" y="50"/>
                                        </a:lnTo>
                                        <a:lnTo>
                                          <a:pt x="706" y="59"/>
                                        </a:lnTo>
                                        <a:lnTo>
                                          <a:pt x="706" y="59"/>
                                        </a:lnTo>
                                        <a:lnTo>
                                          <a:pt x="686" y="79"/>
                                        </a:lnTo>
                                        <a:lnTo>
                                          <a:pt x="676" y="94"/>
                                        </a:lnTo>
                                        <a:lnTo>
                                          <a:pt x="676" y="94"/>
                                        </a:lnTo>
                                        <a:lnTo>
                                          <a:pt x="676" y="104"/>
                                        </a:lnTo>
                                        <a:lnTo>
                                          <a:pt x="676" y="104"/>
                                        </a:lnTo>
                                        <a:lnTo>
                                          <a:pt x="676" y="109"/>
                                        </a:lnTo>
                                        <a:lnTo>
                                          <a:pt x="656" y="109"/>
                                        </a:lnTo>
                                        <a:lnTo>
                                          <a:pt x="656" y="50"/>
                                        </a:lnTo>
                                        <a:lnTo>
                                          <a:pt x="611" y="50"/>
                                        </a:lnTo>
                                        <a:lnTo>
                                          <a:pt x="611" y="208"/>
                                        </a:lnTo>
                                        <a:lnTo>
                                          <a:pt x="656" y="208"/>
                                        </a:lnTo>
                                        <a:lnTo>
                                          <a:pt x="656" y="144"/>
                                        </a:lnTo>
                                        <a:close/>
                                        <a:moveTo>
                                          <a:pt x="726" y="99"/>
                                        </a:moveTo>
                                        <a:lnTo>
                                          <a:pt x="726" y="99"/>
                                        </a:lnTo>
                                        <a:lnTo>
                                          <a:pt x="736" y="89"/>
                                        </a:lnTo>
                                        <a:lnTo>
                                          <a:pt x="746" y="84"/>
                                        </a:lnTo>
                                        <a:lnTo>
                                          <a:pt x="746" y="84"/>
                                        </a:lnTo>
                                        <a:lnTo>
                                          <a:pt x="751" y="84"/>
                                        </a:lnTo>
                                        <a:lnTo>
                                          <a:pt x="751" y="84"/>
                                        </a:lnTo>
                                        <a:lnTo>
                                          <a:pt x="756" y="84"/>
                                        </a:lnTo>
                                        <a:lnTo>
                                          <a:pt x="756" y="84"/>
                                        </a:lnTo>
                                        <a:lnTo>
                                          <a:pt x="761" y="84"/>
                                        </a:lnTo>
                                        <a:lnTo>
                                          <a:pt x="761" y="84"/>
                                        </a:lnTo>
                                        <a:lnTo>
                                          <a:pt x="766" y="84"/>
                                        </a:lnTo>
                                        <a:lnTo>
                                          <a:pt x="766" y="84"/>
                                        </a:lnTo>
                                        <a:lnTo>
                                          <a:pt x="775" y="89"/>
                                        </a:lnTo>
                                        <a:lnTo>
                                          <a:pt x="785" y="99"/>
                                        </a:lnTo>
                                        <a:lnTo>
                                          <a:pt x="785" y="99"/>
                                        </a:lnTo>
                                        <a:lnTo>
                                          <a:pt x="795" y="114"/>
                                        </a:lnTo>
                                        <a:lnTo>
                                          <a:pt x="795" y="129"/>
                                        </a:lnTo>
                                        <a:lnTo>
                                          <a:pt x="795" y="129"/>
                                        </a:lnTo>
                                        <a:lnTo>
                                          <a:pt x="795" y="149"/>
                                        </a:lnTo>
                                        <a:lnTo>
                                          <a:pt x="785" y="159"/>
                                        </a:lnTo>
                                        <a:lnTo>
                                          <a:pt x="785" y="159"/>
                                        </a:lnTo>
                                        <a:lnTo>
                                          <a:pt x="775" y="169"/>
                                        </a:lnTo>
                                        <a:lnTo>
                                          <a:pt x="766" y="174"/>
                                        </a:lnTo>
                                        <a:lnTo>
                                          <a:pt x="766" y="174"/>
                                        </a:lnTo>
                                        <a:lnTo>
                                          <a:pt x="761" y="174"/>
                                        </a:lnTo>
                                        <a:lnTo>
                                          <a:pt x="761" y="174"/>
                                        </a:lnTo>
                                        <a:lnTo>
                                          <a:pt x="756" y="174"/>
                                        </a:lnTo>
                                        <a:lnTo>
                                          <a:pt x="756" y="174"/>
                                        </a:lnTo>
                                        <a:lnTo>
                                          <a:pt x="751" y="174"/>
                                        </a:lnTo>
                                        <a:lnTo>
                                          <a:pt x="751" y="174"/>
                                        </a:lnTo>
                                        <a:lnTo>
                                          <a:pt x="746" y="174"/>
                                        </a:lnTo>
                                        <a:lnTo>
                                          <a:pt x="746" y="174"/>
                                        </a:lnTo>
                                        <a:lnTo>
                                          <a:pt x="736" y="169"/>
                                        </a:lnTo>
                                        <a:lnTo>
                                          <a:pt x="726" y="159"/>
                                        </a:lnTo>
                                        <a:lnTo>
                                          <a:pt x="726" y="159"/>
                                        </a:lnTo>
                                        <a:lnTo>
                                          <a:pt x="721" y="149"/>
                                        </a:lnTo>
                                        <a:lnTo>
                                          <a:pt x="716" y="129"/>
                                        </a:lnTo>
                                        <a:lnTo>
                                          <a:pt x="716" y="129"/>
                                        </a:lnTo>
                                        <a:lnTo>
                                          <a:pt x="721" y="114"/>
                                        </a:lnTo>
                                        <a:lnTo>
                                          <a:pt x="726" y="99"/>
                                        </a:lnTo>
                                        <a:close/>
                                        <a:moveTo>
                                          <a:pt x="905" y="119"/>
                                        </a:moveTo>
                                        <a:lnTo>
                                          <a:pt x="929" y="208"/>
                                        </a:lnTo>
                                        <a:lnTo>
                                          <a:pt x="959" y="208"/>
                                        </a:lnTo>
                                        <a:lnTo>
                                          <a:pt x="984" y="119"/>
                                        </a:lnTo>
                                        <a:lnTo>
                                          <a:pt x="999" y="208"/>
                                        </a:lnTo>
                                        <a:lnTo>
                                          <a:pt x="1039" y="208"/>
                                        </a:lnTo>
                                        <a:lnTo>
                                          <a:pt x="1019" y="50"/>
                                        </a:lnTo>
                                        <a:lnTo>
                                          <a:pt x="974" y="50"/>
                                        </a:lnTo>
                                        <a:lnTo>
                                          <a:pt x="944" y="149"/>
                                        </a:lnTo>
                                        <a:lnTo>
                                          <a:pt x="920" y="50"/>
                                        </a:lnTo>
                                        <a:lnTo>
                                          <a:pt x="875" y="50"/>
                                        </a:lnTo>
                                        <a:lnTo>
                                          <a:pt x="850" y="208"/>
                                        </a:lnTo>
                                        <a:lnTo>
                                          <a:pt x="895" y="208"/>
                                        </a:lnTo>
                                        <a:lnTo>
                                          <a:pt x="905" y="119"/>
                                        </a:lnTo>
                                        <a:close/>
                                        <a:moveTo>
                                          <a:pt x="1153" y="169"/>
                                        </a:moveTo>
                                        <a:lnTo>
                                          <a:pt x="1103" y="169"/>
                                        </a:lnTo>
                                        <a:lnTo>
                                          <a:pt x="1103" y="144"/>
                                        </a:lnTo>
                                        <a:lnTo>
                                          <a:pt x="1148" y="144"/>
                                        </a:lnTo>
                                        <a:lnTo>
                                          <a:pt x="1148" y="109"/>
                                        </a:lnTo>
                                        <a:lnTo>
                                          <a:pt x="1103" y="109"/>
                                        </a:lnTo>
                                        <a:lnTo>
                                          <a:pt x="1103" y="89"/>
                                        </a:lnTo>
                                        <a:lnTo>
                                          <a:pt x="1153" y="89"/>
                                        </a:lnTo>
                                        <a:lnTo>
                                          <a:pt x="1153" y="50"/>
                                        </a:lnTo>
                                        <a:lnTo>
                                          <a:pt x="1059" y="50"/>
                                        </a:lnTo>
                                        <a:lnTo>
                                          <a:pt x="1059" y="208"/>
                                        </a:lnTo>
                                        <a:lnTo>
                                          <a:pt x="1153" y="208"/>
                                        </a:lnTo>
                                        <a:lnTo>
                                          <a:pt x="1153" y="169"/>
                                        </a:lnTo>
                                        <a:close/>
                                        <a:moveTo>
                                          <a:pt x="1218" y="144"/>
                                        </a:moveTo>
                                        <a:lnTo>
                                          <a:pt x="1272" y="144"/>
                                        </a:lnTo>
                                        <a:lnTo>
                                          <a:pt x="1272" y="208"/>
                                        </a:lnTo>
                                        <a:lnTo>
                                          <a:pt x="1317" y="208"/>
                                        </a:lnTo>
                                        <a:lnTo>
                                          <a:pt x="1317" y="50"/>
                                        </a:lnTo>
                                        <a:lnTo>
                                          <a:pt x="1272" y="50"/>
                                        </a:lnTo>
                                        <a:lnTo>
                                          <a:pt x="1272" y="109"/>
                                        </a:lnTo>
                                        <a:lnTo>
                                          <a:pt x="1218" y="109"/>
                                        </a:lnTo>
                                        <a:lnTo>
                                          <a:pt x="1218" y="50"/>
                                        </a:lnTo>
                                        <a:lnTo>
                                          <a:pt x="1173" y="50"/>
                                        </a:lnTo>
                                        <a:lnTo>
                                          <a:pt x="1173" y="208"/>
                                        </a:lnTo>
                                        <a:lnTo>
                                          <a:pt x="1218" y="208"/>
                                        </a:lnTo>
                                        <a:lnTo>
                                          <a:pt x="1218" y="144"/>
                                        </a:lnTo>
                                        <a:close/>
                                        <a:moveTo>
                                          <a:pt x="1421" y="208"/>
                                        </a:moveTo>
                                        <a:lnTo>
                                          <a:pt x="1421" y="208"/>
                                        </a:lnTo>
                                        <a:lnTo>
                                          <a:pt x="1441" y="203"/>
                                        </a:lnTo>
                                        <a:lnTo>
                                          <a:pt x="1441" y="203"/>
                                        </a:lnTo>
                                        <a:lnTo>
                                          <a:pt x="1451" y="198"/>
                                        </a:lnTo>
                                        <a:lnTo>
                                          <a:pt x="1461" y="193"/>
                                        </a:lnTo>
                                        <a:lnTo>
                                          <a:pt x="1461" y="193"/>
                                        </a:lnTo>
                                        <a:lnTo>
                                          <a:pt x="1471" y="178"/>
                                        </a:lnTo>
                                        <a:lnTo>
                                          <a:pt x="1471" y="159"/>
                                        </a:lnTo>
                                        <a:lnTo>
                                          <a:pt x="1471" y="159"/>
                                        </a:lnTo>
                                        <a:lnTo>
                                          <a:pt x="1471" y="144"/>
                                        </a:lnTo>
                                        <a:lnTo>
                                          <a:pt x="1461" y="129"/>
                                        </a:lnTo>
                                        <a:lnTo>
                                          <a:pt x="1461" y="129"/>
                                        </a:lnTo>
                                        <a:lnTo>
                                          <a:pt x="1451" y="119"/>
                                        </a:lnTo>
                                        <a:lnTo>
                                          <a:pt x="1441" y="114"/>
                                        </a:lnTo>
                                        <a:lnTo>
                                          <a:pt x="1441" y="114"/>
                                        </a:lnTo>
                                        <a:lnTo>
                                          <a:pt x="1421" y="114"/>
                                        </a:lnTo>
                                        <a:lnTo>
                                          <a:pt x="1421" y="114"/>
                                        </a:lnTo>
                                        <a:lnTo>
                                          <a:pt x="1411" y="114"/>
                                        </a:lnTo>
                                        <a:lnTo>
                                          <a:pt x="1387" y="114"/>
                                        </a:lnTo>
                                        <a:lnTo>
                                          <a:pt x="1387" y="50"/>
                                        </a:lnTo>
                                        <a:lnTo>
                                          <a:pt x="1342" y="50"/>
                                        </a:lnTo>
                                        <a:lnTo>
                                          <a:pt x="1342" y="208"/>
                                        </a:lnTo>
                                        <a:lnTo>
                                          <a:pt x="1411" y="208"/>
                                        </a:lnTo>
                                        <a:lnTo>
                                          <a:pt x="1411" y="208"/>
                                        </a:lnTo>
                                        <a:lnTo>
                                          <a:pt x="1421" y="208"/>
                                        </a:lnTo>
                                        <a:close/>
                                        <a:moveTo>
                                          <a:pt x="1387" y="178"/>
                                        </a:moveTo>
                                        <a:lnTo>
                                          <a:pt x="1387" y="144"/>
                                        </a:lnTo>
                                        <a:lnTo>
                                          <a:pt x="1406" y="144"/>
                                        </a:lnTo>
                                        <a:lnTo>
                                          <a:pt x="1406" y="144"/>
                                        </a:lnTo>
                                        <a:lnTo>
                                          <a:pt x="1421" y="149"/>
                                        </a:lnTo>
                                        <a:lnTo>
                                          <a:pt x="1421" y="149"/>
                                        </a:lnTo>
                                        <a:lnTo>
                                          <a:pt x="1426" y="154"/>
                                        </a:lnTo>
                                        <a:lnTo>
                                          <a:pt x="1426" y="159"/>
                                        </a:lnTo>
                                        <a:lnTo>
                                          <a:pt x="1426" y="159"/>
                                        </a:lnTo>
                                        <a:lnTo>
                                          <a:pt x="1426" y="169"/>
                                        </a:lnTo>
                                        <a:lnTo>
                                          <a:pt x="1421" y="174"/>
                                        </a:lnTo>
                                        <a:lnTo>
                                          <a:pt x="1421" y="174"/>
                                        </a:lnTo>
                                        <a:lnTo>
                                          <a:pt x="1406" y="178"/>
                                        </a:lnTo>
                                        <a:lnTo>
                                          <a:pt x="1387" y="1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006FBA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6" name="Freeform 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48080" y="3175"/>
                                    <a:ext cx="240030" cy="321310"/>
                                  </a:xfrm>
                                  <a:custGeom>
                                    <a:avLst/>
                                    <a:gdLst>
                                      <a:gd name="T0" fmla="*/ 0 w 378"/>
                                      <a:gd name="T1" fmla="*/ 506 h 506"/>
                                      <a:gd name="T2" fmla="*/ 159 w 378"/>
                                      <a:gd name="T3" fmla="*/ 451 h 506"/>
                                      <a:gd name="T4" fmla="*/ 159 w 378"/>
                                      <a:gd name="T5" fmla="*/ 451 h 506"/>
                                      <a:gd name="T6" fmla="*/ 179 w 378"/>
                                      <a:gd name="T7" fmla="*/ 407 h 506"/>
                                      <a:gd name="T8" fmla="*/ 115 w 378"/>
                                      <a:gd name="T9" fmla="*/ 407 h 506"/>
                                      <a:gd name="T10" fmla="*/ 135 w 378"/>
                                      <a:gd name="T11" fmla="*/ 352 h 506"/>
                                      <a:gd name="T12" fmla="*/ 135 w 378"/>
                                      <a:gd name="T13" fmla="*/ 352 h 506"/>
                                      <a:gd name="T14" fmla="*/ 110 w 378"/>
                                      <a:gd name="T15" fmla="*/ 342 h 506"/>
                                      <a:gd name="T16" fmla="*/ 95 w 378"/>
                                      <a:gd name="T17" fmla="*/ 337 h 506"/>
                                      <a:gd name="T18" fmla="*/ 80 w 378"/>
                                      <a:gd name="T19" fmla="*/ 322 h 506"/>
                                      <a:gd name="T20" fmla="*/ 75 w 378"/>
                                      <a:gd name="T21" fmla="*/ 312 h 506"/>
                                      <a:gd name="T22" fmla="*/ 75 w 378"/>
                                      <a:gd name="T23" fmla="*/ 312 h 506"/>
                                      <a:gd name="T24" fmla="*/ 80 w 378"/>
                                      <a:gd name="T25" fmla="*/ 298 h 506"/>
                                      <a:gd name="T26" fmla="*/ 100 w 378"/>
                                      <a:gd name="T27" fmla="*/ 283 h 506"/>
                                      <a:gd name="T28" fmla="*/ 154 w 378"/>
                                      <a:gd name="T29" fmla="*/ 149 h 506"/>
                                      <a:gd name="T30" fmla="*/ 229 w 378"/>
                                      <a:gd name="T31" fmla="*/ 149 h 506"/>
                                      <a:gd name="T32" fmla="*/ 194 w 378"/>
                                      <a:gd name="T33" fmla="*/ 228 h 506"/>
                                      <a:gd name="T34" fmla="*/ 264 w 378"/>
                                      <a:gd name="T35" fmla="*/ 228 h 506"/>
                                      <a:gd name="T36" fmla="*/ 244 w 378"/>
                                      <a:gd name="T37" fmla="*/ 273 h 506"/>
                                      <a:gd name="T38" fmla="*/ 244 w 378"/>
                                      <a:gd name="T39" fmla="*/ 273 h 506"/>
                                      <a:gd name="T40" fmla="*/ 269 w 378"/>
                                      <a:gd name="T41" fmla="*/ 278 h 506"/>
                                      <a:gd name="T42" fmla="*/ 284 w 378"/>
                                      <a:gd name="T43" fmla="*/ 288 h 506"/>
                                      <a:gd name="T44" fmla="*/ 298 w 378"/>
                                      <a:gd name="T45" fmla="*/ 298 h 506"/>
                                      <a:gd name="T46" fmla="*/ 303 w 378"/>
                                      <a:gd name="T47" fmla="*/ 312 h 506"/>
                                      <a:gd name="T48" fmla="*/ 303 w 378"/>
                                      <a:gd name="T49" fmla="*/ 312 h 506"/>
                                      <a:gd name="T50" fmla="*/ 298 w 378"/>
                                      <a:gd name="T51" fmla="*/ 327 h 506"/>
                                      <a:gd name="T52" fmla="*/ 284 w 378"/>
                                      <a:gd name="T53" fmla="*/ 337 h 506"/>
                                      <a:gd name="T54" fmla="*/ 234 w 378"/>
                                      <a:gd name="T55" fmla="*/ 456 h 506"/>
                                      <a:gd name="T56" fmla="*/ 378 w 378"/>
                                      <a:gd name="T57" fmla="*/ 506 h 506"/>
                                      <a:gd name="T58" fmla="*/ 189 w 378"/>
                                      <a:gd name="T59" fmla="*/ 0 h 506"/>
                                      <a:gd name="T60" fmla="*/ 0 w 378"/>
                                      <a:gd name="T61" fmla="*/ 506 h 50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</a:cxnLst>
                                    <a:rect l="0" t="0" r="r" b="b"/>
                                    <a:pathLst>
                                      <a:path w="378" h="506">
                                        <a:moveTo>
                                          <a:pt x="0" y="506"/>
                                        </a:moveTo>
                                        <a:lnTo>
                                          <a:pt x="159" y="451"/>
                                        </a:lnTo>
                                        <a:lnTo>
                                          <a:pt x="159" y="451"/>
                                        </a:lnTo>
                                        <a:lnTo>
                                          <a:pt x="179" y="407"/>
                                        </a:lnTo>
                                        <a:lnTo>
                                          <a:pt x="115" y="407"/>
                                        </a:lnTo>
                                        <a:lnTo>
                                          <a:pt x="135" y="352"/>
                                        </a:lnTo>
                                        <a:lnTo>
                                          <a:pt x="135" y="352"/>
                                        </a:lnTo>
                                        <a:lnTo>
                                          <a:pt x="110" y="342"/>
                                        </a:lnTo>
                                        <a:lnTo>
                                          <a:pt x="95" y="337"/>
                                        </a:lnTo>
                                        <a:lnTo>
                                          <a:pt x="80" y="322"/>
                                        </a:lnTo>
                                        <a:lnTo>
                                          <a:pt x="75" y="312"/>
                                        </a:lnTo>
                                        <a:lnTo>
                                          <a:pt x="75" y="312"/>
                                        </a:lnTo>
                                        <a:lnTo>
                                          <a:pt x="80" y="298"/>
                                        </a:lnTo>
                                        <a:lnTo>
                                          <a:pt x="100" y="283"/>
                                        </a:lnTo>
                                        <a:lnTo>
                                          <a:pt x="154" y="149"/>
                                        </a:lnTo>
                                        <a:lnTo>
                                          <a:pt x="229" y="149"/>
                                        </a:lnTo>
                                        <a:lnTo>
                                          <a:pt x="194" y="228"/>
                                        </a:lnTo>
                                        <a:lnTo>
                                          <a:pt x="264" y="228"/>
                                        </a:lnTo>
                                        <a:lnTo>
                                          <a:pt x="244" y="273"/>
                                        </a:lnTo>
                                        <a:lnTo>
                                          <a:pt x="244" y="273"/>
                                        </a:lnTo>
                                        <a:lnTo>
                                          <a:pt x="269" y="278"/>
                                        </a:lnTo>
                                        <a:lnTo>
                                          <a:pt x="284" y="288"/>
                                        </a:lnTo>
                                        <a:lnTo>
                                          <a:pt x="298" y="298"/>
                                        </a:lnTo>
                                        <a:lnTo>
                                          <a:pt x="303" y="312"/>
                                        </a:lnTo>
                                        <a:lnTo>
                                          <a:pt x="303" y="312"/>
                                        </a:lnTo>
                                        <a:lnTo>
                                          <a:pt x="298" y="327"/>
                                        </a:lnTo>
                                        <a:lnTo>
                                          <a:pt x="284" y="337"/>
                                        </a:lnTo>
                                        <a:lnTo>
                                          <a:pt x="234" y="456"/>
                                        </a:lnTo>
                                        <a:lnTo>
                                          <a:pt x="378" y="506"/>
                                        </a:lnTo>
                                        <a:lnTo>
                                          <a:pt x="189" y="0"/>
                                        </a:lnTo>
                                        <a:lnTo>
                                          <a:pt x="0" y="506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7" name="Rectangle 8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1416685" y="3175"/>
                                    <a:ext cx="697230" cy="3213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8" name="Freeform 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441450" y="186055"/>
                                    <a:ext cx="69850" cy="106680"/>
                                  </a:xfrm>
                                  <a:custGeom>
                                    <a:avLst/>
                                    <a:gdLst>
                                      <a:gd name="T0" fmla="*/ 90 w 110"/>
                                      <a:gd name="T1" fmla="*/ 143 h 168"/>
                                      <a:gd name="T2" fmla="*/ 90 w 110"/>
                                      <a:gd name="T3" fmla="*/ 143 h 168"/>
                                      <a:gd name="T4" fmla="*/ 75 w 110"/>
                                      <a:gd name="T5" fmla="*/ 153 h 168"/>
                                      <a:gd name="T6" fmla="*/ 60 w 110"/>
                                      <a:gd name="T7" fmla="*/ 163 h 168"/>
                                      <a:gd name="T8" fmla="*/ 40 w 110"/>
                                      <a:gd name="T9" fmla="*/ 168 h 168"/>
                                      <a:gd name="T10" fmla="*/ 20 w 110"/>
                                      <a:gd name="T11" fmla="*/ 168 h 168"/>
                                      <a:gd name="T12" fmla="*/ 0 w 110"/>
                                      <a:gd name="T13" fmla="*/ 168 h 168"/>
                                      <a:gd name="T14" fmla="*/ 0 w 110"/>
                                      <a:gd name="T15" fmla="*/ 124 h 168"/>
                                      <a:gd name="T16" fmla="*/ 20 w 110"/>
                                      <a:gd name="T17" fmla="*/ 124 h 168"/>
                                      <a:gd name="T18" fmla="*/ 20 w 110"/>
                                      <a:gd name="T19" fmla="*/ 124 h 168"/>
                                      <a:gd name="T20" fmla="*/ 35 w 110"/>
                                      <a:gd name="T21" fmla="*/ 119 h 168"/>
                                      <a:gd name="T22" fmla="*/ 45 w 110"/>
                                      <a:gd name="T23" fmla="*/ 114 h 168"/>
                                      <a:gd name="T24" fmla="*/ 45 w 110"/>
                                      <a:gd name="T25" fmla="*/ 114 h 168"/>
                                      <a:gd name="T26" fmla="*/ 55 w 110"/>
                                      <a:gd name="T27" fmla="*/ 104 h 168"/>
                                      <a:gd name="T28" fmla="*/ 0 w 110"/>
                                      <a:gd name="T29" fmla="*/ 104 h 168"/>
                                      <a:gd name="T30" fmla="*/ 0 w 110"/>
                                      <a:gd name="T31" fmla="*/ 64 h 168"/>
                                      <a:gd name="T32" fmla="*/ 55 w 110"/>
                                      <a:gd name="T33" fmla="*/ 64 h 168"/>
                                      <a:gd name="T34" fmla="*/ 55 w 110"/>
                                      <a:gd name="T35" fmla="*/ 64 h 168"/>
                                      <a:gd name="T36" fmla="*/ 45 w 110"/>
                                      <a:gd name="T37" fmla="*/ 54 h 168"/>
                                      <a:gd name="T38" fmla="*/ 45 w 110"/>
                                      <a:gd name="T39" fmla="*/ 54 h 168"/>
                                      <a:gd name="T40" fmla="*/ 35 w 110"/>
                                      <a:gd name="T41" fmla="*/ 49 h 168"/>
                                      <a:gd name="T42" fmla="*/ 20 w 110"/>
                                      <a:gd name="T43" fmla="*/ 49 h 168"/>
                                      <a:gd name="T44" fmla="*/ 0 w 110"/>
                                      <a:gd name="T45" fmla="*/ 49 h 168"/>
                                      <a:gd name="T46" fmla="*/ 0 w 110"/>
                                      <a:gd name="T47" fmla="*/ 0 h 168"/>
                                      <a:gd name="T48" fmla="*/ 25 w 110"/>
                                      <a:gd name="T49" fmla="*/ 0 h 168"/>
                                      <a:gd name="T50" fmla="*/ 25 w 110"/>
                                      <a:gd name="T51" fmla="*/ 0 h 168"/>
                                      <a:gd name="T52" fmla="*/ 45 w 110"/>
                                      <a:gd name="T53" fmla="*/ 5 h 168"/>
                                      <a:gd name="T54" fmla="*/ 60 w 110"/>
                                      <a:gd name="T55" fmla="*/ 10 h 168"/>
                                      <a:gd name="T56" fmla="*/ 75 w 110"/>
                                      <a:gd name="T57" fmla="*/ 14 h 168"/>
                                      <a:gd name="T58" fmla="*/ 90 w 110"/>
                                      <a:gd name="T59" fmla="*/ 24 h 168"/>
                                      <a:gd name="T60" fmla="*/ 90 w 110"/>
                                      <a:gd name="T61" fmla="*/ 24 h 168"/>
                                      <a:gd name="T62" fmla="*/ 100 w 110"/>
                                      <a:gd name="T63" fmla="*/ 39 h 168"/>
                                      <a:gd name="T64" fmla="*/ 105 w 110"/>
                                      <a:gd name="T65" fmla="*/ 54 h 168"/>
                                      <a:gd name="T66" fmla="*/ 110 w 110"/>
                                      <a:gd name="T67" fmla="*/ 69 h 168"/>
                                      <a:gd name="T68" fmla="*/ 110 w 110"/>
                                      <a:gd name="T69" fmla="*/ 84 h 168"/>
                                      <a:gd name="T70" fmla="*/ 110 w 110"/>
                                      <a:gd name="T71" fmla="*/ 84 h 168"/>
                                      <a:gd name="T72" fmla="*/ 110 w 110"/>
                                      <a:gd name="T73" fmla="*/ 104 h 168"/>
                                      <a:gd name="T74" fmla="*/ 105 w 110"/>
                                      <a:gd name="T75" fmla="*/ 119 h 168"/>
                                      <a:gd name="T76" fmla="*/ 100 w 110"/>
                                      <a:gd name="T77" fmla="*/ 133 h 168"/>
                                      <a:gd name="T78" fmla="*/ 90 w 110"/>
                                      <a:gd name="T79" fmla="*/ 143 h 16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  <a:cxn ang="0">
                                        <a:pos x="T62" y="T63"/>
                                      </a:cxn>
                                      <a:cxn ang="0">
                                        <a:pos x="T64" y="T65"/>
                                      </a:cxn>
                                      <a:cxn ang="0">
                                        <a:pos x="T66" y="T67"/>
                                      </a:cxn>
                                      <a:cxn ang="0">
                                        <a:pos x="T68" y="T69"/>
                                      </a:cxn>
                                      <a:cxn ang="0">
                                        <a:pos x="T70" y="T71"/>
                                      </a:cxn>
                                      <a:cxn ang="0">
                                        <a:pos x="T72" y="T73"/>
                                      </a:cxn>
                                      <a:cxn ang="0">
                                        <a:pos x="T74" y="T75"/>
                                      </a:cxn>
                                      <a:cxn ang="0">
                                        <a:pos x="T76" y="T77"/>
                                      </a:cxn>
                                      <a:cxn ang="0">
                                        <a:pos x="T78" y="T79"/>
                                      </a:cxn>
                                    </a:cxnLst>
                                    <a:rect l="0" t="0" r="r" b="b"/>
                                    <a:pathLst>
                                      <a:path w="110" h="168">
                                        <a:moveTo>
                                          <a:pt x="90" y="143"/>
                                        </a:moveTo>
                                        <a:lnTo>
                                          <a:pt x="90" y="143"/>
                                        </a:lnTo>
                                        <a:lnTo>
                                          <a:pt x="75" y="153"/>
                                        </a:lnTo>
                                        <a:lnTo>
                                          <a:pt x="60" y="163"/>
                                        </a:lnTo>
                                        <a:lnTo>
                                          <a:pt x="40" y="168"/>
                                        </a:lnTo>
                                        <a:lnTo>
                                          <a:pt x="20" y="168"/>
                                        </a:lnTo>
                                        <a:lnTo>
                                          <a:pt x="0" y="168"/>
                                        </a:lnTo>
                                        <a:lnTo>
                                          <a:pt x="0" y="124"/>
                                        </a:lnTo>
                                        <a:lnTo>
                                          <a:pt x="20" y="124"/>
                                        </a:lnTo>
                                        <a:lnTo>
                                          <a:pt x="20" y="124"/>
                                        </a:lnTo>
                                        <a:lnTo>
                                          <a:pt x="35" y="119"/>
                                        </a:lnTo>
                                        <a:lnTo>
                                          <a:pt x="45" y="114"/>
                                        </a:lnTo>
                                        <a:lnTo>
                                          <a:pt x="45" y="114"/>
                                        </a:lnTo>
                                        <a:lnTo>
                                          <a:pt x="55" y="104"/>
                                        </a:lnTo>
                                        <a:lnTo>
                                          <a:pt x="0" y="104"/>
                                        </a:lnTo>
                                        <a:lnTo>
                                          <a:pt x="0" y="64"/>
                                        </a:lnTo>
                                        <a:lnTo>
                                          <a:pt x="55" y="64"/>
                                        </a:lnTo>
                                        <a:lnTo>
                                          <a:pt x="55" y="64"/>
                                        </a:lnTo>
                                        <a:lnTo>
                                          <a:pt x="45" y="54"/>
                                        </a:lnTo>
                                        <a:lnTo>
                                          <a:pt x="45" y="54"/>
                                        </a:lnTo>
                                        <a:lnTo>
                                          <a:pt x="35" y="49"/>
                                        </a:lnTo>
                                        <a:lnTo>
                                          <a:pt x="20" y="49"/>
                                        </a:lnTo>
                                        <a:lnTo>
                                          <a:pt x="0" y="49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25" y="0"/>
                                        </a:lnTo>
                                        <a:lnTo>
                                          <a:pt x="25" y="0"/>
                                        </a:lnTo>
                                        <a:lnTo>
                                          <a:pt x="45" y="5"/>
                                        </a:lnTo>
                                        <a:lnTo>
                                          <a:pt x="60" y="10"/>
                                        </a:lnTo>
                                        <a:lnTo>
                                          <a:pt x="75" y="14"/>
                                        </a:lnTo>
                                        <a:lnTo>
                                          <a:pt x="90" y="24"/>
                                        </a:lnTo>
                                        <a:lnTo>
                                          <a:pt x="90" y="24"/>
                                        </a:lnTo>
                                        <a:lnTo>
                                          <a:pt x="100" y="39"/>
                                        </a:lnTo>
                                        <a:lnTo>
                                          <a:pt x="105" y="54"/>
                                        </a:lnTo>
                                        <a:lnTo>
                                          <a:pt x="110" y="69"/>
                                        </a:lnTo>
                                        <a:lnTo>
                                          <a:pt x="110" y="84"/>
                                        </a:lnTo>
                                        <a:lnTo>
                                          <a:pt x="110" y="84"/>
                                        </a:lnTo>
                                        <a:lnTo>
                                          <a:pt x="110" y="104"/>
                                        </a:lnTo>
                                        <a:lnTo>
                                          <a:pt x="105" y="119"/>
                                        </a:lnTo>
                                        <a:lnTo>
                                          <a:pt x="100" y="133"/>
                                        </a:lnTo>
                                        <a:lnTo>
                                          <a:pt x="90" y="143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9" name="Freeform 1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545590" y="186055"/>
                                    <a:ext cx="82550" cy="106680"/>
                                  </a:xfrm>
                                  <a:custGeom>
                                    <a:avLst/>
                                    <a:gdLst>
                                      <a:gd name="T0" fmla="*/ 130 w 130"/>
                                      <a:gd name="T1" fmla="*/ 168 h 168"/>
                                      <a:gd name="T2" fmla="*/ 80 w 130"/>
                                      <a:gd name="T3" fmla="*/ 168 h 168"/>
                                      <a:gd name="T4" fmla="*/ 80 w 130"/>
                                      <a:gd name="T5" fmla="*/ 104 h 168"/>
                                      <a:gd name="T6" fmla="*/ 55 w 130"/>
                                      <a:gd name="T7" fmla="*/ 104 h 168"/>
                                      <a:gd name="T8" fmla="*/ 55 w 130"/>
                                      <a:gd name="T9" fmla="*/ 168 h 168"/>
                                      <a:gd name="T10" fmla="*/ 0 w 130"/>
                                      <a:gd name="T11" fmla="*/ 168 h 168"/>
                                      <a:gd name="T12" fmla="*/ 0 w 130"/>
                                      <a:gd name="T13" fmla="*/ 0 h 168"/>
                                      <a:gd name="T14" fmla="*/ 55 w 130"/>
                                      <a:gd name="T15" fmla="*/ 0 h 168"/>
                                      <a:gd name="T16" fmla="*/ 55 w 130"/>
                                      <a:gd name="T17" fmla="*/ 59 h 168"/>
                                      <a:gd name="T18" fmla="*/ 80 w 130"/>
                                      <a:gd name="T19" fmla="*/ 59 h 168"/>
                                      <a:gd name="T20" fmla="*/ 80 w 130"/>
                                      <a:gd name="T21" fmla="*/ 0 h 168"/>
                                      <a:gd name="T22" fmla="*/ 130 w 130"/>
                                      <a:gd name="T23" fmla="*/ 0 h 168"/>
                                      <a:gd name="T24" fmla="*/ 130 w 130"/>
                                      <a:gd name="T25" fmla="*/ 168 h 16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</a:cxnLst>
                                    <a:rect l="0" t="0" r="r" b="b"/>
                                    <a:pathLst>
                                      <a:path w="130" h="168">
                                        <a:moveTo>
                                          <a:pt x="130" y="168"/>
                                        </a:moveTo>
                                        <a:lnTo>
                                          <a:pt x="80" y="168"/>
                                        </a:lnTo>
                                        <a:lnTo>
                                          <a:pt x="80" y="104"/>
                                        </a:lnTo>
                                        <a:lnTo>
                                          <a:pt x="55" y="104"/>
                                        </a:lnTo>
                                        <a:lnTo>
                                          <a:pt x="55" y="168"/>
                                        </a:lnTo>
                                        <a:lnTo>
                                          <a:pt x="0" y="168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55" y="0"/>
                                        </a:lnTo>
                                        <a:lnTo>
                                          <a:pt x="55" y="59"/>
                                        </a:lnTo>
                                        <a:lnTo>
                                          <a:pt x="80" y="59"/>
                                        </a:lnTo>
                                        <a:lnTo>
                                          <a:pt x="80" y="0"/>
                                        </a:lnTo>
                                        <a:lnTo>
                                          <a:pt x="130" y="0"/>
                                        </a:lnTo>
                                        <a:lnTo>
                                          <a:pt x="130" y="168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0" name="Freeform 1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65605" y="186055"/>
                                    <a:ext cx="69215" cy="106680"/>
                                  </a:xfrm>
                                  <a:custGeom>
                                    <a:avLst/>
                                    <a:gdLst>
                                      <a:gd name="T0" fmla="*/ 109 w 109"/>
                                      <a:gd name="T1" fmla="*/ 49 h 168"/>
                                      <a:gd name="T2" fmla="*/ 85 w 109"/>
                                      <a:gd name="T3" fmla="*/ 49 h 168"/>
                                      <a:gd name="T4" fmla="*/ 85 w 109"/>
                                      <a:gd name="T5" fmla="*/ 49 h 168"/>
                                      <a:gd name="T6" fmla="*/ 75 w 109"/>
                                      <a:gd name="T7" fmla="*/ 49 h 168"/>
                                      <a:gd name="T8" fmla="*/ 65 w 109"/>
                                      <a:gd name="T9" fmla="*/ 54 h 168"/>
                                      <a:gd name="T10" fmla="*/ 65 w 109"/>
                                      <a:gd name="T11" fmla="*/ 54 h 168"/>
                                      <a:gd name="T12" fmla="*/ 55 w 109"/>
                                      <a:gd name="T13" fmla="*/ 64 h 168"/>
                                      <a:gd name="T14" fmla="*/ 109 w 109"/>
                                      <a:gd name="T15" fmla="*/ 64 h 168"/>
                                      <a:gd name="T16" fmla="*/ 109 w 109"/>
                                      <a:gd name="T17" fmla="*/ 104 h 168"/>
                                      <a:gd name="T18" fmla="*/ 55 w 109"/>
                                      <a:gd name="T19" fmla="*/ 104 h 168"/>
                                      <a:gd name="T20" fmla="*/ 55 w 109"/>
                                      <a:gd name="T21" fmla="*/ 104 h 168"/>
                                      <a:gd name="T22" fmla="*/ 65 w 109"/>
                                      <a:gd name="T23" fmla="*/ 114 h 168"/>
                                      <a:gd name="T24" fmla="*/ 65 w 109"/>
                                      <a:gd name="T25" fmla="*/ 114 h 168"/>
                                      <a:gd name="T26" fmla="*/ 75 w 109"/>
                                      <a:gd name="T27" fmla="*/ 119 h 168"/>
                                      <a:gd name="T28" fmla="*/ 85 w 109"/>
                                      <a:gd name="T29" fmla="*/ 124 h 168"/>
                                      <a:gd name="T30" fmla="*/ 109 w 109"/>
                                      <a:gd name="T31" fmla="*/ 124 h 168"/>
                                      <a:gd name="T32" fmla="*/ 109 w 109"/>
                                      <a:gd name="T33" fmla="*/ 168 h 168"/>
                                      <a:gd name="T34" fmla="*/ 85 w 109"/>
                                      <a:gd name="T35" fmla="*/ 168 h 168"/>
                                      <a:gd name="T36" fmla="*/ 85 w 109"/>
                                      <a:gd name="T37" fmla="*/ 168 h 168"/>
                                      <a:gd name="T38" fmla="*/ 65 w 109"/>
                                      <a:gd name="T39" fmla="*/ 168 h 168"/>
                                      <a:gd name="T40" fmla="*/ 50 w 109"/>
                                      <a:gd name="T41" fmla="*/ 163 h 168"/>
                                      <a:gd name="T42" fmla="*/ 35 w 109"/>
                                      <a:gd name="T43" fmla="*/ 153 h 168"/>
                                      <a:gd name="T44" fmla="*/ 20 w 109"/>
                                      <a:gd name="T45" fmla="*/ 143 h 168"/>
                                      <a:gd name="T46" fmla="*/ 20 w 109"/>
                                      <a:gd name="T47" fmla="*/ 143 h 168"/>
                                      <a:gd name="T48" fmla="*/ 10 w 109"/>
                                      <a:gd name="T49" fmla="*/ 133 h 168"/>
                                      <a:gd name="T50" fmla="*/ 5 w 109"/>
                                      <a:gd name="T51" fmla="*/ 119 h 168"/>
                                      <a:gd name="T52" fmla="*/ 0 w 109"/>
                                      <a:gd name="T53" fmla="*/ 104 h 168"/>
                                      <a:gd name="T54" fmla="*/ 0 w 109"/>
                                      <a:gd name="T55" fmla="*/ 84 h 168"/>
                                      <a:gd name="T56" fmla="*/ 0 w 109"/>
                                      <a:gd name="T57" fmla="*/ 84 h 168"/>
                                      <a:gd name="T58" fmla="*/ 0 w 109"/>
                                      <a:gd name="T59" fmla="*/ 69 h 168"/>
                                      <a:gd name="T60" fmla="*/ 5 w 109"/>
                                      <a:gd name="T61" fmla="*/ 54 h 168"/>
                                      <a:gd name="T62" fmla="*/ 10 w 109"/>
                                      <a:gd name="T63" fmla="*/ 39 h 168"/>
                                      <a:gd name="T64" fmla="*/ 20 w 109"/>
                                      <a:gd name="T65" fmla="*/ 24 h 168"/>
                                      <a:gd name="T66" fmla="*/ 20 w 109"/>
                                      <a:gd name="T67" fmla="*/ 24 h 168"/>
                                      <a:gd name="T68" fmla="*/ 35 w 109"/>
                                      <a:gd name="T69" fmla="*/ 14 h 168"/>
                                      <a:gd name="T70" fmla="*/ 50 w 109"/>
                                      <a:gd name="T71" fmla="*/ 10 h 168"/>
                                      <a:gd name="T72" fmla="*/ 65 w 109"/>
                                      <a:gd name="T73" fmla="*/ 5 h 168"/>
                                      <a:gd name="T74" fmla="*/ 85 w 109"/>
                                      <a:gd name="T75" fmla="*/ 0 h 168"/>
                                      <a:gd name="T76" fmla="*/ 109 w 109"/>
                                      <a:gd name="T77" fmla="*/ 0 h 168"/>
                                      <a:gd name="T78" fmla="*/ 109 w 109"/>
                                      <a:gd name="T79" fmla="*/ 49 h 16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  <a:cxn ang="0">
                                        <a:pos x="T62" y="T63"/>
                                      </a:cxn>
                                      <a:cxn ang="0">
                                        <a:pos x="T64" y="T65"/>
                                      </a:cxn>
                                      <a:cxn ang="0">
                                        <a:pos x="T66" y="T67"/>
                                      </a:cxn>
                                      <a:cxn ang="0">
                                        <a:pos x="T68" y="T69"/>
                                      </a:cxn>
                                      <a:cxn ang="0">
                                        <a:pos x="T70" y="T71"/>
                                      </a:cxn>
                                      <a:cxn ang="0">
                                        <a:pos x="T72" y="T73"/>
                                      </a:cxn>
                                      <a:cxn ang="0">
                                        <a:pos x="T74" y="T75"/>
                                      </a:cxn>
                                      <a:cxn ang="0">
                                        <a:pos x="T76" y="T77"/>
                                      </a:cxn>
                                      <a:cxn ang="0">
                                        <a:pos x="T78" y="T79"/>
                                      </a:cxn>
                                    </a:cxnLst>
                                    <a:rect l="0" t="0" r="r" b="b"/>
                                    <a:pathLst>
                                      <a:path w="109" h="168">
                                        <a:moveTo>
                                          <a:pt x="109" y="49"/>
                                        </a:moveTo>
                                        <a:lnTo>
                                          <a:pt x="85" y="49"/>
                                        </a:lnTo>
                                        <a:lnTo>
                                          <a:pt x="85" y="49"/>
                                        </a:lnTo>
                                        <a:lnTo>
                                          <a:pt x="75" y="49"/>
                                        </a:lnTo>
                                        <a:lnTo>
                                          <a:pt x="65" y="54"/>
                                        </a:lnTo>
                                        <a:lnTo>
                                          <a:pt x="65" y="54"/>
                                        </a:lnTo>
                                        <a:lnTo>
                                          <a:pt x="55" y="64"/>
                                        </a:lnTo>
                                        <a:lnTo>
                                          <a:pt x="109" y="64"/>
                                        </a:lnTo>
                                        <a:lnTo>
                                          <a:pt x="109" y="104"/>
                                        </a:lnTo>
                                        <a:lnTo>
                                          <a:pt x="55" y="104"/>
                                        </a:lnTo>
                                        <a:lnTo>
                                          <a:pt x="55" y="104"/>
                                        </a:lnTo>
                                        <a:lnTo>
                                          <a:pt x="65" y="114"/>
                                        </a:lnTo>
                                        <a:lnTo>
                                          <a:pt x="65" y="114"/>
                                        </a:lnTo>
                                        <a:lnTo>
                                          <a:pt x="75" y="119"/>
                                        </a:lnTo>
                                        <a:lnTo>
                                          <a:pt x="85" y="124"/>
                                        </a:lnTo>
                                        <a:lnTo>
                                          <a:pt x="109" y="124"/>
                                        </a:lnTo>
                                        <a:lnTo>
                                          <a:pt x="109" y="168"/>
                                        </a:lnTo>
                                        <a:lnTo>
                                          <a:pt x="85" y="168"/>
                                        </a:lnTo>
                                        <a:lnTo>
                                          <a:pt x="85" y="168"/>
                                        </a:lnTo>
                                        <a:lnTo>
                                          <a:pt x="65" y="168"/>
                                        </a:lnTo>
                                        <a:lnTo>
                                          <a:pt x="50" y="163"/>
                                        </a:lnTo>
                                        <a:lnTo>
                                          <a:pt x="35" y="153"/>
                                        </a:lnTo>
                                        <a:lnTo>
                                          <a:pt x="20" y="143"/>
                                        </a:lnTo>
                                        <a:lnTo>
                                          <a:pt x="20" y="143"/>
                                        </a:lnTo>
                                        <a:lnTo>
                                          <a:pt x="10" y="133"/>
                                        </a:lnTo>
                                        <a:lnTo>
                                          <a:pt x="5" y="119"/>
                                        </a:lnTo>
                                        <a:lnTo>
                                          <a:pt x="0" y="104"/>
                                        </a:lnTo>
                                        <a:lnTo>
                                          <a:pt x="0" y="84"/>
                                        </a:lnTo>
                                        <a:lnTo>
                                          <a:pt x="0" y="84"/>
                                        </a:lnTo>
                                        <a:lnTo>
                                          <a:pt x="0" y="69"/>
                                        </a:lnTo>
                                        <a:lnTo>
                                          <a:pt x="5" y="54"/>
                                        </a:lnTo>
                                        <a:lnTo>
                                          <a:pt x="10" y="39"/>
                                        </a:lnTo>
                                        <a:lnTo>
                                          <a:pt x="20" y="24"/>
                                        </a:lnTo>
                                        <a:lnTo>
                                          <a:pt x="20" y="24"/>
                                        </a:lnTo>
                                        <a:lnTo>
                                          <a:pt x="35" y="14"/>
                                        </a:lnTo>
                                        <a:lnTo>
                                          <a:pt x="50" y="10"/>
                                        </a:lnTo>
                                        <a:lnTo>
                                          <a:pt x="65" y="5"/>
                                        </a:lnTo>
                                        <a:lnTo>
                                          <a:pt x="85" y="0"/>
                                        </a:lnTo>
                                        <a:lnTo>
                                          <a:pt x="109" y="0"/>
                                        </a:lnTo>
                                        <a:lnTo>
                                          <a:pt x="109" y="49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1" name="Freeform 1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769745" y="186055"/>
                                    <a:ext cx="81915" cy="106680"/>
                                  </a:xfrm>
                                  <a:custGeom>
                                    <a:avLst/>
                                    <a:gdLst>
                                      <a:gd name="T0" fmla="*/ 129 w 129"/>
                                      <a:gd name="T1" fmla="*/ 79 h 168"/>
                                      <a:gd name="T2" fmla="*/ 129 w 129"/>
                                      <a:gd name="T3" fmla="*/ 79 h 168"/>
                                      <a:gd name="T4" fmla="*/ 119 w 129"/>
                                      <a:gd name="T5" fmla="*/ 94 h 168"/>
                                      <a:gd name="T6" fmla="*/ 119 w 129"/>
                                      <a:gd name="T7" fmla="*/ 94 h 168"/>
                                      <a:gd name="T8" fmla="*/ 109 w 129"/>
                                      <a:gd name="T9" fmla="*/ 109 h 168"/>
                                      <a:gd name="T10" fmla="*/ 95 w 129"/>
                                      <a:gd name="T11" fmla="*/ 114 h 168"/>
                                      <a:gd name="T12" fmla="*/ 95 w 129"/>
                                      <a:gd name="T13" fmla="*/ 114 h 168"/>
                                      <a:gd name="T14" fmla="*/ 65 w 129"/>
                                      <a:gd name="T15" fmla="*/ 119 h 168"/>
                                      <a:gd name="T16" fmla="*/ 60 w 129"/>
                                      <a:gd name="T17" fmla="*/ 119 h 168"/>
                                      <a:gd name="T18" fmla="*/ 60 w 129"/>
                                      <a:gd name="T19" fmla="*/ 74 h 168"/>
                                      <a:gd name="T20" fmla="*/ 60 w 129"/>
                                      <a:gd name="T21" fmla="*/ 74 h 168"/>
                                      <a:gd name="T22" fmla="*/ 60 w 129"/>
                                      <a:gd name="T23" fmla="*/ 74 h 168"/>
                                      <a:gd name="T24" fmla="*/ 75 w 129"/>
                                      <a:gd name="T25" fmla="*/ 69 h 168"/>
                                      <a:gd name="T26" fmla="*/ 75 w 129"/>
                                      <a:gd name="T27" fmla="*/ 69 h 168"/>
                                      <a:gd name="T28" fmla="*/ 75 w 129"/>
                                      <a:gd name="T29" fmla="*/ 59 h 168"/>
                                      <a:gd name="T30" fmla="*/ 75 w 129"/>
                                      <a:gd name="T31" fmla="*/ 59 h 168"/>
                                      <a:gd name="T32" fmla="*/ 70 w 129"/>
                                      <a:gd name="T33" fmla="*/ 49 h 168"/>
                                      <a:gd name="T34" fmla="*/ 70 w 129"/>
                                      <a:gd name="T35" fmla="*/ 49 h 168"/>
                                      <a:gd name="T36" fmla="*/ 65 w 129"/>
                                      <a:gd name="T37" fmla="*/ 49 h 168"/>
                                      <a:gd name="T38" fmla="*/ 65 w 129"/>
                                      <a:gd name="T39" fmla="*/ 49 h 168"/>
                                      <a:gd name="T40" fmla="*/ 55 w 129"/>
                                      <a:gd name="T41" fmla="*/ 49 h 168"/>
                                      <a:gd name="T42" fmla="*/ 55 w 129"/>
                                      <a:gd name="T43" fmla="*/ 54 h 168"/>
                                      <a:gd name="T44" fmla="*/ 55 w 129"/>
                                      <a:gd name="T45" fmla="*/ 54 h 168"/>
                                      <a:gd name="T46" fmla="*/ 50 w 129"/>
                                      <a:gd name="T47" fmla="*/ 69 h 168"/>
                                      <a:gd name="T48" fmla="*/ 50 w 129"/>
                                      <a:gd name="T49" fmla="*/ 168 h 168"/>
                                      <a:gd name="T50" fmla="*/ 0 w 129"/>
                                      <a:gd name="T51" fmla="*/ 168 h 168"/>
                                      <a:gd name="T52" fmla="*/ 0 w 129"/>
                                      <a:gd name="T53" fmla="*/ 74 h 168"/>
                                      <a:gd name="T54" fmla="*/ 0 w 129"/>
                                      <a:gd name="T55" fmla="*/ 74 h 168"/>
                                      <a:gd name="T56" fmla="*/ 5 w 129"/>
                                      <a:gd name="T57" fmla="*/ 39 h 168"/>
                                      <a:gd name="T58" fmla="*/ 5 w 129"/>
                                      <a:gd name="T59" fmla="*/ 39 h 168"/>
                                      <a:gd name="T60" fmla="*/ 15 w 129"/>
                                      <a:gd name="T61" fmla="*/ 19 h 168"/>
                                      <a:gd name="T62" fmla="*/ 35 w 129"/>
                                      <a:gd name="T63" fmla="*/ 5 h 168"/>
                                      <a:gd name="T64" fmla="*/ 35 w 129"/>
                                      <a:gd name="T65" fmla="*/ 5 h 168"/>
                                      <a:gd name="T66" fmla="*/ 50 w 129"/>
                                      <a:gd name="T67" fmla="*/ 0 h 168"/>
                                      <a:gd name="T68" fmla="*/ 50 w 129"/>
                                      <a:gd name="T69" fmla="*/ 0 h 168"/>
                                      <a:gd name="T70" fmla="*/ 65 w 129"/>
                                      <a:gd name="T71" fmla="*/ 0 h 168"/>
                                      <a:gd name="T72" fmla="*/ 65 w 129"/>
                                      <a:gd name="T73" fmla="*/ 0 h 168"/>
                                      <a:gd name="T74" fmla="*/ 85 w 129"/>
                                      <a:gd name="T75" fmla="*/ 0 h 168"/>
                                      <a:gd name="T76" fmla="*/ 104 w 129"/>
                                      <a:gd name="T77" fmla="*/ 10 h 168"/>
                                      <a:gd name="T78" fmla="*/ 104 w 129"/>
                                      <a:gd name="T79" fmla="*/ 10 h 168"/>
                                      <a:gd name="T80" fmla="*/ 114 w 129"/>
                                      <a:gd name="T81" fmla="*/ 19 h 168"/>
                                      <a:gd name="T82" fmla="*/ 124 w 129"/>
                                      <a:gd name="T83" fmla="*/ 29 h 168"/>
                                      <a:gd name="T84" fmla="*/ 124 w 129"/>
                                      <a:gd name="T85" fmla="*/ 29 h 168"/>
                                      <a:gd name="T86" fmla="*/ 129 w 129"/>
                                      <a:gd name="T87" fmla="*/ 44 h 168"/>
                                      <a:gd name="T88" fmla="*/ 129 w 129"/>
                                      <a:gd name="T89" fmla="*/ 59 h 168"/>
                                      <a:gd name="T90" fmla="*/ 129 w 129"/>
                                      <a:gd name="T91" fmla="*/ 59 h 168"/>
                                      <a:gd name="T92" fmla="*/ 129 w 129"/>
                                      <a:gd name="T93" fmla="*/ 79 h 16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  <a:cxn ang="0">
                                        <a:pos x="T62" y="T63"/>
                                      </a:cxn>
                                      <a:cxn ang="0">
                                        <a:pos x="T64" y="T65"/>
                                      </a:cxn>
                                      <a:cxn ang="0">
                                        <a:pos x="T66" y="T67"/>
                                      </a:cxn>
                                      <a:cxn ang="0">
                                        <a:pos x="T68" y="T69"/>
                                      </a:cxn>
                                      <a:cxn ang="0">
                                        <a:pos x="T70" y="T71"/>
                                      </a:cxn>
                                      <a:cxn ang="0">
                                        <a:pos x="T72" y="T73"/>
                                      </a:cxn>
                                      <a:cxn ang="0">
                                        <a:pos x="T74" y="T75"/>
                                      </a:cxn>
                                      <a:cxn ang="0">
                                        <a:pos x="T76" y="T77"/>
                                      </a:cxn>
                                      <a:cxn ang="0">
                                        <a:pos x="T78" y="T79"/>
                                      </a:cxn>
                                      <a:cxn ang="0">
                                        <a:pos x="T80" y="T81"/>
                                      </a:cxn>
                                      <a:cxn ang="0">
                                        <a:pos x="T82" y="T83"/>
                                      </a:cxn>
                                      <a:cxn ang="0">
                                        <a:pos x="T84" y="T85"/>
                                      </a:cxn>
                                      <a:cxn ang="0">
                                        <a:pos x="T86" y="T87"/>
                                      </a:cxn>
                                      <a:cxn ang="0">
                                        <a:pos x="T88" y="T89"/>
                                      </a:cxn>
                                      <a:cxn ang="0">
                                        <a:pos x="T90" y="T91"/>
                                      </a:cxn>
                                      <a:cxn ang="0">
                                        <a:pos x="T92" y="T93"/>
                                      </a:cxn>
                                    </a:cxnLst>
                                    <a:rect l="0" t="0" r="r" b="b"/>
                                    <a:pathLst>
                                      <a:path w="129" h="168">
                                        <a:moveTo>
                                          <a:pt x="129" y="79"/>
                                        </a:moveTo>
                                        <a:lnTo>
                                          <a:pt x="129" y="79"/>
                                        </a:lnTo>
                                        <a:lnTo>
                                          <a:pt x="119" y="94"/>
                                        </a:lnTo>
                                        <a:lnTo>
                                          <a:pt x="119" y="94"/>
                                        </a:lnTo>
                                        <a:lnTo>
                                          <a:pt x="109" y="109"/>
                                        </a:lnTo>
                                        <a:lnTo>
                                          <a:pt x="95" y="114"/>
                                        </a:lnTo>
                                        <a:lnTo>
                                          <a:pt x="95" y="114"/>
                                        </a:lnTo>
                                        <a:lnTo>
                                          <a:pt x="65" y="119"/>
                                        </a:lnTo>
                                        <a:lnTo>
                                          <a:pt x="60" y="119"/>
                                        </a:lnTo>
                                        <a:lnTo>
                                          <a:pt x="60" y="74"/>
                                        </a:lnTo>
                                        <a:lnTo>
                                          <a:pt x="60" y="74"/>
                                        </a:lnTo>
                                        <a:lnTo>
                                          <a:pt x="60" y="74"/>
                                        </a:lnTo>
                                        <a:lnTo>
                                          <a:pt x="75" y="69"/>
                                        </a:lnTo>
                                        <a:lnTo>
                                          <a:pt x="75" y="69"/>
                                        </a:lnTo>
                                        <a:lnTo>
                                          <a:pt x="75" y="59"/>
                                        </a:lnTo>
                                        <a:lnTo>
                                          <a:pt x="75" y="59"/>
                                        </a:lnTo>
                                        <a:lnTo>
                                          <a:pt x="70" y="49"/>
                                        </a:lnTo>
                                        <a:lnTo>
                                          <a:pt x="70" y="49"/>
                                        </a:lnTo>
                                        <a:lnTo>
                                          <a:pt x="65" y="49"/>
                                        </a:lnTo>
                                        <a:lnTo>
                                          <a:pt x="65" y="49"/>
                                        </a:lnTo>
                                        <a:lnTo>
                                          <a:pt x="55" y="49"/>
                                        </a:lnTo>
                                        <a:lnTo>
                                          <a:pt x="55" y="54"/>
                                        </a:lnTo>
                                        <a:lnTo>
                                          <a:pt x="55" y="54"/>
                                        </a:lnTo>
                                        <a:lnTo>
                                          <a:pt x="50" y="69"/>
                                        </a:lnTo>
                                        <a:lnTo>
                                          <a:pt x="50" y="168"/>
                                        </a:lnTo>
                                        <a:lnTo>
                                          <a:pt x="0" y="168"/>
                                        </a:lnTo>
                                        <a:lnTo>
                                          <a:pt x="0" y="74"/>
                                        </a:lnTo>
                                        <a:lnTo>
                                          <a:pt x="0" y="74"/>
                                        </a:lnTo>
                                        <a:lnTo>
                                          <a:pt x="5" y="39"/>
                                        </a:lnTo>
                                        <a:lnTo>
                                          <a:pt x="5" y="39"/>
                                        </a:lnTo>
                                        <a:lnTo>
                                          <a:pt x="15" y="19"/>
                                        </a:lnTo>
                                        <a:lnTo>
                                          <a:pt x="35" y="5"/>
                                        </a:lnTo>
                                        <a:lnTo>
                                          <a:pt x="35" y="5"/>
                                        </a:lnTo>
                                        <a:lnTo>
                                          <a:pt x="50" y="0"/>
                                        </a:lnTo>
                                        <a:lnTo>
                                          <a:pt x="50" y="0"/>
                                        </a:lnTo>
                                        <a:lnTo>
                                          <a:pt x="65" y="0"/>
                                        </a:lnTo>
                                        <a:lnTo>
                                          <a:pt x="65" y="0"/>
                                        </a:lnTo>
                                        <a:lnTo>
                                          <a:pt x="85" y="0"/>
                                        </a:lnTo>
                                        <a:lnTo>
                                          <a:pt x="104" y="10"/>
                                        </a:lnTo>
                                        <a:lnTo>
                                          <a:pt x="104" y="10"/>
                                        </a:lnTo>
                                        <a:lnTo>
                                          <a:pt x="114" y="19"/>
                                        </a:lnTo>
                                        <a:lnTo>
                                          <a:pt x="124" y="29"/>
                                        </a:lnTo>
                                        <a:lnTo>
                                          <a:pt x="124" y="29"/>
                                        </a:lnTo>
                                        <a:lnTo>
                                          <a:pt x="129" y="44"/>
                                        </a:lnTo>
                                        <a:lnTo>
                                          <a:pt x="129" y="59"/>
                                        </a:lnTo>
                                        <a:lnTo>
                                          <a:pt x="129" y="59"/>
                                        </a:lnTo>
                                        <a:lnTo>
                                          <a:pt x="129" y="79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2" name="Freeform 1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886585" y="186055"/>
                                    <a:ext cx="66040" cy="106680"/>
                                  </a:xfrm>
                                  <a:custGeom>
                                    <a:avLst/>
                                    <a:gdLst>
                                      <a:gd name="T0" fmla="*/ 104 w 104"/>
                                      <a:gd name="T1" fmla="*/ 49 h 168"/>
                                      <a:gd name="T2" fmla="*/ 70 w 104"/>
                                      <a:gd name="T3" fmla="*/ 49 h 168"/>
                                      <a:gd name="T4" fmla="*/ 70 w 104"/>
                                      <a:gd name="T5" fmla="*/ 49 h 168"/>
                                      <a:gd name="T6" fmla="*/ 60 w 104"/>
                                      <a:gd name="T7" fmla="*/ 49 h 168"/>
                                      <a:gd name="T8" fmla="*/ 60 w 104"/>
                                      <a:gd name="T9" fmla="*/ 49 h 168"/>
                                      <a:gd name="T10" fmla="*/ 55 w 104"/>
                                      <a:gd name="T11" fmla="*/ 54 h 168"/>
                                      <a:gd name="T12" fmla="*/ 55 w 104"/>
                                      <a:gd name="T13" fmla="*/ 54 h 168"/>
                                      <a:gd name="T14" fmla="*/ 55 w 104"/>
                                      <a:gd name="T15" fmla="*/ 59 h 168"/>
                                      <a:gd name="T16" fmla="*/ 55 w 104"/>
                                      <a:gd name="T17" fmla="*/ 59 h 168"/>
                                      <a:gd name="T18" fmla="*/ 50 w 104"/>
                                      <a:gd name="T19" fmla="*/ 64 h 168"/>
                                      <a:gd name="T20" fmla="*/ 50 w 104"/>
                                      <a:gd name="T21" fmla="*/ 168 h 168"/>
                                      <a:gd name="T22" fmla="*/ 0 w 104"/>
                                      <a:gd name="T23" fmla="*/ 168 h 168"/>
                                      <a:gd name="T24" fmla="*/ 0 w 104"/>
                                      <a:gd name="T25" fmla="*/ 69 h 168"/>
                                      <a:gd name="T26" fmla="*/ 0 w 104"/>
                                      <a:gd name="T27" fmla="*/ 69 h 168"/>
                                      <a:gd name="T28" fmla="*/ 0 w 104"/>
                                      <a:gd name="T29" fmla="*/ 39 h 168"/>
                                      <a:gd name="T30" fmla="*/ 0 w 104"/>
                                      <a:gd name="T31" fmla="*/ 39 h 168"/>
                                      <a:gd name="T32" fmla="*/ 5 w 104"/>
                                      <a:gd name="T33" fmla="*/ 29 h 168"/>
                                      <a:gd name="T34" fmla="*/ 15 w 104"/>
                                      <a:gd name="T35" fmla="*/ 14 h 168"/>
                                      <a:gd name="T36" fmla="*/ 15 w 104"/>
                                      <a:gd name="T37" fmla="*/ 14 h 168"/>
                                      <a:gd name="T38" fmla="*/ 25 w 104"/>
                                      <a:gd name="T39" fmla="*/ 10 h 168"/>
                                      <a:gd name="T40" fmla="*/ 40 w 104"/>
                                      <a:gd name="T41" fmla="*/ 5 h 168"/>
                                      <a:gd name="T42" fmla="*/ 40 w 104"/>
                                      <a:gd name="T43" fmla="*/ 5 h 168"/>
                                      <a:gd name="T44" fmla="*/ 70 w 104"/>
                                      <a:gd name="T45" fmla="*/ 0 h 168"/>
                                      <a:gd name="T46" fmla="*/ 104 w 104"/>
                                      <a:gd name="T47" fmla="*/ 0 h 168"/>
                                      <a:gd name="T48" fmla="*/ 104 w 104"/>
                                      <a:gd name="T49" fmla="*/ 49 h 16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</a:cxnLst>
                                    <a:rect l="0" t="0" r="r" b="b"/>
                                    <a:pathLst>
                                      <a:path w="104" h="168">
                                        <a:moveTo>
                                          <a:pt x="104" y="49"/>
                                        </a:moveTo>
                                        <a:lnTo>
                                          <a:pt x="70" y="49"/>
                                        </a:lnTo>
                                        <a:lnTo>
                                          <a:pt x="70" y="49"/>
                                        </a:lnTo>
                                        <a:lnTo>
                                          <a:pt x="60" y="49"/>
                                        </a:lnTo>
                                        <a:lnTo>
                                          <a:pt x="60" y="49"/>
                                        </a:lnTo>
                                        <a:lnTo>
                                          <a:pt x="55" y="54"/>
                                        </a:lnTo>
                                        <a:lnTo>
                                          <a:pt x="55" y="54"/>
                                        </a:lnTo>
                                        <a:lnTo>
                                          <a:pt x="55" y="59"/>
                                        </a:lnTo>
                                        <a:lnTo>
                                          <a:pt x="55" y="59"/>
                                        </a:lnTo>
                                        <a:lnTo>
                                          <a:pt x="50" y="64"/>
                                        </a:lnTo>
                                        <a:lnTo>
                                          <a:pt x="50" y="168"/>
                                        </a:lnTo>
                                        <a:lnTo>
                                          <a:pt x="0" y="168"/>
                                        </a:lnTo>
                                        <a:lnTo>
                                          <a:pt x="0" y="69"/>
                                        </a:lnTo>
                                        <a:lnTo>
                                          <a:pt x="0" y="69"/>
                                        </a:lnTo>
                                        <a:lnTo>
                                          <a:pt x="0" y="39"/>
                                        </a:lnTo>
                                        <a:lnTo>
                                          <a:pt x="0" y="39"/>
                                        </a:lnTo>
                                        <a:lnTo>
                                          <a:pt x="5" y="29"/>
                                        </a:lnTo>
                                        <a:lnTo>
                                          <a:pt x="15" y="14"/>
                                        </a:lnTo>
                                        <a:lnTo>
                                          <a:pt x="15" y="14"/>
                                        </a:lnTo>
                                        <a:lnTo>
                                          <a:pt x="25" y="10"/>
                                        </a:lnTo>
                                        <a:lnTo>
                                          <a:pt x="40" y="5"/>
                                        </a:lnTo>
                                        <a:lnTo>
                                          <a:pt x="40" y="5"/>
                                        </a:lnTo>
                                        <a:lnTo>
                                          <a:pt x="70" y="0"/>
                                        </a:lnTo>
                                        <a:lnTo>
                                          <a:pt x="104" y="0"/>
                                        </a:lnTo>
                                        <a:lnTo>
                                          <a:pt x="104" y="49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3" name="Freeform 1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981200" y="186055"/>
                                    <a:ext cx="110490" cy="109855"/>
                                  </a:xfrm>
                                  <a:custGeom>
                                    <a:avLst/>
                                    <a:gdLst>
                                      <a:gd name="T0" fmla="*/ 149 w 174"/>
                                      <a:gd name="T1" fmla="*/ 148 h 173"/>
                                      <a:gd name="T2" fmla="*/ 149 w 174"/>
                                      <a:gd name="T3" fmla="*/ 148 h 173"/>
                                      <a:gd name="T4" fmla="*/ 139 w 174"/>
                                      <a:gd name="T5" fmla="*/ 158 h 173"/>
                                      <a:gd name="T6" fmla="*/ 124 w 174"/>
                                      <a:gd name="T7" fmla="*/ 168 h 173"/>
                                      <a:gd name="T8" fmla="*/ 104 w 174"/>
                                      <a:gd name="T9" fmla="*/ 173 h 173"/>
                                      <a:gd name="T10" fmla="*/ 89 w 174"/>
                                      <a:gd name="T11" fmla="*/ 173 h 173"/>
                                      <a:gd name="T12" fmla="*/ 89 w 174"/>
                                      <a:gd name="T13" fmla="*/ 173 h 173"/>
                                      <a:gd name="T14" fmla="*/ 70 w 174"/>
                                      <a:gd name="T15" fmla="*/ 173 h 173"/>
                                      <a:gd name="T16" fmla="*/ 55 w 174"/>
                                      <a:gd name="T17" fmla="*/ 168 h 173"/>
                                      <a:gd name="T18" fmla="*/ 40 w 174"/>
                                      <a:gd name="T19" fmla="*/ 158 h 173"/>
                                      <a:gd name="T20" fmla="*/ 30 w 174"/>
                                      <a:gd name="T21" fmla="*/ 148 h 173"/>
                                      <a:gd name="T22" fmla="*/ 30 w 174"/>
                                      <a:gd name="T23" fmla="*/ 148 h 173"/>
                                      <a:gd name="T24" fmla="*/ 15 w 174"/>
                                      <a:gd name="T25" fmla="*/ 133 h 173"/>
                                      <a:gd name="T26" fmla="*/ 10 w 174"/>
                                      <a:gd name="T27" fmla="*/ 119 h 173"/>
                                      <a:gd name="T28" fmla="*/ 5 w 174"/>
                                      <a:gd name="T29" fmla="*/ 104 h 173"/>
                                      <a:gd name="T30" fmla="*/ 0 w 174"/>
                                      <a:gd name="T31" fmla="*/ 84 h 173"/>
                                      <a:gd name="T32" fmla="*/ 0 w 174"/>
                                      <a:gd name="T33" fmla="*/ 84 h 173"/>
                                      <a:gd name="T34" fmla="*/ 5 w 174"/>
                                      <a:gd name="T35" fmla="*/ 69 h 173"/>
                                      <a:gd name="T36" fmla="*/ 10 w 174"/>
                                      <a:gd name="T37" fmla="*/ 54 h 173"/>
                                      <a:gd name="T38" fmla="*/ 15 w 174"/>
                                      <a:gd name="T39" fmla="*/ 39 h 173"/>
                                      <a:gd name="T40" fmla="*/ 30 w 174"/>
                                      <a:gd name="T41" fmla="*/ 24 h 173"/>
                                      <a:gd name="T42" fmla="*/ 30 w 174"/>
                                      <a:gd name="T43" fmla="*/ 24 h 173"/>
                                      <a:gd name="T44" fmla="*/ 40 w 174"/>
                                      <a:gd name="T45" fmla="*/ 14 h 173"/>
                                      <a:gd name="T46" fmla="*/ 55 w 174"/>
                                      <a:gd name="T47" fmla="*/ 5 h 173"/>
                                      <a:gd name="T48" fmla="*/ 70 w 174"/>
                                      <a:gd name="T49" fmla="*/ 0 h 173"/>
                                      <a:gd name="T50" fmla="*/ 89 w 174"/>
                                      <a:gd name="T51" fmla="*/ 0 h 173"/>
                                      <a:gd name="T52" fmla="*/ 89 w 174"/>
                                      <a:gd name="T53" fmla="*/ 0 h 173"/>
                                      <a:gd name="T54" fmla="*/ 104 w 174"/>
                                      <a:gd name="T55" fmla="*/ 0 h 173"/>
                                      <a:gd name="T56" fmla="*/ 124 w 174"/>
                                      <a:gd name="T57" fmla="*/ 5 h 173"/>
                                      <a:gd name="T58" fmla="*/ 139 w 174"/>
                                      <a:gd name="T59" fmla="*/ 14 h 173"/>
                                      <a:gd name="T60" fmla="*/ 149 w 174"/>
                                      <a:gd name="T61" fmla="*/ 24 h 173"/>
                                      <a:gd name="T62" fmla="*/ 149 w 174"/>
                                      <a:gd name="T63" fmla="*/ 24 h 173"/>
                                      <a:gd name="T64" fmla="*/ 159 w 174"/>
                                      <a:gd name="T65" fmla="*/ 39 h 173"/>
                                      <a:gd name="T66" fmla="*/ 169 w 174"/>
                                      <a:gd name="T67" fmla="*/ 54 h 173"/>
                                      <a:gd name="T68" fmla="*/ 174 w 174"/>
                                      <a:gd name="T69" fmla="*/ 69 h 173"/>
                                      <a:gd name="T70" fmla="*/ 174 w 174"/>
                                      <a:gd name="T71" fmla="*/ 84 h 173"/>
                                      <a:gd name="T72" fmla="*/ 174 w 174"/>
                                      <a:gd name="T73" fmla="*/ 84 h 173"/>
                                      <a:gd name="T74" fmla="*/ 174 w 174"/>
                                      <a:gd name="T75" fmla="*/ 104 h 173"/>
                                      <a:gd name="T76" fmla="*/ 169 w 174"/>
                                      <a:gd name="T77" fmla="*/ 119 h 173"/>
                                      <a:gd name="T78" fmla="*/ 159 w 174"/>
                                      <a:gd name="T79" fmla="*/ 133 h 173"/>
                                      <a:gd name="T80" fmla="*/ 149 w 174"/>
                                      <a:gd name="T81" fmla="*/ 148 h 17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  <a:cxn ang="0">
                                        <a:pos x="T62" y="T63"/>
                                      </a:cxn>
                                      <a:cxn ang="0">
                                        <a:pos x="T64" y="T65"/>
                                      </a:cxn>
                                      <a:cxn ang="0">
                                        <a:pos x="T66" y="T67"/>
                                      </a:cxn>
                                      <a:cxn ang="0">
                                        <a:pos x="T68" y="T69"/>
                                      </a:cxn>
                                      <a:cxn ang="0">
                                        <a:pos x="T70" y="T71"/>
                                      </a:cxn>
                                      <a:cxn ang="0">
                                        <a:pos x="T72" y="T73"/>
                                      </a:cxn>
                                      <a:cxn ang="0">
                                        <a:pos x="T74" y="T75"/>
                                      </a:cxn>
                                      <a:cxn ang="0">
                                        <a:pos x="T76" y="T77"/>
                                      </a:cxn>
                                      <a:cxn ang="0">
                                        <a:pos x="T78" y="T79"/>
                                      </a:cxn>
                                      <a:cxn ang="0">
                                        <a:pos x="T80" y="T81"/>
                                      </a:cxn>
                                    </a:cxnLst>
                                    <a:rect l="0" t="0" r="r" b="b"/>
                                    <a:pathLst>
                                      <a:path w="174" h="173">
                                        <a:moveTo>
                                          <a:pt x="149" y="148"/>
                                        </a:moveTo>
                                        <a:lnTo>
                                          <a:pt x="149" y="148"/>
                                        </a:lnTo>
                                        <a:lnTo>
                                          <a:pt x="139" y="158"/>
                                        </a:lnTo>
                                        <a:lnTo>
                                          <a:pt x="124" y="168"/>
                                        </a:lnTo>
                                        <a:lnTo>
                                          <a:pt x="104" y="173"/>
                                        </a:lnTo>
                                        <a:lnTo>
                                          <a:pt x="89" y="173"/>
                                        </a:lnTo>
                                        <a:lnTo>
                                          <a:pt x="89" y="173"/>
                                        </a:lnTo>
                                        <a:lnTo>
                                          <a:pt x="70" y="173"/>
                                        </a:lnTo>
                                        <a:lnTo>
                                          <a:pt x="55" y="168"/>
                                        </a:lnTo>
                                        <a:lnTo>
                                          <a:pt x="40" y="158"/>
                                        </a:lnTo>
                                        <a:lnTo>
                                          <a:pt x="30" y="148"/>
                                        </a:lnTo>
                                        <a:lnTo>
                                          <a:pt x="30" y="148"/>
                                        </a:lnTo>
                                        <a:lnTo>
                                          <a:pt x="15" y="133"/>
                                        </a:lnTo>
                                        <a:lnTo>
                                          <a:pt x="10" y="119"/>
                                        </a:lnTo>
                                        <a:lnTo>
                                          <a:pt x="5" y="104"/>
                                        </a:lnTo>
                                        <a:lnTo>
                                          <a:pt x="0" y="84"/>
                                        </a:lnTo>
                                        <a:lnTo>
                                          <a:pt x="0" y="84"/>
                                        </a:lnTo>
                                        <a:lnTo>
                                          <a:pt x="5" y="69"/>
                                        </a:lnTo>
                                        <a:lnTo>
                                          <a:pt x="10" y="54"/>
                                        </a:lnTo>
                                        <a:lnTo>
                                          <a:pt x="15" y="39"/>
                                        </a:lnTo>
                                        <a:lnTo>
                                          <a:pt x="30" y="24"/>
                                        </a:lnTo>
                                        <a:lnTo>
                                          <a:pt x="30" y="24"/>
                                        </a:lnTo>
                                        <a:lnTo>
                                          <a:pt x="40" y="14"/>
                                        </a:lnTo>
                                        <a:lnTo>
                                          <a:pt x="55" y="5"/>
                                        </a:lnTo>
                                        <a:lnTo>
                                          <a:pt x="70" y="0"/>
                                        </a:lnTo>
                                        <a:lnTo>
                                          <a:pt x="89" y="0"/>
                                        </a:lnTo>
                                        <a:lnTo>
                                          <a:pt x="89" y="0"/>
                                        </a:lnTo>
                                        <a:lnTo>
                                          <a:pt x="104" y="0"/>
                                        </a:lnTo>
                                        <a:lnTo>
                                          <a:pt x="124" y="5"/>
                                        </a:lnTo>
                                        <a:lnTo>
                                          <a:pt x="139" y="14"/>
                                        </a:lnTo>
                                        <a:lnTo>
                                          <a:pt x="149" y="24"/>
                                        </a:lnTo>
                                        <a:lnTo>
                                          <a:pt x="149" y="24"/>
                                        </a:lnTo>
                                        <a:lnTo>
                                          <a:pt x="159" y="39"/>
                                        </a:lnTo>
                                        <a:lnTo>
                                          <a:pt x="169" y="54"/>
                                        </a:lnTo>
                                        <a:lnTo>
                                          <a:pt x="174" y="69"/>
                                        </a:lnTo>
                                        <a:lnTo>
                                          <a:pt x="174" y="84"/>
                                        </a:lnTo>
                                        <a:lnTo>
                                          <a:pt x="174" y="84"/>
                                        </a:lnTo>
                                        <a:lnTo>
                                          <a:pt x="174" y="104"/>
                                        </a:lnTo>
                                        <a:lnTo>
                                          <a:pt x="169" y="119"/>
                                        </a:lnTo>
                                        <a:lnTo>
                                          <a:pt x="159" y="133"/>
                                        </a:lnTo>
                                        <a:lnTo>
                                          <a:pt x="149" y="148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4" name="Rectangle 15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1426210" y="12700"/>
                                    <a:ext cx="678180" cy="1384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5" name="Freeform 1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2016125" y="220345"/>
                                    <a:ext cx="43815" cy="41275"/>
                                  </a:xfrm>
                                  <a:custGeom>
                                    <a:avLst/>
                                    <a:gdLst>
                                      <a:gd name="T0" fmla="*/ 34 w 69"/>
                                      <a:gd name="T1" fmla="*/ 0 h 65"/>
                                      <a:gd name="T2" fmla="*/ 34 w 69"/>
                                      <a:gd name="T3" fmla="*/ 0 h 65"/>
                                      <a:gd name="T4" fmla="*/ 20 w 69"/>
                                      <a:gd name="T5" fmla="*/ 0 h 65"/>
                                      <a:gd name="T6" fmla="*/ 10 w 69"/>
                                      <a:gd name="T7" fmla="*/ 10 h 65"/>
                                      <a:gd name="T8" fmla="*/ 10 w 69"/>
                                      <a:gd name="T9" fmla="*/ 10 h 65"/>
                                      <a:gd name="T10" fmla="*/ 5 w 69"/>
                                      <a:gd name="T11" fmla="*/ 20 h 65"/>
                                      <a:gd name="T12" fmla="*/ 0 w 69"/>
                                      <a:gd name="T13" fmla="*/ 30 h 65"/>
                                      <a:gd name="T14" fmla="*/ 0 w 69"/>
                                      <a:gd name="T15" fmla="*/ 30 h 65"/>
                                      <a:gd name="T16" fmla="*/ 5 w 69"/>
                                      <a:gd name="T17" fmla="*/ 45 h 65"/>
                                      <a:gd name="T18" fmla="*/ 10 w 69"/>
                                      <a:gd name="T19" fmla="*/ 55 h 65"/>
                                      <a:gd name="T20" fmla="*/ 10 w 69"/>
                                      <a:gd name="T21" fmla="*/ 55 h 65"/>
                                      <a:gd name="T22" fmla="*/ 20 w 69"/>
                                      <a:gd name="T23" fmla="*/ 65 h 65"/>
                                      <a:gd name="T24" fmla="*/ 34 w 69"/>
                                      <a:gd name="T25" fmla="*/ 65 h 65"/>
                                      <a:gd name="T26" fmla="*/ 34 w 69"/>
                                      <a:gd name="T27" fmla="*/ 65 h 65"/>
                                      <a:gd name="T28" fmla="*/ 44 w 69"/>
                                      <a:gd name="T29" fmla="*/ 65 h 65"/>
                                      <a:gd name="T30" fmla="*/ 59 w 69"/>
                                      <a:gd name="T31" fmla="*/ 55 h 65"/>
                                      <a:gd name="T32" fmla="*/ 59 w 69"/>
                                      <a:gd name="T33" fmla="*/ 55 h 65"/>
                                      <a:gd name="T34" fmla="*/ 64 w 69"/>
                                      <a:gd name="T35" fmla="*/ 45 h 65"/>
                                      <a:gd name="T36" fmla="*/ 69 w 69"/>
                                      <a:gd name="T37" fmla="*/ 30 h 65"/>
                                      <a:gd name="T38" fmla="*/ 69 w 69"/>
                                      <a:gd name="T39" fmla="*/ 30 h 65"/>
                                      <a:gd name="T40" fmla="*/ 64 w 69"/>
                                      <a:gd name="T41" fmla="*/ 20 h 65"/>
                                      <a:gd name="T42" fmla="*/ 59 w 69"/>
                                      <a:gd name="T43" fmla="*/ 10 h 65"/>
                                      <a:gd name="T44" fmla="*/ 59 w 69"/>
                                      <a:gd name="T45" fmla="*/ 10 h 65"/>
                                      <a:gd name="T46" fmla="*/ 44 w 69"/>
                                      <a:gd name="T47" fmla="*/ 0 h 65"/>
                                      <a:gd name="T48" fmla="*/ 34 w 69"/>
                                      <a:gd name="T49" fmla="*/ 0 h 6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</a:cxnLst>
                                    <a:rect l="0" t="0" r="r" b="b"/>
                                    <a:pathLst>
                                      <a:path w="69" h="65">
                                        <a:moveTo>
                                          <a:pt x="34" y="0"/>
                                        </a:moveTo>
                                        <a:lnTo>
                                          <a:pt x="34" y="0"/>
                                        </a:lnTo>
                                        <a:lnTo>
                                          <a:pt x="20" y="0"/>
                                        </a:lnTo>
                                        <a:lnTo>
                                          <a:pt x="10" y="10"/>
                                        </a:lnTo>
                                        <a:lnTo>
                                          <a:pt x="10" y="10"/>
                                        </a:lnTo>
                                        <a:lnTo>
                                          <a:pt x="5" y="20"/>
                                        </a:lnTo>
                                        <a:lnTo>
                                          <a:pt x="0" y="30"/>
                                        </a:lnTo>
                                        <a:lnTo>
                                          <a:pt x="0" y="30"/>
                                        </a:lnTo>
                                        <a:lnTo>
                                          <a:pt x="5" y="45"/>
                                        </a:lnTo>
                                        <a:lnTo>
                                          <a:pt x="10" y="55"/>
                                        </a:lnTo>
                                        <a:lnTo>
                                          <a:pt x="10" y="55"/>
                                        </a:lnTo>
                                        <a:lnTo>
                                          <a:pt x="20" y="65"/>
                                        </a:lnTo>
                                        <a:lnTo>
                                          <a:pt x="34" y="65"/>
                                        </a:lnTo>
                                        <a:lnTo>
                                          <a:pt x="34" y="65"/>
                                        </a:lnTo>
                                        <a:lnTo>
                                          <a:pt x="44" y="65"/>
                                        </a:lnTo>
                                        <a:lnTo>
                                          <a:pt x="59" y="55"/>
                                        </a:lnTo>
                                        <a:lnTo>
                                          <a:pt x="59" y="55"/>
                                        </a:lnTo>
                                        <a:lnTo>
                                          <a:pt x="64" y="45"/>
                                        </a:lnTo>
                                        <a:lnTo>
                                          <a:pt x="69" y="30"/>
                                        </a:lnTo>
                                        <a:lnTo>
                                          <a:pt x="69" y="30"/>
                                        </a:lnTo>
                                        <a:lnTo>
                                          <a:pt x="64" y="20"/>
                                        </a:lnTo>
                                        <a:lnTo>
                                          <a:pt x="59" y="10"/>
                                        </a:lnTo>
                                        <a:lnTo>
                                          <a:pt x="59" y="10"/>
                                        </a:lnTo>
                                        <a:lnTo>
                                          <a:pt x="44" y="0"/>
                                        </a:lnTo>
                                        <a:lnTo>
                                          <a:pt x="34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6" name="Freeform 1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457325" y="34925"/>
                                    <a:ext cx="69850" cy="100330"/>
                                  </a:xfrm>
                                  <a:custGeom>
                                    <a:avLst/>
                                    <a:gdLst>
                                      <a:gd name="T0" fmla="*/ 35 w 110"/>
                                      <a:gd name="T1" fmla="*/ 158 h 158"/>
                                      <a:gd name="T2" fmla="*/ 75 w 110"/>
                                      <a:gd name="T3" fmla="*/ 158 h 158"/>
                                      <a:gd name="T4" fmla="*/ 75 w 110"/>
                                      <a:gd name="T5" fmla="*/ 39 h 158"/>
                                      <a:gd name="T6" fmla="*/ 110 w 110"/>
                                      <a:gd name="T7" fmla="*/ 39 h 158"/>
                                      <a:gd name="T8" fmla="*/ 110 w 110"/>
                                      <a:gd name="T9" fmla="*/ 0 h 158"/>
                                      <a:gd name="T10" fmla="*/ 0 w 110"/>
                                      <a:gd name="T11" fmla="*/ 0 h 158"/>
                                      <a:gd name="T12" fmla="*/ 0 w 110"/>
                                      <a:gd name="T13" fmla="*/ 39 h 158"/>
                                      <a:gd name="T14" fmla="*/ 35 w 110"/>
                                      <a:gd name="T15" fmla="*/ 39 h 158"/>
                                      <a:gd name="T16" fmla="*/ 35 w 110"/>
                                      <a:gd name="T17" fmla="*/ 158 h 15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110" h="158">
                                        <a:moveTo>
                                          <a:pt x="35" y="158"/>
                                        </a:moveTo>
                                        <a:lnTo>
                                          <a:pt x="75" y="158"/>
                                        </a:lnTo>
                                        <a:lnTo>
                                          <a:pt x="75" y="39"/>
                                        </a:lnTo>
                                        <a:lnTo>
                                          <a:pt x="110" y="39"/>
                                        </a:lnTo>
                                        <a:lnTo>
                                          <a:pt x="110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39"/>
                                        </a:lnTo>
                                        <a:lnTo>
                                          <a:pt x="35" y="39"/>
                                        </a:lnTo>
                                        <a:lnTo>
                                          <a:pt x="35" y="158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7" name="Freeform 1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536065" y="31750"/>
                                    <a:ext cx="145415" cy="106680"/>
                                  </a:xfrm>
                                  <a:custGeom>
                                    <a:avLst/>
                                    <a:gdLst>
                                      <a:gd name="T0" fmla="*/ 45 w 229"/>
                                      <a:gd name="T1" fmla="*/ 99 h 168"/>
                                      <a:gd name="T2" fmla="*/ 65 w 229"/>
                                      <a:gd name="T3" fmla="*/ 99 h 168"/>
                                      <a:gd name="T4" fmla="*/ 65 w 229"/>
                                      <a:gd name="T5" fmla="*/ 99 h 168"/>
                                      <a:gd name="T6" fmla="*/ 70 w 229"/>
                                      <a:gd name="T7" fmla="*/ 129 h 168"/>
                                      <a:gd name="T8" fmla="*/ 90 w 229"/>
                                      <a:gd name="T9" fmla="*/ 148 h 168"/>
                                      <a:gd name="T10" fmla="*/ 90 w 229"/>
                                      <a:gd name="T11" fmla="*/ 148 h 168"/>
                                      <a:gd name="T12" fmla="*/ 115 w 229"/>
                                      <a:gd name="T13" fmla="*/ 163 h 168"/>
                                      <a:gd name="T14" fmla="*/ 145 w 229"/>
                                      <a:gd name="T15" fmla="*/ 168 h 168"/>
                                      <a:gd name="T16" fmla="*/ 145 w 229"/>
                                      <a:gd name="T17" fmla="*/ 168 h 168"/>
                                      <a:gd name="T18" fmla="*/ 164 w 229"/>
                                      <a:gd name="T19" fmla="*/ 168 h 168"/>
                                      <a:gd name="T20" fmla="*/ 184 w 229"/>
                                      <a:gd name="T21" fmla="*/ 163 h 168"/>
                                      <a:gd name="T22" fmla="*/ 199 w 229"/>
                                      <a:gd name="T23" fmla="*/ 153 h 168"/>
                                      <a:gd name="T24" fmla="*/ 209 w 229"/>
                                      <a:gd name="T25" fmla="*/ 143 h 168"/>
                                      <a:gd name="T26" fmla="*/ 209 w 229"/>
                                      <a:gd name="T27" fmla="*/ 143 h 168"/>
                                      <a:gd name="T28" fmla="*/ 224 w 229"/>
                                      <a:gd name="T29" fmla="*/ 114 h 168"/>
                                      <a:gd name="T30" fmla="*/ 229 w 229"/>
                                      <a:gd name="T31" fmla="*/ 84 h 168"/>
                                      <a:gd name="T32" fmla="*/ 229 w 229"/>
                                      <a:gd name="T33" fmla="*/ 84 h 168"/>
                                      <a:gd name="T34" fmla="*/ 224 w 229"/>
                                      <a:gd name="T35" fmla="*/ 54 h 168"/>
                                      <a:gd name="T36" fmla="*/ 209 w 229"/>
                                      <a:gd name="T37" fmla="*/ 24 h 168"/>
                                      <a:gd name="T38" fmla="*/ 209 w 229"/>
                                      <a:gd name="T39" fmla="*/ 24 h 168"/>
                                      <a:gd name="T40" fmla="*/ 199 w 229"/>
                                      <a:gd name="T41" fmla="*/ 14 h 168"/>
                                      <a:gd name="T42" fmla="*/ 184 w 229"/>
                                      <a:gd name="T43" fmla="*/ 5 h 168"/>
                                      <a:gd name="T44" fmla="*/ 164 w 229"/>
                                      <a:gd name="T45" fmla="*/ 5 h 168"/>
                                      <a:gd name="T46" fmla="*/ 145 w 229"/>
                                      <a:gd name="T47" fmla="*/ 0 h 168"/>
                                      <a:gd name="T48" fmla="*/ 145 w 229"/>
                                      <a:gd name="T49" fmla="*/ 0 h 168"/>
                                      <a:gd name="T50" fmla="*/ 115 w 229"/>
                                      <a:gd name="T51" fmla="*/ 5 h 168"/>
                                      <a:gd name="T52" fmla="*/ 95 w 229"/>
                                      <a:gd name="T53" fmla="*/ 14 h 168"/>
                                      <a:gd name="T54" fmla="*/ 95 w 229"/>
                                      <a:gd name="T55" fmla="*/ 14 h 168"/>
                                      <a:gd name="T56" fmla="*/ 75 w 229"/>
                                      <a:gd name="T57" fmla="*/ 34 h 168"/>
                                      <a:gd name="T58" fmla="*/ 65 w 229"/>
                                      <a:gd name="T59" fmla="*/ 49 h 168"/>
                                      <a:gd name="T60" fmla="*/ 65 w 229"/>
                                      <a:gd name="T61" fmla="*/ 49 h 168"/>
                                      <a:gd name="T62" fmla="*/ 65 w 229"/>
                                      <a:gd name="T63" fmla="*/ 59 h 168"/>
                                      <a:gd name="T64" fmla="*/ 65 w 229"/>
                                      <a:gd name="T65" fmla="*/ 59 h 168"/>
                                      <a:gd name="T66" fmla="*/ 65 w 229"/>
                                      <a:gd name="T67" fmla="*/ 64 h 168"/>
                                      <a:gd name="T68" fmla="*/ 45 w 229"/>
                                      <a:gd name="T69" fmla="*/ 64 h 168"/>
                                      <a:gd name="T70" fmla="*/ 45 w 229"/>
                                      <a:gd name="T71" fmla="*/ 5 h 168"/>
                                      <a:gd name="T72" fmla="*/ 0 w 229"/>
                                      <a:gd name="T73" fmla="*/ 5 h 168"/>
                                      <a:gd name="T74" fmla="*/ 0 w 229"/>
                                      <a:gd name="T75" fmla="*/ 163 h 168"/>
                                      <a:gd name="T76" fmla="*/ 45 w 229"/>
                                      <a:gd name="T77" fmla="*/ 163 h 168"/>
                                      <a:gd name="T78" fmla="*/ 45 w 229"/>
                                      <a:gd name="T79" fmla="*/ 99 h 16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  <a:cxn ang="0">
                                        <a:pos x="T62" y="T63"/>
                                      </a:cxn>
                                      <a:cxn ang="0">
                                        <a:pos x="T64" y="T65"/>
                                      </a:cxn>
                                      <a:cxn ang="0">
                                        <a:pos x="T66" y="T67"/>
                                      </a:cxn>
                                      <a:cxn ang="0">
                                        <a:pos x="T68" y="T69"/>
                                      </a:cxn>
                                      <a:cxn ang="0">
                                        <a:pos x="T70" y="T71"/>
                                      </a:cxn>
                                      <a:cxn ang="0">
                                        <a:pos x="T72" y="T73"/>
                                      </a:cxn>
                                      <a:cxn ang="0">
                                        <a:pos x="T74" y="T75"/>
                                      </a:cxn>
                                      <a:cxn ang="0">
                                        <a:pos x="T76" y="T77"/>
                                      </a:cxn>
                                      <a:cxn ang="0">
                                        <a:pos x="T78" y="T79"/>
                                      </a:cxn>
                                    </a:cxnLst>
                                    <a:rect l="0" t="0" r="r" b="b"/>
                                    <a:pathLst>
                                      <a:path w="229" h="168">
                                        <a:moveTo>
                                          <a:pt x="45" y="99"/>
                                        </a:moveTo>
                                        <a:lnTo>
                                          <a:pt x="65" y="99"/>
                                        </a:lnTo>
                                        <a:lnTo>
                                          <a:pt x="65" y="99"/>
                                        </a:lnTo>
                                        <a:lnTo>
                                          <a:pt x="70" y="129"/>
                                        </a:lnTo>
                                        <a:lnTo>
                                          <a:pt x="90" y="148"/>
                                        </a:lnTo>
                                        <a:lnTo>
                                          <a:pt x="90" y="148"/>
                                        </a:lnTo>
                                        <a:lnTo>
                                          <a:pt x="115" y="163"/>
                                        </a:lnTo>
                                        <a:lnTo>
                                          <a:pt x="145" y="168"/>
                                        </a:lnTo>
                                        <a:lnTo>
                                          <a:pt x="145" y="168"/>
                                        </a:lnTo>
                                        <a:lnTo>
                                          <a:pt x="164" y="168"/>
                                        </a:lnTo>
                                        <a:lnTo>
                                          <a:pt x="184" y="163"/>
                                        </a:lnTo>
                                        <a:lnTo>
                                          <a:pt x="199" y="153"/>
                                        </a:lnTo>
                                        <a:lnTo>
                                          <a:pt x="209" y="143"/>
                                        </a:lnTo>
                                        <a:lnTo>
                                          <a:pt x="209" y="143"/>
                                        </a:lnTo>
                                        <a:lnTo>
                                          <a:pt x="224" y="114"/>
                                        </a:lnTo>
                                        <a:lnTo>
                                          <a:pt x="229" y="84"/>
                                        </a:lnTo>
                                        <a:lnTo>
                                          <a:pt x="229" y="84"/>
                                        </a:lnTo>
                                        <a:lnTo>
                                          <a:pt x="224" y="54"/>
                                        </a:lnTo>
                                        <a:lnTo>
                                          <a:pt x="209" y="24"/>
                                        </a:lnTo>
                                        <a:lnTo>
                                          <a:pt x="209" y="24"/>
                                        </a:lnTo>
                                        <a:lnTo>
                                          <a:pt x="199" y="14"/>
                                        </a:lnTo>
                                        <a:lnTo>
                                          <a:pt x="184" y="5"/>
                                        </a:lnTo>
                                        <a:lnTo>
                                          <a:pt x="164" y="5"/>
                                        </a:lnTo>
                                        <a:lnTo>
                                          <a:pt x="145" y="0"/>
                                        </a:lnTo>
                                        <a:lnTo>
                                          <a:pt x="145" y="0"/>
                                        </a:lnTo>
                                        <a:lnTo>
                                          <a:pt x="115" y="5"/>
                                        </a:lnTo>
                                        <a:lnTo>
                                          <a:pt x="95" y="14"/>
                                        </a:lnTo>
                                        <a:lnTo>
                                          <a:pt x="95" y="14"/>
                                        </a:lnTo>
                                        <a:lnTo>
                                          <a:pt x="75" y="34"/>
                                        </a:lnTo>
                                        <a:lnTo>
                                          <a:pt x="65" y="49"/>
                                        </a:lnTo>
                                        <a:lnTo>
                                          <a:pt x="65" y="49"/>
                                        </a:lnTo>
                                        <a:lnTo>
                                          <a:pt x="65" y="59"/>
                                        </a:lnTo>
                                        <a:lnTo>
                                          <a:pt x="65" y="59"/>
                                        </a:lnTo>
                                        <a:lnTo>
                                          <a:pt x="65" y="64"/>
                                        </a:lnTo>
                                        <a:lnTo>
                                          <a:pt x="45" y="64"/>
                                        </a:lnTo>
                                        <a:lnTo>
                                          <a:pt x="45" y="5"/>
                                        </a:lnTo>
                                        <a:lnTo>
                                          <a:pt x="0" y="5"/>
                                        </a:lnTo>
                                        <a:lnTo>
                                          <a:pt x="0" y="163"/>
                                        </a:lnTo>
                                        <a:lnTo>
                                          <a:pt x="45" y="163"/>
                                        </a:lnTo>
                                        <a:lnTo>
                                          <a:pt x="45" y="99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8" name="Freeform 1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02740" y="56515"/>
                                    <a:ext cx="50165" cy="57150"/>
                                  </a:xfrm>
                                  <a:custGeom>
                                    <a:avLst/>
                                    <a:gdLst>
                                      <a:gd name="T0" fmla="*/ 10 w 79"/>
                                      <a:gd name="T1" fmla="*/ 15 h 90"/>
                                      <a:gd name="T2" fmla="*/ 10 w 79"/>
                                      <a:gd name="T3" fmla="*/ 15 h 90"/>
                                      <a:gd name="T4" fmla="*/ 20 w 79"/>
                                      <a:gd name="T5" fmla="*/ 5 h 90"/>
                                      <a:gd name="T6" fmla="*/ 30 w 79"/>
                                      <a:gd name="T7" fmla="*/ 0 h 90"/>
                                      <a:gd name="T8" fmla="*/ 30 w 79"/>
                                      <a:gd name="T9" fmla="*/ 0 h 90"/>
                                      <a:gd name="T10" fmla="*/ 35 w 79"/>
                                      <a:gd name="T11" fmla="*/ 0 h 90"/>
                                      <a:gd name="T12" fmla="*/ 35 w 79"/>
                                      <a:gd name="T13" fmla="*/ 0 h 90"/>
                                      <a:gd name="T14" fmla="*/ 40 w 79"/>
                                      <a:gd name="T15" fmla="*/ 0 h 90"/>
                                      <a:gd name="T16" fmla="*/ 40 w 79"/>
                                      <a:gd name="T17" fmla="*/ 0 h 90"/>
                                      <a:gd name="T18" fmla="*/ 45 w 79"/>
                                      <a:gd name="T19" fmla="*/ 0 h 90"/>
                                      <a:gd name="T20" fmla="*/ 45 w 79"/>
                                      <a:gd name="T21" fmla="*/ 0 h 90"/>
                                      <a:gd name="T22" fmla="*/ 50 w 79"/>
                                      <a:gd name="T23" fmla="*/ 0 h 90"/>
                                      <a:gd name="T24" fmla="*/ 50 w 79"/>
                                      <a:gd name="T25" fmla="*/ 0 h 90"/>
                                      <a:gd name="T26" fmla="*/ 59 w 79"/>
                                      <a:gd name="T27" fmla="*/ 5 h 90"/>
                                      <a:gd name="T28" fmla="*/ 69 w 79"/>
                                      <a:gd name="T29" fmla="*/ 15 h 90"/>
                                      <a:gd name="T30" fmla="*/ 69 w 79"/>
                                      <a:gd name="T31" fmla="*/ 15 h 90"/>
                                      <a:gd name="T32" fmla="*/ 79 w 79"/>
                                      <a:gd name="T33" fmla="*/ 30 h 90"/>
                                      <a:gd name="T34" fmla="*/ 79 w 79"/>
                                      <a:gd name="T35" fmla="*/ 45 h 90"/>
                                      <a:gd name="T36" fmla="*/ 79 w 79"/>
                                      <a:gd name="T37" fmla="*/ 45 h 90"/>
                                      <a:gd name="T38" fmla="*/ 79 w 79"/>
                                      <a:gd name="T39" fmla="*/ 65 h 90"/>
                                      <a:gd name="T40" fmla="*/ 69 w 79"/>
                                      <a:gd name="T41" fmla="*/ 75 h 90"/>
                                      <a:gd name="T42" fmla="*/ 69 w 79"/>
                                      <a:gd name="T43" fmla="*/ 75 h 90"/>
                                      <a:gd name="T44" fmla="*/ 59 w 79"/>
                                      <a:gd name="T45" fmla="*/ 85 h 90"/>
                                      <a:gd name="T46" fmla="*/ 50 w 79"/>
                                      <a:gd name="T47" fmla="*/ 90 h 90"/>
                                      <a:gd name="T48" fmla="*/ 50 w 79"/>
                                      <a:gd name="T49" fmla="*/ 90 h 90"/>
                                      <a:gd name="T50" fmla="*/ 45 w 79"/>
                                      <a:gd name="T51" fmla="*/ 90 h 90"/>
                                      <a:gd name="T52" fmla="*/ 45 w 79"/>
                                      <a:gd name="T53" fmla="*/ 90 h 90"/>
                                      <a:gd name="T54" fmla="*/ 40 w 79"/>
                                      <a:gd name="T55" fmla="*/ 90 h 90"/>
                                      <a:gd name="T56" fmla="*/ 40 w 79"/>
                                      <a:gd name="T57" fmla="*/ 90 h 90"/>
                                      <a:gd name="T58" fmla="*/ 35 w 79"/>
                                      <a:gd name="T59" fmla="*/ 90 h 90"/>
                                      <a:gd name="T60" fmla="*/ 35 w 79"/>
                                      <a:gd name="T61" fmla="*/ 90 h 90"/>
                                      <a:gd name="T62" fmla="*/ 30 w 79"/>
                                      <a:gd name="T63" fmla="*/ 90 h 90"/>
                                      <a:gd name="T64" fmla="*/ 30 w 79"/>
                                      <a:gd name="T65" fmla="*/ 90 h 90"/>
                                      <a:gd name="T66" fmla="*/ 20 w 79"/>
                                      <a:gd name="T67" fmla="*/ 85 h 90"/>
                                      <a:gd name="T68" fmla="*/ 10 w 79"/>
                                      <a:gd name="T69" fmla="*/ 75 h 90"/>
                                      <a:gd name="T70" fmla="*/ 10 w 79"/>
                                      <a:gd name="T71" fmla="*/ 75 h 90"/>
                                      <a:gd name="T72" fmla="*/ 5 w 79"/>
                                      <a:gd name="T73" fmla="*/ 65 h 90"/>
                                      <a:gd name="T74" fmla="*/ 0 w 79"/>
                                      <a:gd name="T75" fmla="*/ 45 h 90"/>
                                      <a:gd name="T76" fmla="*/ 0 w 79"/>
                                      <a:gd name="T77" fmla="*/ 45 h 90"/>
                                      <a:gd name="T78" fmla="*/ 5 w 79"/>
                                      <a:gd name="T79" fmla="*/ 30 h 90"/>
                                      <a:gd name="T80" fmla="*/ 10 w 79"/>
                                      <a:gd name="T81" fmla="*/ 15 h 9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  <a:cxn ang="0">
                                        <a:pos x="T62" y="T63"/>
                                      </a:cxn>
                                      <a:cxn ang="0">
                                        <a:pos x="T64" y="T65"/>
                                      </a:cxn>
                                      <a:cxn ang="0">
                                        <a:pos x="T66" y="T67"/>
                                      </a:cxn>
                                      <a:cxn ang="0">
                                        <a:pos x="T68" y="T69"/>
                                      </a:cxn>
                                      <a:cxn ang="0">
                                        <a:pos x="T70" y="T71"/>
                                      </a:cxn>
                                      <a:cxn ang="0">
                                        <a:pos x="T72" y="T73"/>
                                      </a:cxn>
                                      <a:cxn ang="0">
                                        <a:pos x="T74" y="T75"/>
                                      </a:cxn>
                                      <a:cxn ang="0">
                                        <a:pos x="T76" y="T77"/>
                                      </a:cxn>
                                      <a:cxn ang="0">
                                        <a:pos x="T78" y="T79"/>
                                      </a:cxn>
                                      <a:cxn ang="0">
                                        <a:pos x="T80" y="T81"/>
                                      </a:cxn>
                                    </a:cxnLst>
                                    <a:rect l="0" t="0" r="r" b="b"/>
                                    <a:pathLst>
                                      <a:path w="79" h="90">
                                        <a:moveTo>
                                          <a:pt x="10" y="15"/>
                                        </a:moveTo>
                                        <a:lnTo>
                                          <a:pt x="10" y="15"/>
                                        </a:lnTo>
                                        <a:lnTo>
                                          <a:pt x="20" y="5"/>
                                        </a:lnTo>
                                        <a:lnTo>
                                          <a:pt x="30" y="0"/>
                                        </a:lnTo>
                                        <a:lnTo>
                                          <a:pt x="30" y="0"/>
                                        </a:lnTo>
                                        <a:lnTo>
                                          <a:pt x="35" y="0"/>
                                        </a:lnTo>
                                        <a:lnTo>
                                          <a:pt x="35" y="0"/>
                                        </a:lnTo>
                                        <a:lnTo>
                                          <a:pt x="40" y="0"/>
                                        </a:lnTo>
                                        <a:lnTo>
                                          <a:pt x="40" y="0"/>
                                        </a:lnTo>
                                        <a:lnTo>
                                          <a:pt x="45" y="0"/>
                                        </a:lnTo>
                                        <a:lnTo>
                                          <a:pt x="45" y="0"/>
                                        </a:lnTo>
                                        <a:lnTo>
                                          <a:pt x="50" y="0"/>
                                        </a:lnTo>
                                        <a:lnTo>
                                          <a:pt x="50" y="0"/>
                                        </a:lnTo>
                                        <a:lnTo>
                                          <a:pt x="59" y="5"/>
                                        </a:lnTo>
                                        <a:lnTo>
                                          <a:pt x="69" y="15"/>
                                        </a:lnTo>
                                        <a:lnTo>
                                          <a:pt x="69" y="15"/>
                                        </a:lnTo>
                                        <a:lnTo>
                                          <a:pt x="79" y="30"/>
                                        </a:lnTo>
                                        <a:lnTo>
                                          <a:pt x="79" y="45"/>
                                        </a:lnTo>
                                        <a:lnTo>
                                          <a:pt x="79" y="45"/>
                                        </a:lnTo>
                                        <a:lnTo>
                                          <a:pt x="79" y="65"/>
                                        </a:lnTo>
                                        <a:lnTo>
                                          <a:pt x="69" y="75"/>
                                        </a:lnTo>
                                        <a:lnTo>
                                          <a:pt x="69" y="75"/>
                                        </a:lnTo>
                                        <a:lnTo>
                                          <a:pt x="59" y="85"/>
                                        </a:lnTo>
                                        <a:lnTo>
                                          <a:pt x="50" y="90"/>
                                        </a:lnTo>
                                        <a:lnTo>
                                          <a:pt x="50" y="90"/>
                                        </a:lnTo>
                                        <a:lnTo>
                                          <a:pt x="45" y="90"/>
                                        </a:lnTo>
                                        <a:lnTo>
                                          <a:pt x="45" y="90"/>
                                        </a:lnTo>
                                        <a:lnTo>
                                          <a:pt x="40" y="90"/>
                                        </a:lnTo>
                                        <a:lnTo>
                                          <a:pt x="40" y="90"/>
                                        </a:lnTo>
                                        <a:lnTo>
                                          <a:pt x="35" y="90"/>
                                        </a:lnTo>
                                        <a:lnTo>
                                          <a:pt x="35" y="90"/>
                                        </a:lnTo>
                                        <a:lnTo>
                                          <a:pt x="30" y="90"/>
                                        </a:lnTo>
                                        <a:lnTo>
                                          <a:pt x="30" y="90"/>
                                        </a:lnTo>
                                        <a:lnTo>
                                          <a:pt x="20" y="85"/>
                                        </a:lnTo>
                                        <a:lnTo>
                                          <a:pt x="10" y="75"/>
                                        </a:lnTo>
                                        <a:lnTo>
                                          <a:pt x="10" y="75"/>
                                        </a:lnTo>
                                        <a:lnTo>
                                          <a:pt x="5" y="65"/>
                                        </a:lnTo>
                                        <a:lnTo>
                                          <a:pt x="0" y="45"/>
                                        </a:lnTo>
                                        <a:lnTo>
                                          <a:pt x="0" y="45"/>
                                        </a:lnTo>
                                        <a:lnTo>
                                          <a:pt x="5" y="30"/>
                                        </a:lnTo>
                                        <a:lnTo>
                                          <a:pt x="10" y="15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9" name="Freeform 2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87830" y="34925"/>
                                    <a:ext cx="120015" cy="100330"/>
                                  </a:xfrm>
                                  <a:custGeom>
                                    <a:avLst/>
                                    <a:gdLst>
                                      <a:gd name="T0" fmla="*/ 55 w 189"/>
                                      <a:gd name="T1" fmla="*/ 69 h 158"/>
                                      <a:gd name="T2" fmla="*/ 79 w 189"/>
                                      <a:gd name="T3" fmla="*/ 158 h 158"/>
                                      <a:gd name="T4" fmla="*/ 109 w 189"/>
                                      <a:gd name="T5" fmla="*/ 158 h 158"/>
                                      <a:gd name="T6" fmla="*/ 134 w 189"/>
                                      <a:gd name="T7" fmla="*/ 69 h 158"/>
                                      <a:gd name="T8" fmla="*/ 149 w 189"/>
                                      <a:gd name="T9" fmla="*/ 158 h 158"/>
                                      <a:gd name="T10" fmla="*/ 189 w 189"/>
                                      <a:gd name="T11" fmla="*/ 158 h 158"/>
                                      <a:gd name="T12" fmla="*/ 169 w 189"/>
                                      <a:gd name="T13" fmla="*/ 0 h 158"/>
                                      <a:gd name="T14" fmla="*/ 124 w 189"/>
                                      <a:gd name="T15" fmla="*/ 0 h 158"/>
                                      <a:gd name="T16" fmla="*/ 94 w 189"/>
                                      <a:gd name="T17" fmla="*/ 99 h 158"/>
                                      <a:gd name="T18" fmla="*/ 70 w 189"/>
                                      <a:gd name="T19" fmla="*/ 0 h 158"/>
                                      <a:gd name="T20" fmla="*/ 25 w 189"/>
                                      <a:gd name="T21" fmla="*/ 0 h 158"/>
                                      <a:gd name="T22" fmla="*/ 0 w 189"/>
                                      <a:gd name="T23" fmla="*/ 158 h 158"/>
                                      <a:gd name="T24" fmla="*/ 45 w 189"/>
                                      <a:gd name="T25" fmla="*/ 158 h 158"/>
                                      <a:gd name="T26" fmla="*/ 55 w 189"/>
                                      <a:gd name="T27" fmla="*/ 69 h 15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</a:cxnLst>
                                    <a:rect l="0" t="0" r="r" b="b"/>
                                    <a:pathLst>
                                      <a:path w="189" h="158">
                                        <a:moveTo>
                                          <a:pt x="55" y="69"/>
                                        </a:moveTo>
                                        <a:lnTo>
                                          <a:pt x="79" y="158"/>
                                        </a:lnTo>
                                        <a:lnTo>
                                          <a:pt x="109" y="158"/>
                                        </a:lnTo>
                                        <a:lnTo>
                                          <a:pt x="134" y="69"/>
                                        </a:lnTo>
                                        <a:lnTo>
                                          <a:pt x="149" y="158"/>
                                        </a:lnTo>
                                        <a:lnTo>
                                          <a:pt x="189" y="158"/>
                                        </a:lnTo>
                                        <a:lnTo>
                                          <a:pt x="169" y="0"/>
                                        </a:lnTo>
                                        <a:lnTo>
                                          <a:pt x="124" y="0"/>
                                        </a:lnTo>
                                        <a:lnTo>
                                          <a:pt x="94" y="99"/>
                                        </a:lnTo>
                                        <a:lnTo>
                                          <a:pt x="70" y="0"/>
                                        </a:lnTo>
                                        <a:lnTo>
                                          <a:pt x="25" y="0"/>
                                        </a:lnTo>
                                        <a:lnTo>
                                          <a:pt x="0" y="158"/>
                                        </a:lnTo>
                                        <a:lnTo>
                                          <a:pt x="45" y="158"/>
                                        </a:lnTo>
                                        <a:lnTo>
                                          <a:pt x="55" y="69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0" name="Freeform 2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820545" y="34925"/>
                                    <a:ext cx="59690" cy="100330"/>
                                  </a:xfrm>
                                  <a:custGeom>
                                    <a:avLst/>
                                    <a:gdLst>
                                      <a:gd name="T0" fmla="*/ 94 w 94"/>
                                      <a:gd name="T1" fmla="*/ 119 h 158"/>
                                      <a:gd name="T2" fmla="*/ 44 w 94"/>
                                      <a:gd name="T3" fmla="*/ 119 h 158"/>
                                      <a:gd name="T4" fmla="*/ 44 w 94"/>
                                      <a:gd name="T5" fmla="*/ 94 h 158"/>
                                      <a:gd name="T6" fmla="*/ 89 w 94"/>
                                      <a:gd name="T7" fmla="*/ 94 h 158"/>
                                      <a:gd name="T8" fmla="*/ 89 w 94"/>
                                      <a:gd name="T9" fmla="*/ 59 h 158"/>
                                      <a:gd name="T10" fmla="*/ 44 w 94"/>
                                      <a:gd name="T11" fmla="*/ 59 h 158"/>
                                      <a:gd name="T12" fmla="*/ 44 w 94"/>
                                      <a:gd name="T13" fmla="*/ 39 h 158"/>
                                      <a:gd name="T14" fmla="*/ 94 w 94"/>
                                      <a:gd name="T15" fmla="*/ 39 h 158"/>
                                      <a:gd name="T16" fmla="*/ 94 w 94"/>
                                      <a:gd name="T17" fmla="*/ 0 h 158"/>
                                      <a:gd name="T18" fmla="*/ 0 w 94"/>
                                      <a:gd name="T19" fmla="*/ 0 h 158"/>
                                      <a:gd name="T20" fmla="*/ 0 w 94"/>
                                      <a:gd name="T21" fmla="*/ 158 h 158"/>
                                      <a:gd name="T22" fmla="*/ 94 w 94"/>
                                      <a:gd name="T23" fmla="*/ 158 h 158"/>
                                      <a:gd name="T24" fmla="*/ 94 w 94"/>
                                      <a:gd name="T25" fmla="*/ 119 h 15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</a:cxnLst>
                                    <a:rect l="0" t="0" r="r" b="b"/>
                                    <a:pathLst>
                                      <a:path w="94" h="158">
                                        <a:moveTo>
                                          <a:pt x="94" y="119"/>
                                        </a:moveTo>
                                        <a:lnTo>
                                          <a:pt x="44" y="119"/>
                                        </a:lnTo>
                                        <a:lnTo>
                                          <a:pt x="44" y="94"/>
                                        </a:lnTo>
                                        <a:lnTo>
                                          <a:pt x="89" y="94"/>
                                        </a:lnTo>
                                        <a:lnTo>
                                          <a:pt x="89" y="59"/>
                                        </a:lnTo>
                                        <a:lnTo>
                                          <a:pt x="44" y="59"/>
                                        </a:lnTo>
                                        <a:lnTo>
                                          <a:pt x="44" y="39"/>
                                        </a:lnTo>
                                        <a:lnTo>
                                          <a:pt x="94" y="39"/>
                                        </a:lnTo>
                                        <a:lnTo>
                                          <a:pt x="94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158"/>
                                        </a:lnTo>
                                        <a:lnTo>
                                          <a:pt x="94" y="158"/>
                                        </a:lnTo>
                                        <a:lnTo>
                                          <a:pt x="94" y="119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1" name="Freeform 2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892935" y="34925"/>
                                    <a:ext cx="91440" cy="100330"/>
                                  </a:xfrm>
                                  <a:custGeom>
                                    <a:avLst/>
                                    <a:gdLst>
                                      <a:gd name="T0" fmla="*/ 45 w 144"/>
                                      <a:gd name="T1" fmla="*/ 94 h 158"/>
                                      <a:gd name="T2" fmla="*/ 99 w 144"/>
                                      <a:gd name="T3" fmla="*/ 94 h 158"/>
                                      <a:gd name="T4" fmla="*/ 99 w 144"/>
                                      <a:gd name="T5" fmla="*/ 158 h 158"/>
                                      <a:gd name="T6" fmla="*/ 144 w 144"/>
                                      <a:gd name="T7" fmla="*/ 158 h 158"/>
                                      <a:gd name="T8" fmla="*/ 144 w 144"/>
                                      <a:gd name="T9" fmla="*/ 0 h 158"/>
                                      <a:gd name="T10" fmla="*/ 99 w 144"/>
                                      <a:gd name="T11" fmla="*/ 0 h 158"/>
                                      <a:gd name="T12" fmla="*/ 99 w 144"/>
                                      <a:gd name="T13" fmla="*/ 59 h 158"/>
                                      <a:gd name="T14" fmla="*/ 45 w 144"/>
                                      <a:gd name="T15" fmla="*/ 59 h 158"/>
                                      <a:gd name="T16" fmla="*/ 45 w 144"/>
                                      <a:gd name="T17" fmla="*/ 0 h 158"/>
                                      <a:gd name="T18" fmla="*/ 0 w 144"/>
                                      <a:gd name="T19" fmla="*/ 0 h 158"/>
                                      <a:gd name="T20" fmla="*/ 0 w 144"/>
                                      <a:gd name="T21" fmla="*/ 158 h 158"/>
                                      <a:gd name="T22" fmla="*/ 45 w 144"/>
                                      <a:gd name="T23" fmla="*/ 158 h 158"/>
                                      <a:gd name="T24" fmla="*/ 45 w 144"/>
                                      <a:gd name="T25" fmla="*/ 94 h 15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</a:cxnLst>
                                    <a:rect l="0" t="0" r="r" b="b"/>
                                    <a:pathLst>
                                      <a:path w="144" h="158">
                                        <a:moveTo>
                                          <a:pt x="45" y="94"/>
                                        </a:moveTo>
                                        <a:lnTo>
                                          <a:pt x="99" y="94"/>
                                        </a:lnTo>
                                        <a:lnTo>
                                          <a:pt x="99" y="158"/>
                                        </a:lnTo>
                                        <a:lnTo>
                                          <a:pt x="144" y="158"/>
                                        </a:lnTo>
                                        <a:lnTo>
                                          <a:pt x="144" y="0"/>
                                        </a:lnTo>
                                        <a:lnTo>
                                          <a:pt x="99" y="0"/>
                                        </a:lnTo>
                                        <a:lnTo>
                                          <a:pt x="99" y="59"/>
                                        </a:lnTo>
                                        <a:lnTo>
                                          <a:pt x="45" y="59"/>
                                        </a:lnTo>
                                        <a:lnTo>
                                          <a:pt x="45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158"/>
                                        </a:lnTo>
                                        <a:lnTo>
                                          <a:pt x="45" y="158"/>
                                        </a:lnTo>
                                        <a:lnTo>
                                          <a:pt x="45" y="94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2" name="Freeform 2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2000250" y="34925"/>
                                    <a:ext cx="81915" cy="100330"/>
                                  </a:xfrm>
                                  <a:custGeom>
                                    <a:avLst/>
                                    <a:gdLst>
                                      <a:gd name="T0" fmla="*/ 79 w 129"/>
                                      <a:gd name="T1" fmla="*/ 158 h 158"/>
                                      <a:gd name="T2" fmla="*/ 79 w 129"/>
                                      <a:gd name="T3" fmla="*/ 158 h 158"/>
                                      <a:gd name="T4" fmla="*/ 99 w 129"/>
                                      <a:gd name="T5" fmla="*/ 153 h 158"/>
                                      <a:gd name="T6" fmla="*/ 99 w 129"/>
                                      <a:gd name="T7" fmla="*/ 153 h 158"/>
                                      <a:gd name="T8" fmla="*/ 109 w 129"/>
                                      <a:gd name="T9" fmla="*/ 148 h 158"/>
                                      <a:gd name="T10" fmla="*/ 119 w 129"/>
                                      <a:gd name="T11" fmla="*/ 143 h 158"/>
                                      <a:gd name="T12" fmla="*/ 119 w 129"/>
                                      <a:gd name="T13" fmla="*/ 143 h 158"/>
                                      <a:gd name="T14" fmla="*/ 129 w 129"/>
                                      <a:gd name="T15" fmla="*/ 128 h 158"/>
                                      <a:gd name="T16" fmla="*/ 129 w 129"/>
                                      <a:gd name="T17" fmla="*/ 109 h 158"/>
                                      <a:gd name="T18" fmla="*/ 129 w 129"/>
                                      <a:gd name="T19" fmla="*/ 109 h 158"/>
                                      <a:gd name="T20" fmla="*/ 129 w 129"/>
                                      <a:gd name="T21" fmla="*/ 94 h 158"/>
                                      <a:gd name="T22" fmla="*/ 119 w 129"/>
                                      <a:gd name="T23" fmla="*/ 79 h 158"/>
                                      <a:gd name="T24" fmla="*/ 119 w 129"/>
                                      <a:gd name="T25" fmla="*/ 79 h 158"/>
                                      <a:gd name="T26" fmla="*/ 109 w 129"/>
                                      <a:gd name="T27" fmla="*/ 69 h 158"/>
                                      <a:gd name="T28" fmla="*/ 99 w 129"/>
                                      <a:gd name="T29" fmla="*/ 64 h 158"/>
                                      <a:gd name="T30" fmla="*/ 99 w 129"/>
                                      <a:gd name="T31" fmla="*/ 64 h 158"/>
                                      <a:gd name="T32" fmla="*/ 79 w 129"/>
                                      <a:gd name="T33" fmla="*/ 64 h 158"/>
                                      <a:gd name="T34" fmla="*/ 79 w 129"/>
                                      <a:gd name="T35" fmla="*/ 64 h 158"/>
                                      <a:gd name="T36" fmla="*/ 69 w 129"/>
                                      <a:gd name="T37" fmla="*/ 64 h 158"/>
                                      <a:gd name="T38" fmla="*/ 45 w 129"/>
                                      <a:gd name="T39" fmla="*/ 64 h 158"/>
                                      <a:gd name="T40" fmla="*/ 45 w 129"/>
                                      <a:gd name="T41" fmla="*/ 0 h 158"/>
                                      <a:gd name="T42" fmla="*/ 0 w 129"/>
                                      <a:gd name="T43" fmla="*/ 0 h 158"/>
                                      <a:gd name="T44" fmla="*/ 0 w 129"/>
                                      <a:gd name="T45" fmla="*/ 158 h 158"/>
                                      <a:gd name="T46" fmla="*/ 69 w 129"/>
                                      <a:gd name="T47" fmla="*/ 158 h 158"/>
                                      <a:gd name="T48" fmla="*/ 69 w 129"/>
                                      <a:gd name="T49" fmla="*/ 158 h 158"/>
                                      <a:gd name="T50" fmla="*/ 79 w 129"/>
                                      <a:gd name="T51" fmla="*/ 158 h 15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</a:cxnLst>
                                    <a:rect l="0" t="0" r="r" b="b"/>
                                    <a:pathLst>
                                      <a:path w="129" h="158">
                                        <a:moveTo>
                                          <a:pt x="79" y="158"/>
                                        </a:moveTo>
                                        <a:lnTo>
                                          <a:pt x="79" y="158"/>
                                        </a:lnTo>
                                        <a:lnTo>
                                          <a:pt x="99" y="153"/>
                                        </a:lnTo>
                                        <a:lnTo>
                                          <a:pt x="99" y="153"/>
                                        </a:lnTo>
                                        <a:lnTo>
                                          <a:pt x="109" y="148"/>
                                        </a:lnTo>
                                        <a:lnTo>
                                          <a:pt x="119" y="143"/>
                                        </a:lnTo>
                                        <a:lnTo>
                                          <a:pt x="119" y="143"/>
                                        </a:lnTo>
                                        <a:lnTo>
                                          <a:pt x="129" y="128"/>
                                        </a:lnTo>
                                        <a:lnTo>
                                          <a:pt x="129" y="109"/>
                                        </a:lnTo>
                                        <a:lnTo>
                                          <a:pt x="129" y="109"/>
                                        </a:lnTo>
                                        <a:lnTo>
                                          <a:pt x="129" y="94"/>
                                        </a:lnTo>
                                        <a:lnTo>
                                          <a:pt x="119" y="79"/>
                                        </a:lnTo>
                                        <a:lnTo>
                                          <a:pt x="119" y="79"/>
                                        </a:lnTo>
                                        <a:lnTo>
                                          <a:pt x="109" y="69"/>
                                        </a:lnTo>
                                        <a:lnTo>
                                          <a:pt x="99" y="64"/>
                                        </a:lnTo>
                                        <a:lnTo>
                                          <a:pt x="99" y="64"/>
                                        </a:lnTo>
                                        <a:lnTo>
                                          <a:pt x="79" y="64"/>
                                        </a:lnTo>
                                        <a:lnTo>
                                          <a:pt x="79" y="64"/>
                                        </a:lnTo>
                                        <a:lnTo>
                                          <a:pt x="69" y="64"/>
                                        </a:lnTo>
                                        <a:lnTo>
                                          <a:pt x="45" y="64"/>
                                        </a:lnTo>
                                        <a:lnTo>
                                          <a:pt x="45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158"/>
                                        </a:lnTo>
                                        <a:lnTo>
                                          <a:pt x="69" y="158"/>
                                        </a:lnTo>
                                        <a:lnTo>
                                          <a:pt x="69" y="158"/>
                                        </a:lnTo>
                                        <a:lnTo>
                                          <a:pt x="79" y="158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3" name="Freeform 2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2028825" y="94615"/>
                                    <a:ext cx="24765" cy="21590"/>
                                  </a:xfrm>
                                  <a:custGeom>
                                    <a:avLst/>
                                    <a:gdLst>
                                      <a:gd name="T0" fmla="*/ 0 w 39"/>
                                      <a:gd name="T1" fmla="*/ 34 h 34"/>
                                      <a:gd name="T2" fmla="*/ 0 w 39"/>
                                      <a:gd name="T3" fmla="*/ 0 h 34"/>
                                      <a:gd name="T4" fmla="*/ 19 w 39"/>
                                      <a:gd name="T5" fmla="*/ 0 h 34"/>
                                      <a:gd name="T6" fmla="*/ 19 w 39"/>
                                      <a:gd name="T7" fmla="*/ 0 h 34"/>
                                      <a:gd name="T8" fmla="*/ 34 w 39"/>
                                      <a:gd name="T9" fmla="*/ 5 h 34"/>
                                      <a:gd name="T10" fmla="*/ 34 w 39"/>
                                      <a:gd name="T11" fmla="*/ 5 h 34"/>
                                      <a:gd name="T12" fmla="*/ 39 w 39"/>
                                      <a:gd name="T13" fmla="*/ 10 h 34"/>
                                      <a:gd name="T14" fmla="*/ 39 w 39"/>
                                      <a:gd name="T15" fmla="*/ 15 h 34"/>
                                      <a:gd name="T16" fmla="*/ 39 w 39"/>
                                      <a:gd name="T17" fmla="*/ 15 h 34"/>
                                      <a:gd name="T18" fmla="*/ 39 w 39"/>
                                      <a:gd name="T19" fmla="*/ 25 h 34"/>
                                      <a:gd name="T20" fmla="*/ 34 w 39"/>
                                      <a:gd name="T21" fmla="*/ 30 h 34"/>
                                      <a:gd name="T22" fmla="*/ 34 w 39"/>
                                      <a:gd name="T23" fmla="*/ 30 h 34"/>
                                      <a:gd name="T24" fmla="*/ 19 w 39"/>
                                      <a:gd name="T25" fmla="*/ 34 h 34"/>
                                      <a:gd name="T26" fmla="*/ 0 w 39"/>
                                      <a:gd name="T27" fmla="*/ 34 h 3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</a:cxnLst>
                                    <a:rect l="0" t="0" r="r" b="b"/>
                                    <a:pathLst>
                                      <a:path w="39" h="34">
                                        <a:moveTo>
                                          <a:pt x="0" y="34"/>
                                        </a:moveTo>
                                        <a:lnTo>
                                          <a:pt x="0" y="0"/>
                                        </a:lnTo>
                                        <a:lnTo>
                                          <a:pt x="19" y="0"/>
                                        </a:lnTo>
                                        <a:lnTo>
                                          <a:pt x="19" y="0"/>
                                        </a:lnTo>
                                        <a:lnTo>
                                          <a:pt x="34" y="5"/>
                                        </a:lnTo>
                                        <a:lnTo>
                                          <a:pt x="34" y="5"/>
                                        </a:lnTo>
                                        <a:lnTo>
                                          <a:pt x="39" y="10"/>
                                        </a:lnTo>
                                        <a:lnTo>
                                          <a:pt x="39" y="15"/>
                                        </a:lnTo>
                                        <a:lnTo>
                                          <a:pt x="39" y="15"/>
                                        </a:lnTo>
                                        <a:lnTo>
                                          <a:pt x="39" y="25"/>
                                        </a:lnTo>
                                        <a:lnTo>
                                          <a:pt x="34" y="30"/>
                                        </a:lnTo>
                                        <a:lnTo>
                                          <a:pt x="34" y="30"/>
                                        </a:lnTo>
                                        <a:lnTo>
                                          <a:pt x="19" y="34"/>
                                        </a:lnTo>
                                        <a:lnTo>
                                          <a:pt x="0" y="34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24" name="Группа 24"/>
                              <wpg:cNvGrpSpPr/>
                              <wpg:grpSpPr>
                                <a:xfrm>
                                  <a:off x="-3175" y="0"/>
                                  <a:ext cx="1019175" cy="321310"/>
                                  <a:chOff x="-3175" y="0"/>
                                  <a:chExt cx="1019175" cy="321310"/>
                                </a:xfrm>
                              </wpg:grpSpPr>
                              <wps:wsp>
                                <wps:cNvPr id="25" name="Freeform 25"/>
                                <wps:cNvSpPr>
                                  <a:spLocks noEditPoints="1"/>
                                </wps:cNvSpPr>
                                <wps:spPr bwMode="auto">
                                  <a:xfrm>
                                    <a:off x="356235" y="100965"/>
                                    <a:ext cx="76200" cy="119380"/>
                                  </a:xfrm>
                                  <a:custGeom>
                                    <a:avLst/>
                                    <a:gdLst>
                                      <a:gd name="T0" fmla="*/ 120 w 120"/>
                                      <a:gd name="T1" fmla="*/ 59 h 188"/>
                                      <a:gd name="T2" fmla="*/ 120 w 120"/>
                                      <a:gd name="T3" fmla="*/ 59 h 188"/>
                                      <a:gd name="T4" fmla="*/ 115 w 120"/>
                                      <a:gd name="T5" fmla="*/ 84 h 188"/>
                                      <a:gd name="T6" fmla="*/ 115 w 120"/>
                                      <a:gd name="T7" fmla="*/ 84 h 188"/>
                                      <a:gd name="T8" fmla="*/ 105 w 120"/>
                                      <a:gd name="T9" fmla="*/ 104 h 188"/>
                                      <a:gd name="T10" fmla="*/ 105 w 120"/>
                                      <a:gd name="T11" fmla="*/ 104 h 188"/>
                                      <a:gd name="T12" fmla="*/ 85 w 120"/>
                                      <a:gd name="T13" fmla="*/ 114 h 188"/>
                                      <a:gd name="T14" fmla="*/ 85 w 120"/>
                                      <a:gd name="T15" fmla="*/ 114 h 188"/>
                                      <a:gd name="T16" fmla="*/ 60 w 120"/>
                                      <a:gd name="T17" fmla="*/ 119 h 188"/>
                                      <a:gd name="T18" fmla="*/ 40 w 120"/>
                                      <a:gd name="T19" fmla="*/ 119 h 188"/>
                                      <a:gd name="T20" fmla="*/ 40 w 120"/>
                                      <a:gd name="T21" fmla="*/ 188 h 188"/>
                                      <a:gd name="T22" fmla="*/ 0 w 120"/>
                                      <a:gd name="T23" fmla="*/ 188 h 188"/>
                                      <a:gd name="T24" fmla="*/ 0 w 120"/>
                                      <a:gd name="T25" fmla="*/ 0 h 188"/>
                                      <a:gd name="T26" fmla="*/ 60 w 120"/>
                                      <a:gd name="T27" fmla="*/ 0 h 188"/>
                                      <a:gd name="T28" fmla="*/ 60 w 120"/>
                                      <a:gd name="T29" fmla="*/ 0 h 188"/>
                                      <a:gd name="T30" fmla="*/ 85 w 120"/>
                                      <a:gd name="T31" fmla="*/ 5 h 188"/>
                                      <a:gd name="T32" fmla="*/ 85 w 120"/>
                                      <a:gd name="T33" fmla="*/ 5 h 188"/>
                                      <a:gd name="T34" fmla="*/ 105 w 120"/>
                                      <a:gd name="T35" fmla="*/ 15 h 188"/>
                                      <a:gd name="T36" fmla="*/ 105 w 120"/>
                                      <a:gd name="T37" fmla="*/ 15 h 188"/>
                                      <a:gd name="T38" fmla="*/ 115 w 120"/>
                                      <a:gd name="T39" fmla="*/ 34 h 188"/>
                                      <a:gd name="T40" fmla="*/ 115 w 120"/>
                                      <a:gd name="T41" fmla="*/ 34 h 188"/>
                                      <a:gd name="T42" fmla="*/ 120 w 120"/>
                                      <a:gd name="T43" fmla="*/ 59 h 188"/>
                                      <a:gd name="T44" fmla="*/ 120 w 120"/>
                                      <a:gd name="T45" fmla="*/ 59 h 188"/>
                                      <a:gd name="T46" fmla="*/ 80 w 120"/>
                                      <a:gd name="T47" fmla="*/ 59 h 188"/>
                                      <a:gd name="T48" fmla="*/ 80 w 120"/>
                                      <a:gd name="T49" fmla="*/ 59 h 188"/>
                                      <a:gd name="T50" fmla="*/ 80 w 120"/>
                                      <a:gd name="T51" fmla="*/ 49 h 188"/>
                                      <a:gd name="T52" fmla="*/ 75 w 120"/>
                                      <a:gd name="T53" fmla="*/ 44 h 188"/>
                                      <a:gd name="T54" fmla="*/ 75 w 120"/>
                                      <a:gd name="T55" fmla="*/ 44 h 188"/>
                                      <a:gd name="T56" fmla="*/ 70 w 120"/>
                                      <a:gd name="T57" fmla="*/ 39 h 188"/>
                                      <a:gd name="T58" fmla="*/ 60 w 120"/>
                                      <a:gd name="T59" fmla="*/ 34 h 188"/>
                                      <a:gd name="T60" fmla="*/ 40 w 120"/>
                                      <a:gd name="T61" fmla="*/ 34 h 188"/>
                                      <a:gd name="T62" fmla="*/ 40 w 120"/>
                                      <a:gd name="T63" fmla="*/ 84 h 188"/>
                                      <a:gd name="T64" fmla="*/ 60 w 120"/>
                                      <a:gd name="T65" fmla="*/ 84 h 188"/>
                                      <a:gd name="T66" fmla="*/ 60 w 120"/>
                                      <a:gd name="T67" fmla="*/ 84 h 188"/>
                                      <a:gd name="T68" fmla="*/ 75 w 120"/>
                                      <a:gd name="T69" fmla="*/ 79 h 188"/>
                                      <a:gd name="T70" fmla="*/ 75 w 120"/>
                                      <a:gd name="T71" fmla="*/ 79 h 188"/>
                                      <a:gd name="T72" fmla="*/ 80 w 120"/>
                                      <a:gd name="T73" fmla="*/ 69 h 188"/>
                                      <a:gd name="T74" fmla="*/ 80 w 120"/>
                                      <a:gd name="T75" fmla="*/ 59 h 188"/>
                                      <a:gd name="T76" fmla="*/ 80 w 120"/>
                                      <a:gd name="T77" fmla="*/ 59 h 18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  <a:cxn ang="0">
                                        <a:pos x="T62" y="T63"/>
                                      </a:cxn>
                                      <a:cxn ang="0">
                                        <a:pos x="T64" y="T65"/>
                                      </a:cxn>
                                      <a:cxn ang="0">
                                        <a:pos x="T66" y="T67"/>
                                      </a:cxn>
                                      <a:cxn ang="0">
                                        <a:pos x="T68" y="T69"/>
                                      </a:cxn>
                                      <a:cxn ang="0">
                                        <a:pos x="T70" y="T71"/>
                                      </a:cxn>
                                      <a:cxn ang="0">
                                        <a:pos x="T72" y="T73"/>
                                      </a:cxn>
                                      <a:cxn ang="0">
                                        <a:pos x="T74" y="T75"/>
                                      </a:cxn>
                                      <a:cxn ang="0">
                                        <a:pos x="T76" y="T77"/>
                                      </a:cxn>
                                    </a:cxnLst>
                                    <a:rect l="0" t="0" r="r" b="b"/>
                                    <a:pathLst>
                                      <a:path w="120" h="188">
                                        <a:moveTo>
                                          <a:pt x="120" y="59"/>
                                        </a:moveTo>
                                        <a:lnTo>
                                          <a:pt x="120" y="59"/>
                                        </a:lnTo>
                                        <a:lnTo>
                                          <a:pt x="115" y="84"/>
                                        </a:lnTo>
                                        <a:lnTo>
                                          <a:pt x="115" y="84"/>
                                        </a:lnTo>
                                        <a:lnTo>
                                          <a:pt x="105" y="104"/>
                                        </a:lnTo>
                                        <a:lnTo>
                                          <a:pt x="105" y="104"/>
                                        </a:lnTo>
                                        <a:lnTo>
                                          <a:pt x="85" y="114"/>
                                        </a:lnTo>
                                        <a:lnTo>
                                          <a:pt x="85" y="114"/>
                                        </a:lnTo>
                                        <a:lnTo>
                                          <a:pt x="60" y="119"/>
                                        </a:lnTo>
                                        <a:lnTo>
                                          <a:pt x="40" y="119"/>
                                        </a:lnTo>
                                        <a:lnTo>
                                          <a:pt x="40" y="188"/>
                                        </a:lnTo>
                                        <a:lnTo>
                                          <a:pt x="0" y="188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60" y="0"/>
                                        </a:lnTo>
                                        <a:lnTo>
                                          <a:pt x="60" y="0"/>
                                        </a:lnTo>
                                        <a:lnTo>
                                          <a:pt x="85" y="5"/>
                                        </a:lnTo>
                                        <a:lnTo>
                                          <a:pt x="85" y="5"/>
                                        </a:lnTo>
                                        <a:lnTo>
                                          <a:pt x="105" y="15"/>
                                        </a:lnTo>
                                        <a:lnTo>
                                          <a:pt x="105" y="15"/>
                                        </a:lnTo>
                                        <a:lnTo>
                                          <a:pt x="115" y="34"/>
                                        </a:lnTo>
                                        <a:lnTo>
                                          <a:pt x="115" y="34"/>
                                        </a:lnTo>
                                        <a:lnTo>
                                          <a:pt x="120" y="59"/>
                                        </a:lnTo>
                                        <a:lnTo>
                                          <a:pt x="120" y="59"/>
                                        </a:lnTo>
                                        <a:close/>
                                        <a:moveTo>
                                          <a:pt x="80" y="59"/>
                                        </a:moveTo>
                                        <a:lnTo>
                                          <a:pt x="80" y="59"/>
                                        </a:lnTo>
                                        <a:lnTo>
                                          <a:pt x="80" y="49"/>
                                        </a:lnTo>
                                        <a:lnTo>
                                          <a:pt x="75" y="44"/>
                                        </a:lnTo>
                                        <a:lnTo>
                                          <a:pt x="75" y="44"/>
                                        </a:lnTo>
                                        <a:lnTo>
                                          <a:pt x="70" y="39"/>
                                        </a:lnTo>
                                        <a:lnTo>
                                          <a:pt x="60" y="34"/>
                                        </a:lnTo>
                                        <a:lnTo>
                                          <a:pt x="40" y="34"/>
                                        </a:lnTo>
                                        <a:lnTo>
                                          <a:pt x="40" y="84"/>
                                        </a:lnTo>
                                        <a:lnTo>
                                          <a:pt x="60" y="84"/>
                                        </a:lnTo>
                                        <a:lnTo>
                                          <a:pt x="60" y="84"/>
                                        </a:lnTo>
                                        <a:lnTo>
                                          <a:pt x="75" y="79"/>
                                        </a:lnTo>
                                        <a:lnTo>
                                          <a:pt x="75" y="79"/>
                                        </a:lnTo>
                                        <a:lnTo>
                                          <a:pt x="80" y="69"/>
                                        </a:lnTo>
                                        <a:lnTo>
                                          <a:pt x="80" y="59"/>
                                        </a:lnTo>
                                        <a:lnTo>
                                          <a:pt x="80" y="59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174B88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6" name="Freeform 26"/>
                                <wps:cNvSpPr>
                                  <a:spLocks noEditPoints="1"/>
                                </wps:cNvSpPr>
                                <wps:spPr bwMode="auto">
                                  <a:xfrm>
                                    <a:off x="450850" y="100965"/>
                                    <a:ext cx="79375" cy="122555"/>
                                  </a:xfrm>
                                  <a:custGeom>
                                    <a:avLst/>
                                    <a:gdLst>
                                      <a:gd name="T0" fmla="*/ 125 w 125"/>
                                      <a:gd name="T1" fmla="*/ 129 h 193"/>
                                      <a:gd name="T2" fmla="*/ 120 w 125"/>
                                      <a:gd name="T3" fmla="*/ 153 h 193"/>
                                      <a:gd name="T4" fmla="*/ 105 w 125"/>
                                      <a:gd name="T5" fmla="*/ 173 h 193"/>
                                      <a:gd name="T6" fmla="*/ 85 w 125"/>
                                      <a:gd name="T7" fmla="*/ 188 h 193"/>
                                      <a:gd name="T8" fmla="*/ 60 w 125"/>
                                      <a:gd name="T9" fmla="*/ 193 h 193"/>
                                      <a:gd name="T10" fmla="*/ 35 w 125"/>
                                      <a:gd name="T11" fmla="*/ 188 h 193"/>
                                      <a:gd name="T12" fmla="*/ 15 w 125"/>
                                      <a:gd name="T13" fmla="*/ 173 h 193"/>
                                      <a:gd name="T14" fmla="*/ 5 w 125"/>
                                      <a:gd name="T15" fmla="*/ 153 h 193"/>
                                      <a:gd name="T16" fmla="*/ 0 w 125"/>
                                      <a:gd name="T17" fmla="*/ 129 h 193"/>
                                      <a:gd name="T18" fmla="*/ 0 w 125"/>
                                      <a:gd name="T19" fmla="*/ 59 h 193"/>
                                      <a:gd name="T20" fmla="*/ 5 w 125"/>
                                      <a:gd name="T21" fmla="*/ 39 h 193"/>
                                      <a:gd name="T22" fmla="*/ 15 w 125"/>
                                      <a:gd name="T23" fmla="*/ 20 h 193"/>
                                      <a:gd name="T24" fmla="*/ 35 w 125"/>
                                      <a:gd name="T25" fmla="*/ 5 h 193"/>
                                      <a:gd name="T26" fmla="*/ 60 w 125"/>
                                      <a:gd name="T27" fmla="*/ 0 h 193"/>
                                      <a:gd name="T28" fmla="*/ 75 w 125"/>
                                      <a:gd name="T29" fmla="*/ 0 h 193"/>
                                      <a:gd name="T30" fmla="*/ 90 w 125"/>
                                      <a:gd name="T31" fmla="*/ 5 h 193"/>
                                      <a:gd name="T32" fmla="*/ 110 w 125"/>
                                      <a:gd name="T33" fmla="*/ 20 h 193"/>
                                      <a:gd name="T34" fmla="*/ 120 w 125"/>
                                      <a:gd name="T35" fmla="*/ 39 h 193"/>
                                      <a:gd name="T36" fmla="*/ 125 w 125"/>
                                      <a:gd name="T37" fmla="*/ 129 h 193"/>
                                      <a:gd name="T38" fmla="*/ 85 w 125"/>
                                      <a:gd name="T39" fmla="*/ 59 h 193"/>
                                      <a:gd name="T40" fmla="*/ 80 w 125"/>
                                      <a:gd name="T41" fmla="*/ 49 h 193"/>
                                      <a:gd name="T42" fmla="*/ 80 w 125"/>
                                      <a:gd name="T43" fmla="*/ 44 h 193"/>
                                      <a:gd name="T44" fmla="*/ 70 w 125"/>
                                      <a:gd name="T45" fmla="*/ 39 h 193"/>
                                      <a:gd name="T46" fmla="*/ 60 w 125"/>
                                      <a:gd name="T47" fmla="*/ 34 h 193"/>
                                      <a:gd name="T48" fmla="*/ 50 w 125"/>
                                      <a:gd name="T49" fmla="*/ 39 h 193"/>
                                      <a:gd name="T50" fmla="*/ 45 w 125"/>
                                      <a:gd name="T51" fmla="*/ 44 h 193"/>
                                      <a:gd name="T52" fmla="*/ 40 w 125"/>
                                      <a:gd name="T53" fmla="*/ 49 h 193"/>
                                      <a:gd name="T54" fmla="*/ 40 w 125"/>
                                      <a:gd name="T55" fmla="*/ 129 h 193"/>
                                      <a:gd name="T56" fmla="*/ 45 w 125"/>
                                      <a:gd name="T57" fmla="*/ 148 h 193"/>
                                      <a:gd name="T58" fmla="*/ 50 w 125"/>
                                      <a:gd name="T59" fmla="*/ 153 h 193"/>
                                      <a:gd name="T60" fmla="*/ 60 w 125"/>
                                      <a:gd name="T61" fmla="*/ 153 h 193"/>
                                      <a:gd name="T62" fmla="*/ 75 w 125"/>
                                      <a:gd name="T63" fmla="*/ 148 h 193"/>
                                      <a:gd name="T64" fmla="*/ 85 w 125"/>
                                      <a:gd name="T65" fmla="*/ 134 h 19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  <a:cxn ang="0">
                                        <a:pos x="T62" y="T63"/>
                                      </a:cxn>
                                      <a:cxn ang="0">
                                        <a:pos x="T64" y="T65"/>
                                      </a:cxn>
                                    </a:cxnLst>
                                    <a:rect l="0" t="0" r="r" b="b"/>
                                    <a:pathLst>
                                      <a:path w="125" h="193">
                                        <a:moveTo>
                                          <a:pt x="125" y="129"/>
                                        </a:moveTo>
                                        <a:lnTo>
                                          <a:pt x="125" y="129"/>
                                        </a:lnTo>
                                        <a:lnTo>
                                          <a:pt x="120" y="153"/>
                                        </a:lnTo>
                                        <a:lnTo>
                                          <a:pt x="120" y="153"/>
                                        </a:lnTo>
                                        <a:lnTo>
                                          <a:pt x="105" y="173"/>
                                        </a:lnTo>
                                        <a:lnTo>
                                          <a:pt x="105" y="173"/>
                                        </a:lnTo>
                                        <a:lnTo>
                                          <a:pt x="85" y="188"/>
                                        </a:lnTo>
                                        <a:lnTo>
                                          <a:pt x="85" y="188"/>
                                        </a:lnTo>
                                        <a:lnTo>
                                          <a:pt x="60" y="193"/>
                                        </a:lnTo>
                                        <a:lnTo>
                                          <a:pt x="60" y="193"/>
                                        </a:lnTo>
                                        <a:lnTo>
                                          <a:pt x="45" y="188"/>
                                        </a:lnTo>
                                        <a:lnTo>
                                          <a:pt x="35" y="188"/>
                                        </a:lnTo>
                                        <a:lnTo>
                                          <a:pt x="35" y="188"/>
                                        </a:lnTo>
                                        <a:lnTo>
                                          <a:pt x="15" y="173"/>
                                        </a:lnTo>
                                        <a:lnTo>
                                          <a:pt x="15" y="173"/>
                                        </a:lnTo>
                                        <a:lnTo>
                                          <a:pt x="5" y="153"/>
                                        </a:lnTo>
                                        <a:lnTo>
                                          <a:pt x="5" y="153"/>
                                        </a:lnTo>
                                        <a:lnTo>
                                          <a:pt x="0" y="129"/>
                                        </a:lnTo>
                                        <a:lnTo>
                                          <a:pt x="0" y="59"/>
                                        </a:lnTo>
                                        <a:lnTo>
                                          <a:pt x="0" y="59"/>
                                        </a:lnTo>
                                        <a:lnTo>
                                          <a:pt x="5" y="39"/>
                                        </a:lnTo>
                                        <a:lnTo>
                                          <a:pt x="5" y="39"/>
                                        </a:lnTo>
                                        <a:lnTo>
                                          <a:pt x="15" y="20"/>
                                        </a:lnTo>
                                        <a:lnTo>
                                          <a:pt x="15" y="20"/>
                                        </a:lnTo>
                                        <a:lnTo>
                                          <a:pt x="35" y="5"/>
                                        </a:lnTo>
                                        <a:lnTo>
                                          <a:pt x="35" y="5"/>
                                        </a:lnTo>
                                        <a:lnTo>
                                          <a:pt x="45" y="0"/>
                                        </a:lnTo>
                                        <a:lnTo>
                                          <a:pt x="60" y="0"/>
                                        </a:lnTo>
                                        <a:lnTo>
                                          <a:pt x="60" y="0"/>
                                        </a:lnTo>
                                        <a:lnTo>
                                          <a:pt x="75" y="0"/>
                                        </a:lnTo>
                                        <a:lnTo>
                                          <a:pt x="90" y="5"/>
                                        </a:lnTo>
                                        <a:lnTo>
                                          <a:pt x="90" y="5"/>
                                        </a:lnTo>
                                        <a:lnTo>
                                          <a:pt x="110" y="20"/>
                                        </a:lnTo>
                                        <a:lnTo>
                                          <a:pt x="110" y="20"/>
                                        </a:lnTo>
                                        <a:lnTo>
                                          <a:pt x="120" y="39"/>
                                        </a:lnTo>
                                        <a:lnTo>
                                          <a:pt x="120" y="39"/>
                                        </a:lnTo>
                                        <a:lnTo>
                                          <a:pt x="125" y="59"/>
                                        </a:lnTo>
                                        <a:lnTo>
                                          <a:pt x="125" y="129"/>
                                        </a:lnTo>
                                        <a:close/>
                                        <a:moveTo>
                                          <a:pt x="85" y="59"/>
                                        </a:moveTo>
                                        <a:lnTo>
                                          <a:pt x="85" y="59"/>
                                        </a:lnTo>
                                        <a:lnTo>
                                          <a:pt x="80" y="49"/>
                                        </a:lnTo>
                                        <a:lnTo>
                                          <a:pt x="80" y="49"/>
                                        </a:lnTo>
                                        <a:lnTo>
                                          <a:pt x="80" y="44"/>
                                        </a:lnTo>
                                        <a:lnTo>
                                          <a:pt x="80" y="44"/>
                                        </a:lnTo>
                                        <a:lnTo>
                                          <a:pt x="70" y="39"/>
                                        </a:lnTo>
                                        <a:lnTo>
                                          <a:pt x="70" y="39"/>
                                        </a:lnTo>
                                        <a:lnTo>
                                          <a:pt x="60" y="34"/>
                                        </a:lnTo>
                                        <a:lnTo>
                                          <a:pt x="60" y="34"/>
                                        </a:lnTo>
                                        <a:lnTo>
                                          <a:pt x="50" y="39"/>
                                        </a:lnTo>
                                        <a:lnTo>
                                          <a:pt x="50" y="39"/>
                                        </a:lnTo>
                                        <a:lnTo>
                                          <a:pt x="45" y="44"/>
                                        </a:lnTo>
                                        <a:lnTo>
                                          <a:pt x="45" y="44"/>
                                        </a:lnTo>
                                        <a:lnTo>
                                          <a:pt x="40" y="49"/>
                                        </a:lnTo>
                                        <a:lnTo>
                                          <a:pt x="40" y="49"/>
                                        </a:lnTo>
                                        <a:lnTo>
                                          <a:pt x="40" y="59"/>
                                        </a:lnTo>
                                        <a:lnTo>
                                          <a:pt x="40" y="129"/>
                                        </a:lnTo>
                                        <a:lnTo>
                                          <a:pt x="40" y="129"/>
                                        </a:lnTo>
                                        <a:lnTo>
                                          <a:pt x="45" y="148"/>
                                        </a:lnTo>
                                        <a:lnTo>
                                          <a:pt x="45" y="148"/>
                                        </a:lnTo>
                                        <a:lnTo>
                                          <a:pt x="50" y="153"/>
                                        </a:lnTo>
                                        <a:lnTo>
                                          <a:pt x="60" y="153"/>
                                        </a:lnTo>
                                        <a:lnTo>
                                          <a:pt x="60" y="153"/>
                                        </a:lnTo>
                                        <a:lnTo>
                                          <a:pt x="75" y="148"/>
                                        </a:lnTo>
                                        <a:lnTo>
                                          <a:pt x="75" y="148"/>
                                        </a:lnTo>
                                        <a:lnTo>
                                          <a:pt x="80" y="144"/>
                                        </a:lnTo>
                                        <a:lnTo>
                                          <a:pt x="85" y="134"/>
                                        </a:lnTo>
                                        <a:lnTo>
                                          <a:pt x="85" y="59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174B88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7" name="Freeform 2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51815" y="100965"/>
                                    <a:ext cx="79375" cy="122555"/>
                                  </a:xfrm>
                                  <a:custGeom>
                                    <a:avLst/>
                                    <a:gdLst>
                                      <a:gd name="T0" fmla="*/ 125 w 125"/>
                                      <a:gd name="T1" fmla="*/ 144 h 193"/>
                                      <a:gd name="T2" fmla="*/ 125 w 125"/>
                                      <a:gd name="T3" fmla="*/ 144 h 193"/>
                                      <a:gd name="T4" fmla="*/ 115 w 125"/>
                                      <a:gd name="T5" fmla="*/ 163 h 193"/>
                                      <a:gd name="T6" fmla="*/ 100 w 125"/>
                                      <a:gd name="T7" fmla="*/ 178 h 193"/>
                                      <a:gd name="T8" fmla="*/ 100 w 125"/>
                                      <a:gd name="T9" fmla="*/ 178 h 193"/>
                                      <a:gd name="T10" fmla="*/ 85 w 125"/>
                                      <a:gd name="T11" fmla="*/ 188 h 193"/>
                                      <a:gd name="T12" fmla="*/ 65 w 125"/>
                                      <a:gd name="T13" fmla="*/ 193 h 193"/>
                                      <a:gd name="T14" fmla="*/ 65 w 125"/>
                                      <a:gd name="T15" fmla="*/ 193 h 193"/>
                                      <a:gd name="T16" fmla="*/ 45 w 125"/>
                                      <a:gd name="T17" fmla="*/ 188 h 193"/>
                                      <a:gd name="T18" fmla="*/ 35 w 125"/>
                                      <a:gd name="T19" fmla="*/ 188 h 193"/>
                                      <a:gd name="T20" fmla="*/ 35 w 125"/>
                                      <a:gd name="T21" fmla="*/ 188 h 193"/>
                                      <a:gd name="T22" fmla="*/ 15 w 125"/>
                                      <a:gd name="T23" fmla="*/ 173 h 193"/>
                                      <a:gd name="T24" fmla="*/ 15 w 125"/>
                                      <a:gd name="T25" fmla="*/ 173 h 193"/>
                                      <a:gd name="T26" fmla="*/ 5 w 125"/>
                                      <a:gd name="T27" fmla="*/ 153 h 193"/>
                                      <a:gd name="T28" fmla="*/ 5 w 125"/>
                                      <a:gd name="T29" fmla="*/ 153 h 193"/>
                                      <a:gd name="T30" fmla="*/ 0 w 125"/>
                                      <a:gd name="T31" fmla="*/ 129 h 193"/>
                                      <a:gd name="T32" fmla="*/ 0 w 125"/>
                                      <a:gd name="T33" fmla="*/ 59 h 193"/>
                                      <a:gd name="T34" fmla="*/ 0 w 125"/>
                                      <a:gd name="T35" fmla="*/ 59 h 193"/>
                                      <a:gd name="T36" fmla="*/ 5 w 125"/>
                                      <a:gd name="T37" fmla="*/ 39 h 193"/>
                                      <a:gd name="T38" fmla="*/ 5 w 125"/>
                                      <a:gd name="T39" fmla="*/ 39 h 193"/>
                                      <a:gd name="T40" fmla="*/ 15 w 125"/>
                                      <a:gd name="T41" fmla="*/ 20 h 193"/>
                                      <a:gd name="T42" fmla="*/ 15 w 125"/>
                                      <a:gd name="T43" fmla="*/ 20 h 193"/>
                                      <a:gd name="T44" fmla="*/ 35 w 125"/>
                                      <a:gd name="T45" fmla="*/ 5 h 193"/>
                                      <a:gd name="T46" fmla="*/ 35 w 125"/>
                                      <a:gd name="T47" fmla="*/ 5 h 193"/>
                                      <a:gd name="T48" fmla="*/ 45 w 125"/>
                                      <a:gd name="T49" fmla="*/ 0 h 193"/>
                                      <a:gd name="T50" fmla="*/ 65 w 125"/>
                                      <a:gd name="T51" fmla="*/ 0 h 193"/>
                                      <a:gd name="T52" fmla="*/ 65 w 125"/>
                                      <a:gd name="T53" fmla="*/ 0 h 193"/>
                                      <a:gd name="T54" fmla="*/ 85 w 125"/>
                                      <a:gd name="T55" fmla="*/ 5 h 193"/>
                                      <a:gd name="T56" fmla="*/ 85 w 125"/>
                                      <a:gd name="T57" fmla="*/ 5 h 193"/>
                                      <a:gd name="T58" fmla="*/ 105 w 125"/>
                                      <a:gd name="T59" fmla="*/ 15 h 193"/>
                                      <a:gd name="T60" fmla="*/ 105 w 125"/>
                                      <a:gd name="T61" fmla="*/ 15 h 193"/>
                                      <a:gd name="T62" fmla="*/ 115 w 125"/>
                                      <a:gd name="T63" fmla="*/ 29 h 193"/>
                                      <a:gd name="T64" fmla="*/ 115 w 125"/>
                                      <a:gd name="T65" fmla="*/ 29 h 193"/>
                                      <a:gd name="T66" fmla="*/ 125 w 125"/>
                                      <a:gd name="T67" fmla="*/ 44 h 193"/>
                                      <a:gd name="T68" fmla="*/ 85 w 125"/>
                                      <a:gd name="T69" fmla="*/ 59 h 193"/>
                                      <a:gd name="T70" fmla="*/ 85 w 125"/>
                                      <a:gd name="T71" fmla="*/ 59 h 193"/>
                                      <a:gd name="T72" fmla="*/ 85 w 125"/>
                                      <a:gd name="T73" fmla="*/ 49 h 193"/>
                                      <a:gd name="T74" fmla="*/ 85 w 125"/>
                                      <a:gd name="T75" fmla="*/ 49 h 193"/>
                                      <a:gd name="T76" fmla="*/ 80 w 125"/>
                                      <a:gd name="T77" fmla="*/ 44 h 193"/>
                                      <a:gd name="T78" fmla="*/ 80 w 125"/>
                                      <a:gd name="T79" fmla="*/ 44 h 193"/>
                                      <a:gd name="T80" fmla="*/ 75 w 125"/>
                                      <a:gd name="T81" fmla="*/ 39 h 193"/>
                                      <a:gd name="T82" fmla="*/ 75 w 125"/>
                                      <a:gd name="T83" fmla="*/ 39 h 193"/>
                                      <a:gd name="T84" fmla="*/ 65 w 125"/>
                                      <a:gd name="T85" fmla="*/ 34 h 193"/>
                                      <a:gd name="T86" fmla="*/ 65 w 125"/>
                                      <a:gd name="T87" fmla="*/ 34 h 193"/>
                                      <a:gd name="T88" fmla="*/ 55 w 125"/>
                                      <a:gd name="T89" fmla="*/ 39 h 193"/>
                                      <a:gd name="T90" fmla="*/ 55 w 125"/>
                                      <a:gd name="T91" fmla="*/ 39 h 193"/>
                                      <a:gd name="T92" fmla="*/ 45 w 125"/>
                                      <a:gd name="T93" fmla="*/ 44 h 193"/>
                                      <a:gd name="T94" fmla="*/ 45 w 125"/>
                                      <a:gd name="T95" fmla="*/ 44 h 193"/>
                                      <a:gd name="T96" fmla="*/ 40 w 125"/>
                                      <a:gd name="T97" fmla="*/ 49 h 193"/>
                                      <a:gd name="T98" fmla="*/ 40 w 125"/>
                                      <a:gd name="T99" fmla="*/ 49 h 193"/>
                                      <a:gd name="T100" fmla="*/ 40 w 125"/>
                                      <a:gd name="T101" fmla="*/ 59 h 193"/>
                                      <a:gd name="T102" fmla="*/ 40 w 125"/>
                                      <a:gd name="T103" fmla="*/ 129 h 193"/>
                                      <a:gd name="T104" fmla="*/ 40 w 125"/>
                                      <a:gd name="T105" fmla="*/ 129 h 193"/>
                                      <a:gd name="T106" fmla="*/ 45 w 125"/>
                                      <a:gd name="T107" fmla="*/ 148 h 193"/>
                                      <a:gd name="T108" fmla="*/ 45 w 125"/>
                                      <a:gd name="T109" fmla="*/ 148 h 193"/>
                                      <a:gd name="T110" fmla="*/ 55 w 125"/>
                                      <a:gd name="T111" fmla="*/ 153 h 193"/>
                                      <a:gd name="T112" fmla="*/ 65 w 125"/>
                                      <a:gd name="T113" fmla="*/ 153 h 193"/>
                                      <a:gd name="T114" fmla="*/ 65 w 125"/>
                                      <a:gd name="T115" fmla="*/ 153 h 193"/>
                                      <a:gd name="T116" fmla="*/ 75 w 125"/>
                                      <a:gd name="T117" fmla="*/ 148 h 193"/>
                                      <a:gd name="T118" fmla="*/ 75 w 125"/>
                                      <a:gd name="T119" fmla="*/ 148 h 193"/>
                                      <a:gd name="T120" fmla="*/ 80 w 125"/>
                                      <a:gd name="T121" fmla="*/ 144 h 193"/>
                                      <a:gd name="T122" fmla="*/ 85 w 125"/>
                                      <a:gd name="T123" fmla="*/ 134 h 193"/>
                                      <a:gd name="T124" fmla="*/ 125 w 125"/>
                                      <a:gd name="T125" fmla="*/ 144 h 19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  <a:cxn ang="0">
                                        <a:pos x="T62" y="T63"/>
                                      </a:cxn>
                                      <a:cxn ang="0">
                                        <a:pos x="T64" y="T65"/>
                                      </a:cxn>
                                      <a:cxn ang="0">
                                        <a:pos x="T66" y="T67"/>
                                      </a:cxn>
                                      <a:cxn ang="0">
                                        <a:pos x="T68" y="T69"/>
                                      </a:cxn>
                                      <a:cxn ang="0">
                                        <a:pos x="T70" y="T71"/>
                                      </a:cxn>
                                      <a:cxn ang="0">
                                        <a:pos x="T72" y="T73"/>
                                      </a:cxn>
                                      <a:cxn ang="0">
                                        <a:pos x="T74" y="T75"/>
                                      </a:cxn>
                                      <a:cxn ang="0">
                                        <a:pos x="T76" y="T77"/>
                                      </a:cxn>
                                      <a:cxn ang="0">
                                        <a:pos x="T78" y="T79"/>
                                      </a:cxn>
                                      <a:cxn ang="0">
                                        <a:pos x="T80" y="T81"/>
                                      </a:cxn>
                                      <a:cxn ang="0">
                                        <a:pos x="T82" y="T83"/>
                                      </a:cxn>
                                      <a:cxn ang="0">
                                        <a:pos x="T84" y="T85"/>
                                      </a:cxn>
                                      <a:cxn ang="0">
                                        <a:pos x="T86" y="T87"/>
                                      </a:cxn>
                                      <a:cxn ang="0">
                                        <a:pos x="T88" y="T89"/>
                                      </a:cxn>
                                      <a:cxn ang="0">
                                        <a:pos x="T90" y="T91"/>
                                      </a:cxn>
                                      <a:cxn ang="0">
                                        <a:pos x="T92" y="T93"/>
                                      </a:cxn>
                                      <a:cxn ang="0">
                                        <a:pos x="T94" y="T95"/>
                                      </a:cxn>
                                      <a:cxn ang="0">
                                        <a:pos x="T96" y="T97"/>
                                      </a:cxn>
                                      <a:cxn ang="0">
                                        <a:pos x="T98" y="T99"/>
                                      </a:cxn>
                                      <a:cxn ang="0">
                                        <a:pos x="T100" y="T101"/>
                                      </a:cxn>
                                      <a:cxn ang="0">
                                        <a:pos x="T102" y="T103"/>
                                      </a:cxn>
                                      <a:cxn ang="0">
                                        <a:pos x="T104" y="T105"/>
                                      </a:cxn>
                                      <a:cxn ang="0">
                                        <a:pos x="T106" y="T107"/>
                                      </a:cxn>
                                      <a:cxn ang="0">
                                        <a:pos x="T108" y="T109"/>
                                      </a:cxn>
                                      <a:cxn ang="0">
                                        <a:pos x="T110" y="T111"/>
                                      </a:cxn>
                                      <a:cxn ang="0">
                                        <a:pos x="T112" y="T113"/>
                                      </a:cxn>
                                      <a:cxn ang="0">
                                        <a:pos x="T114" y="T115"/>
                                      </a:cxn>
                                      <a:cxn ang="0">
                                        <a:pos x="T116" y="T117"/>
                                      </a:cxn>
                                      <a:cxn ang="0">
                                        <a:pos x="T118" y="T119"/>
                                      </a:cxn>
                                      <a:cxn ang="0">
                                        <a:pos x="T120" y="T121"/>
                                      </a:cxn>
                                      <a:cxn ang="0">
                                        <a:pos x="T122" y="T123"/>
                                      </a:cxn>
                                      <a:cxn ang="0">
                                        <a:pos x="T124" y="T125"/>
                                      </a:cxn>
                                    </a:cxnLst>
                                    <a:rect l="0" t="0" r="r" b="b"/>
                                    <a:pathLst>
                                      <a:path w="125" h="193">
                                        <a:moveTo>
                                          <a:pt x="125" y="144"/>
                                        </a:moveTo>
                                        <a:lnTo>
                                          <a:pt x="125" y="144"/>
                                        </a:lnTo>
                                        <a:lnTo>
                                          <a:pt x="115" y="163"/>
                                        </a:lnTo>
                                        <a:lnTo>
                                          <a:pt x="100" y="178"/>
                                        </a:lnTo>
                                        <a:lnTo>
                                          <a:pt x="100" y="178"/>
                                        </a:lnTo>
                                        <a:lnTo>
                                          <a:pt x="85" y="188"/>
                                        </a:lnTo>
                                        <a:lnTo>
                                          <a:pt x="65" y="193"/>
                                        </a:lnTo>
                                        <a:lnTo>
                                          <a:pt x="65" y="193"/>
                                        </a:lnTo>
                                        <a:lnTo>
                                          <a:pt x="45" y="188"/>
                                        </a:lnTo>
                                        <a:lnTo>
                                          <a:pt x="35" y="188"/>
                                        </a:lnTo>
                                        <a:lnTo>
                                          <a:pt x="35" y="188"/>
                                        </a:lnTo>
                                        <a:lnTo>
                                          <a:pt x="15" y="173"/>
                                        </a:lnTo>
                                        <a:lnTo>
                                          <a:pt x="15" y="173"/>
                                        </a:lnTo>
                                        <a:lnTo>
                                          <a:pt x="5" y="153"/>
                                        </a:lnTo>
                                        <a:lnTo>
                                          <a:pt x="5" y="153"/>
                                        </a:lnTo>
                                        <a:lnTo>
                                          <a:pt x="0" y="129"/>
                                        </a:lnTo>
                                        <a:lnTo>
                                          <a:pt x="0" y="59"/>
                                        </a:lnTo>
                                        <a:lnTo>
                                          <a:pt x="0" y="59"/>
                                        </a:lnTo>
                                        <a:lnTo>
                                          <a:pt x="5" y="39"/>
                                        </a:lnTo>
                                        <a:lnTo>
                                          <a:pt x="5" y="39"/>
                                        </a:lnTo>
                                        <a:lnTo>
                                          <a:pt x="15" y="20"/>
                                        </a:lnTo>
                                        <a:lnTo>
                                          <a:pt x="15" y="20"/>
                                        </a:lnTo>
                                        <a:lnTo>
                                          <a:pt x="35" y="5"/>
                                        </a:lnTo>
                                        <a:lnTo>
                                          <a:pt x="35" y="5"/>
                                        </a:lnTo>
                                        <a:lnTo>
                                          <a:pt x="45" y="0"/>
                                        </a:lnTo>
                                        <a:lnTo>
                                          <a:pt x="65" y="0"/>
                                        </a:lnTo>
                                        <a:lnTo>
                                          <a:pt x="65" y="0"/>
                                        </a:lnTo>
                                        <a:lnTo>
                                          <a:pt x="85" y="5"/>
                                        </a:lnTo>
                                        <a:lnTo>
                                          <a:pt x="85" y="5"/>
                                        </a:lnTo>
                                        <a:lnTo>
                                          <a:pt x="105" y="15"/>
                                        </a:lnTo>
                                        <a:lnTo>
                                          <a:pt x="105" y="15"/>
                                        </a:lnTo>
                                        <a:lnTo>
                                          <a:pt x="115" y="29"/>
                                        </a:lnTo>
                                        <a:lnTo>
                                          <a:pt x="115" y="29"/>
                                        </a:lnTo>
                                        <a:lnTo>
                                          <a:pt x="125" y="44"/>
                                        </a:lnTo>
                                        <a:lnTo>
                                          <a:pt x="85" y="59"/>
                                        </a:lnTo>
                                        <a:lnTo>
                                          <a:pt x="85" y="59"/>
                                        </a:lnTo>
                                        <a:lnTo>
                                          <a:pt x="85" y="49"/>
                                        </a:lnTo>
                                        <a:lnTo>
                                          <a:pt x="85" y="49"/>
                                        </a:lnTo>
                                        <a:lnTo>
                                          <a:pt x="80" y="44"/>
                                        </a:lnTo>
                                        <a:lnTo>
                                          <a:pt x="80" y="44"/>
                                        </a:lnTo>
                                        <a:lnTo>
                                          <a:pt x="75" y="39"/>
                                        </a:lnTo>
                                        <a:lnTo>
                                          <a:pt x="75" y="39"/>
                                        </a:lnTo>
                                        <a:lnTo>
                                          <a:pt x="65" y="34"/>
                                        </a:lnTo>
                                        <a:lnTo>
                                          <a:pt x="65" y="34"/>
                                        </a:lnTo>
                                        <a:lnTo>
                                          <a:pt x="55" y="39"/>
                                        </a:lnTo>
                                        <a:lnTo>
                                          <a:pt x="55" y="39"/>
                                        </a:lnTo>
                                        <a:lnTo>
                                          <a:pt x="45" y="44"/>
                                        </a:lnTo>
                                        <a:lnTo>
                                          <a:pt x="45" y="44"/>
                                        </a:lnTo>
                                        <a:lnTo>
                                          <a:pt x="40" y="49"/>
                                        </a:lnTo>
                                        <a:lnTo>
                                          <a:pt x="40" y="49"/>
                                        </a:lnTo>
                                        <a:lnTo>
                                          <a:pt x="40" y="59"/>
                                        </a:lnTo>
                                        <a:lnTo>
                                          <a:pt x="40" y="129"/>
                                        </a:lnTo>
                                        <a:lnTo>
                                          <a:pt x="40" y="129"/>
                                        </a:lnTo>
                                        <a:lnTo>
                                          <a:pt x="45" y="148"/>
                                        </a:lnTo>
                                        <a:lnTo>
                                          <a:pt x="45" y="148"/>
                                        </a:lnTo>
                                        <a:lnTo>
                                          <a:pt x="55" y="153"/>
                                        </a:lnTo>
                                        <a:lnTo>
                                          <a:pt x="65" y="153"/>
                                        </a:lnTo>
                                        <a:lnTo>
                                          <a:pt x="65" y="153"/>
                                        </a:lnTo>
                                        <a:lnTo>
                                          <a:pt x="75" y="148"/>
                                        </a:lnTo>
                                        <a:lnTo>
                                          <a:pt x="75" y="148"/>
                                        </a:lnTo>
                                        <a:lnTo>
                                          <a:pt x="80" y="144"/>
                                        </a:lnTo>
                                        <a:lnTo>
                                          <a:pt x="85" y="134"/>
                                        </a:lnTo>
                                        <a:lnTo>
                                          <a:pt x="125" y="144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174B88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8" name="Freeform 2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49605" y="100965"/>
                                    <a:ext cx="79375" cy="122555"/>
                                  </a:xfrm>
                                  <a:custGeom>
                                    <a:avLst/>
                                    <a:gdLst>
                                      <a:gd name="T0" fmla="*/ 120 w 125"/>
                                      <a:gd name="T1" fmla="*/ 144 h 193"/>
                                      <a:gd name="T2" fmla="*/ 120 w 125"/>
                                      <a:gd name="T3" fmla="*/ 144 h 193"/>
                                      <a:gd name="T4" fmla="*/ 115 w 125"/>
                                      <a:gd name="T5" fmla="*/ 163 h 193"/>
                                      <a:gd name="T6" fmla="*/ 100 w 125"/>
                                      <a:gd name="T7" fmla="*/ 178 h 193"/>
                                      <a:gd name="T8" fmla="*/ 100 w 125"/>
                                      <a:gd name="T9" fmla="*/ 178 h 193"/>
                                      <a:gd name="T10" fmla="*/ 85 w 125"/>
                                      <a:gd name="T11" fmla="*/ 188 h 193"/>
                                      <a:gd name="T12" fmla="*/ 65 w 125"/>
                                      <a:gd name="T13" fmla="*/ 193 h 193"/>
                                      <a:gd name="T14" fmla="*/ 65 w 125"/>
                                      <a:gd name="T15" fmla="*/ 193 h 193"/>
                                      <a:gd name="T16" fmla="*/ 45 w 125"/>
                                      <a:gd name="T17" fmla="*/ 188 h 193"/>
                                      <a:gd name="T18" fmla="*/ 35 w 125"/>
                                      <a:gd name="T19" fmla="*/ 188 h 193"/>
                                      <a:gd name="T20" fmla="*/ 35 w 125"/>
                                      <a:gd name="T21" fmla="*/ 188 h 193"/>
                                      <a:gd name="T22" fmla="*/ 15 w 125"/>
                                      <a:gd name="T23" fmla="*/ 173 h 193"/>
                                      <a:gd name="T24" fmla="*/ 15 w 125"/>
                                      <a:gd name="T25" fmla="*/ 173 h 193"/>
                                      <a:gd name="T26" fmla="*/ 5 w 125"/>
                                      <a:gd name="T27" fmla="*/ 153 h 193"/>
                                      <a:gd name="T28" fmla="*/ 5 w 125"/>
                                      <a:gd name="T29" fmla="*/ 153 h 193"/>
                                      <a:gd name="T30" fmla="*/ 0 w 125"/>
                                      <a:gd name="T31" fmla="*/ 129 h 193"/>
                                      <a:gd name="T32" fmla="*/ 0 w 125"/>
                                      <a:gd name="T33" fmla="*/ 59 h 193"/>
                                      <a:gd name="T34" fmla="*/ 0 w 125"/>
                                      <a:gd name="T35" fmla="*/ 59 h 193"/>
                                      <a:gd name="T36" fmla="*/ 5 w 125"/>
                                      <a:gd name="T37" fmla="*/ 39 h 193"/>
                                      <a:gd name="T38" fmla="*/ 5 w 125"/>
                                      <a:gd name="T39" fmla="*/ 39 h 193"/>
                                      <a:gd name="T40" fmla="*/ 15 w 125"/>
                                      <a:gd name="T41" fmla="*/ 20 h 193"/>
                                      <a:gd name="T42" fmla="*/ 15 w 125"/>
                                      <a:gd name="T43" fmla="*/ 20 h 193"/>
                                      <a:gd name="T44" fmla="*/ 35 w 125"/>
                                      <a:gd name="T45" fmla="*/ 5 h 193"/>
                                      <a:gd name="T46" fmla="*/ 35 w 125"/>
                                      <a:gd name="T47" fmla="*/ 5 h 193"/>
                                      <a:gd name="T48" fmla="*/ 45 w 125"/>
                                      <a:gd name="T49" fmla="*/ 0 h 193"/>
                                      <a:gd name="T50" fmla="*/ 65 w 125"/>
                                      <a:gd name="T51" fmla="*/ 0 h 193"/>
                                      <a:gd name="T52" fmla="*/ 65 w 125"/>
                                      <a:gd name="T53" fmla="*/ 0 h 193"/>
                                      <a:gd name="T54" fmla="*/ 85 w 125"/>
                                      <a:gd name="T55" fmla="*/ 5 h 193"/>
                                      <a:gd name="T56" fmla="*/ 85 w 125"/>
                                      <a:gd name="T57" fmla="*/ 5 h 193"/>
                                      <a:gd name="T58" fmla="*/ 105 w 125"/>
                                      <a:gd name="T59" fmla="*/ 15 h 193"/>
                                      <a:gd name="T60" fmla="*/ 105 w 125"/>
                                      <a:gd name="T61" fmla="*/ 15 h 193"/>
                                      <a:gd name="T62" fmla="*/ 115 w 125"/>
                                      <a:gd name="T63" fmla="*/ 29 h 193"/>
                                      <a:gd name="T64" fmla="*/ 115 w 125"/>
                                      <a:gd name="T65" fmla="*/ 29 h 193"/>
                                      <a:gd name="T66" fmla="*/ 125 w 125"/>
                                      <a:gd name="T67" fmla="*/ 44 h 193"/>
                                      <a:gd name="T68" fmla="*/ 85 w 125"/>
                                      <a:gd name="T69" fmla="*/ 59 h 193"/>
                                      <a:gd name="T70" fmla="*/ 85 w 125"/>
                                      <a:gd name="T71" fmla="*/ 59 h 193"/>
                                      <a:gd name="T72" fmla="*/ 85 w 125"/>
                                      <a:gd name="T73" fmla="*/ 49 h 193"/>
                                      <a:gd name="T74" fmla="*/ 85 w 125"/>
                                      <a:gd name="T75" fmla="*/ 49 h 193"/>
                                      <a:gd name="T76" fmla="*/ 80 w 125"/>
                                      <a:gd name="T77" fmla="*/ 44 h 193"/>
                                      <a:gd name="T78" fmla="*/ 80 w 125"/>
                                      <a:gd name="T79" fmla="*/ 44 h 193"/>
                                      <a:gd name="T80" fmla="*/ 75 w 125"/>
                                      <a:gd name="T81" fmla="*/ 39 h 193"/>
                                      <a:gd name="T82" fmla="*/ 75 w 125"/>
                                      <a:gd name="T83" fmla="*/ 39 h 193"/>
                                      <a:gd name="T84" fmla="*/ 65 w 125"/>
                                      <a:gd name="T85" fmla="*/ 34 h 193"/>
                                      <a:gd name="T86" fmla="*/ 65 w 125"/>
                                      <a:gd name="T87" fmla="*/ 34 h 193"/>
                                      <a:gd name="T88" fmla="*/ 50 w 125"/>
                                      <a:gd name="T89" fmla="*/ 39 h 193"/>
                                      <a:gd name="T90" fmla="*/ 50 w 125"/>
                                      <a:gd name="T91" fmla="*/ 39 h 193"/>
                                      <a:gd name="T92" fmla="*/ 45 w 125"/>
                                      <a:gd name="T93" fmla="*/ 44 h 193"/>
                                      <a:gd name="T94" fmla="*/ 45 w 125"/>
                                      <a:gd name="T95" fmla="*/ 44 h 193"/>
                                      <a:gd name="T96" fmla="*/ 40 w 125"/>
                                      <a:gd name="T97" fmla="*/ 49 h 193"/>
                                      <a:gd name="T98" fmla="*/ 40 w 125"/>
                                      <a:gd name="T99" fmla="*/ 49 h 193"/>
                                      <a:gd name="T100" fmla="*/ 40 w 125"/>
                                      <a:gd name="T101" fmla="*/ 59 h 193"/>
                                      <a:gd name="T102" fmla="*/ 40 w 125"/>
                                      <a:gd name="T103" fmla="*/ 129 h 193"/>
                                      <a:gd name="T104" fmla="*/ 40 w 125"/>
                                      <a:gd name="T105" fmla="*/ 129 h 193"/>
                                      <a:gd name="T106" fmla="*/ 45 w 125"/>
                                      <a:gd name="T107" fmla="*/ 148 h 193"/>
                                      <a:gd name="T108" fmla="*/ 45 w 125"/>
                                      <a:gd name="T109" fmla="*/ 148 h 193"/>
                                      <a:gd name="T110" fmla="*/ 55 w 125"/>
                                      <a:gd name="T111" fmla="*/ 153 h 193"/>
                                      <a:gd name="T112" fmla="*/ 65 w 125"/>
                                      <a:gd name="T113" fmla="*/ 153 h 193"/>
                                      <a:gd name="T114" fmla="*/ 65 w 125"/>
                                      <a:gd name="T115" fmla="*/ 153 h 193"/>
                                      <a:gd name="T116" fmla="*/ 75 w 125"/>
                                      <a:gd name="T117" fmla="*/ 148 h 193"/>
                                      <a:gd name="T118" fmla="*/ 75 w 125"/>
                                      <a:gd name="T119" fmla="*/ 148 h 193"/>
                                      <a:gd name="T120" fmla="*/ 80 w 125"/>
                                      <a:gd name="T121" fmla="*/ 144 h 193"/>
                                      <a:gd name="T122" fmla="*/ 85 w 125"/>
                                      <a:gd name="T123" fmla="*/ 134 h 193"/>
                                      <a:gd name="T124" fmla="*/ 120 w 125"/>
                                      <a:gd name="T125" fmla="*/ 144 h 19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  <a:cxn ang="0">
                                        <a:pos x="T62" y="T63"/>
                                      </a:cxn>
                                      <a:cxn ang="0">
                                        <a:pos x="T64" y="T65"/>
                                      </a:cxn>
                                      <a:cxn ang="0">
                                        <a:pos x="T66" y="T67"/>
                                      </a:cxn>
                                      <a:cxn ang="0">
                                        <a:pos x="T68" y="T69"/>
                                      </a:cxn>
                                      <a:cxn ang="0">
                                        <a:pos x="T70" y="T71"/>
                                      </a:cxn>
                                      <a:cxn ang="0">
                                        <a:pos x="T72" y="T73"/>
                                      </a:cxn>
                                      <a:cxn ang="0">
                                        <a:pos x="T74" y="T75"/>
                                      </a:cxn>
                                      <a:cxn ang="0">
                                        <a:pos x="T76" y="T77"/>
                                      </a:cxn>
                                      <a:cxn ang="0">
                                        <a:pos x="T78" y="T79"/>
                                      </a:cxn>
                                      <a:cxn ang="0">
                                        <a:pos x="T80" y="T81"/>
                                      </a:cxn>
                                      <a:cxn ang="0">
                                        <a:pos x="T82" y="T83"/>
                                      </a:cxn>
                                      <a:cxn ang="0">
                                        <a:pos x="T84" y="T85"/>
                                      </a:cxn>
                                      <a:cxn ang="0">
                                        <a:pos x="T86" y="T87"/>
                                      </a:cxn>
                                      <a:cxn ang="0">
                                        <a:pos x="T88" y="T89"/>
                                      </a:cxn>
                                      <a:cxn ang="0">
                                        <a:pos x="T90" y="T91"/>
                                      </a:cxn>
                                      <a:cxn ang="0">
                                        <a:pos x="T92" y="T93"/>
                                      </a:cxn>
                                      <a:cxn ang="0">
                                        <a:pos x="T94" y="T95"/>
                                      </a:cxn>
                                      <a:cxn ang="0">
                                        <a:pos x="T96" y="T97"/>
                                      </a:cxn>
                                      <a:cxn ang="0">
                                        <a:pos x="T98" y="T99"/>
                                      </a:cxn>
                                      <a:cxn ang="0">
                                        <a:pos x="T100" y="T101"/>
                                      </a:cxn>
                                      <a:cxn ang="0">
                                        <a:pos x="T102" y="T103"/>
                                      </a:cxn>
                                      <a:cxn ang="0">
                                        <a:pos x="T104" y="T105"/>
                                      </a:cxn>
                                      <a:cxn ang="0">
                                        <a:pos x="T106" y="T107"/>
                                      </a:cxn>
                                      <a:cxn ang="0">
                                        <a:pos x="T108" y="T109"/>
                                      </a:cxn>
                                      <a:cxn ang="0">
                                        <a:pos x="T110" y="T111"/>
                                      </a:cxn>
                                      <a:cxn ang="0">
                                        <a:pos x="T112" y="T113"/>
                                      </a:cxn>
                                      <a:cxn ang="0">
                                        <a:pos x="T114" y="T115"/>
                                      </a:cxn>
                                      <a:cxn ang="0">
                                        <a:pos x="T116" y="T117"/>
                                      </a:cxn>
                                      <a:cxn ang="0">
                                        <a:pos x="T118" y="T119"/>
                                      </a:cxn>
                                      <a:cxn ang="0">
                                        <a:pos x="T120" y="T121"/>
                                      </a:cxn>
                                      <a:cxn ang="0">
                                        <a:pos x="T122" y="T123"/>
                                      </a:cxn>
                                      <a:cxn ang="0">
                                        <a:pos x="T124" y="T125"/>
                                      </a:cxn>
                                    </a:cxnLst>
                                    <a:rect l="0" t="0" r="r" b="b"/>
                                    <a:pathLst>
                                      <a:path w="125" h="193">
                                        <a:moveTo>
                                          <a:pt x="120" y="144"/>
                                        </a:moveTo>
                                        <a:lnTo>
                                          <a:pt x="120" y="144"/>
                                        </a:lnTo>
                                        <a:lnTo>
                                          <a:pt x="115" y="163"/>
                                        </a:lnTo>
                                        <a:lnTo>
                                          <a:pt x="100" y="178"/>
                                        </a:lnTo>
                                        <a:lnTo>
                                          <a:pt x="100" y="178"/>
                                        </a:lnTo>
                                        <a:lnTo>
                                          <a:pt x="85" y="188"/>
                                        </a:lnTo>
                                        <a:lnTo>
                                          <a:pt x="65" y="193"/>
                                        </a:lnTo>
                                        <a:lnTo>
                                          <a:pt x="65" y="193"/>
                                        </a:lnTo>
                                        <a:lnTo>
                                          <a:pt x="45" y="188"/>
                                        </a:lnTo>
                                        <a:lnTo>
                                          <a:pt x="35" y="188"/>
                                        </a:lnTo>
                                        <a:lnTo>
                                          <a:pt x="35" y="188"/>
                                        </a:lnTo>
                                        <a:lnTo>
                                          <a:pt x="15" y="173"/>
                                        </a:lnTo>
                                        <a:lnTo>
                                          <a:pt x="15" y="173"/>
                                        </a:lnTo>
                                        <a:lnTo>
                                          <a:pt x="5" y="153"/>
                                        </a:lnTo>
                                        <a:lnTo>
                                          <a:pt x="5" y="153"/>
                                        </a:lnTo>
                                        <a:lnTo>
                                          <a:pt x="0" y="129"/>
                                        </a:lnTo>
                                        <a:lnTo>
                                          <a:pt x="0" y="59"/>
                                        </a:lnTo>
                                        <a:lnTo>
                                          <a:pt x="0" y="59"/>
                                        </a:lnTo>
                                        <a:lnTo>
                                          <a:pt x="5" y="39"/>
                                        </a:lnTo>
                                        <a:lnTo>
                                          <a:pt x="5" y="39"/>
                                        </a:lnTo>
                                        <a:lnTo>
                                          <a:pt x="15" y="20"/>
                                        </a:lnTo>
                                        <a:lnTo>
                                          <a:pt x="15" y="20"/>
                                        </a:lnTo>
                                        <a:lnTo>
                                          <a:pt x="35" y="5"/>
                                        </a:lnTo>
                                        <a:lnTo>
                                          <a:pt x="35" y="5"/>
                                        </a:lnTo>
                                        <a:lnTo>
                                          <a:pt x="45" y="0"/>
                                        </a:lnTo>
                                        <a:lnTo>
                                          <a:pt x="65" y="0"/>
                                        </a:lnTo>
                                        <a:lnTo>
                                          <a:pt x="65" y="0"/>
                                        </a:lnTo>
                                        <a:lnTo>
                                          <a:pt x="85" y="5"/>
                                        </a:lnTo>
                                        <a:lnTo>
                                          <a:pt x="85" y="5"/>
                                        </a:lnTo>
                                        <a:lnTo>
                                          <a:pt x="105" y="15"/>
                                        </a:lnTo>
                                        <a:lnTo>
                                          <a:pt x="105" y="15"/>
                                        </a:lnTo>
                                        <a:lnTo>
                                          <a:pt x="115" y="29"/>
                                        </a:lnTo>
                                        <a:lnTo>
                                          <a:pt x="115" y="29"/>
                                        </a:lnTo>
                                        <a:lnTo>
                                          <a:pt x="125" y="44"/>
                                        </a:lnTo>
                                        <a:lnTo>
                                          <a:pt x="85" y="59"/>
                                        </a:lnTo>
                                        <a:lnTo>
                                          <a:pt x="85" y="59"/>
                                        </a:lnTo>
                                        <a:lnTo>
                                          <a:pt x="85" y="49"/>
                                        </a:lnTo>
                                        <a:lnTo>
                                          <a:pt x="85" y="49"/>
                                        </a:lnTo>
                                        <a:lnTo>
                                          <a:pt x="80" y="44"/>
                                        </a:lnTo>
                                        <a:lnTo>
                                          <a:pt x="80" y="44"/>
                                        </a:lnTo>
                                        <a:lnTo>
                                          <a:pt x="75" y="39"/>
                                        </a:lnTo>
                                        <a:lnTo>
                                          <a:pt x="75" y="39"/>
                                        </a:lnTo>
                                        <a:lnTo>
                                          <a:pt x="65" y="34"/>
                                        </a:lnTo>
                                        <a:lnTo>
                                          <a:pt x="65" y="34"/>
                                        </a:lnTo>
                                        <a:lnTo>
                                          <a:pt x="50" y="39"/>
                                        </a:lnTo>
                                        <a:lnTo>
                                          <a:pt x="50" y="39"/>
                                        </a:lnTo>
                                        <a:lnTo>
                                          <a:pt x="45" y="44"/>
                                        </a:lnTo>
                                        <a:lnTo>
                                          <a:pt x="45" y="44"/>
                                        </a:lnTo>
                                        <a:lnTo>
                                          <a:pt x="40" y="49"/>
                                        </a:lnTo>
                                        <a:lnTo>
                                          <a:pt x="40" y="49"/>
                                        </a:lnTo>
                                        <a:lnTo>
                                          <a:pt x="40" y="59"/>
                                        </a:lnTo>
                                        <a:lnTo>
                                          <a:pt x="40" y="129"/>
                                        </a:lnTo>
                                        <a:lnTo>
                                          <a:pt x="40" y="129"/>
                                        </a:lnTo>
                                        <a:lnTo>
                                          <a:pt x="45" y="148"/>
                                        </a:lnTo>
                                        <a:lnTo>
                                          <a:pt x="45" y="148"/>
                                        </a:lnTo>
                                        <a:lnTo>
                                          <a:pt x="55" y="153"/>
                                        </a:lnTo>
                                        <a:lnTo>
                                          <a:pt x="65" y="153"/>
                                        </a:lnTo>
                                        <a:lnTo>
                                          <a:pt x="65" y="153"/>
                                        </a:lnTo>
                                        <a:lnTo>
                                          <a:pt x="75" y="148"/>
                                        </a:lnTo>
                                        <a:lnTo>
                                          <a:pt x="75" y="148"/>
                                        </a:lnTo>
                                        <a:lnTo>
                                          <a:pt x="80" y="144"/>
                                        </a:lnTo>
                                        <a:lnTo>
                                          <a:pt x="85" y="134"/>
                                        </a:lnTo>
                                        <a:lnTo>
                                          <a:pt x="120" y="144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174B88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9" name="Freeform 2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750570" y="100965"/>
                                    <a:ext cx="69850" cy="119380"/>
                                  </a:xfrm>
                                  <a:custGeom>
                                    <a:avLst/>
                                    <a:gdLst>
                                      <a:gd name="T0" fmla="*/ 0 w 110"/>
                                      <a:gd name="T1" fmla="*/ 188 h 188"/>
                                      <a:gd name="T2" fmla="*/ 0 w 110"/>
                                      <a:gd name="T3" fmla="*/ 0 h 188"/>
                                      <a:gd name="T4" fmla="*/ 110 w 110"/>
                                      <a:gd name="T5" fmla="*/ 0 h 188"/>
                                      <a:gd name="T6" fmla="*/ 110 w 110"/>
                                      <a:gd name="T7" fmla="*/ 34 h 188"/>
                                      <a:gd name="T8" fmla="*/ 40 w 110"/>
                                      <a:gd name="T9" fmla="*/ 34 h 188"/>
                                      <a:gd name="T10" fmla="*/ 40 w 110"/>
                                      <a:gd name="T11" fmla="*/ 74 h 188"/>
                                      <a:gd name="T12" fmla="*/ 100 w 110"/>
                                      <a:gd name="T13" fmla="*/ 74 h 188"/>
                                      <a:gd name="T14" fmla="*/ 100 w 110"/>
                                      <a:gd name="T15" fmla="*/ 114 h 188"/>
                                      <a:gd name="T16" fmla="*/ 40 w 110"/>
                                      <a:gd name="T17" fmla="*/ 114 h 188"/>
                                      <a:gd name="T18" fmla="*/ 40 w 110"/>
                                      <a:gd name="T19" fmla="*/ 153 h 188"/>
                                      <a:gd name="T20" fmla="*/ 110 w 110"/>
                                      <a:gd name="T21" fmla="*/ 153 h 188"/>
                                      <a:gd name="T22" fmla="*/ 110 w 110"/>
                                      <a:gd name="T23" fmla="*/ 188 h 188"/>
                                      <a:gd name="T24" fmla="*/ 0 w 110"/>
                                      <a:gd name="T25" fmla="*/ 188 h 18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</a:cxnLst>
                                    <a:rect l="0" t="0" r="r" b="b"/>
                                    <a:pathLst>
                                      <a:path w="110" h="188">
                                        <a:moveTo>
                                          <a:pt x="0" y="188"/>
                                        </a:moveTo>
                                        <a:lnTo>
                                          <a:pt x="0" y="0"/>
                                        </a:lnTo>
                                        <a:lnTo>
                                          <a:pt x="110" y="0"/>
                                        </a:lnTo>
                                        <a:lnTo>
                                          <a:pt x="110" y="34"/>
                                        </a:lnTo>
                                        <a:lnTo>
                                          <a:pt x="40" y="34"/>
                                        </a:lnTo>
                                        <a:lnTo>
                                          <a:pt x="40" y="74"/>
                                        </a:lnTo>
                                        <a:lnTo>
                                          <a:pt x="100" y="74"/>
                                        </a:lnTo>
                                        <a:lnTo>
                                          <a:pt x="100" y="114"/>
                                        </a:lnTo>
                                        <a:lnTo>
                                          <a:pt x="40" y="114"/>
                                        </a:lnTo>
                                        <a:lnTo>
                                          <a:pt x="40" y="153"/>
                                        </a:lnTo>
                                        <a:lnTo>
                                          <a:pt x="110" y="153"/>
                                        </a:lnTo>
                                        <a:lnTo>
                                          <a:pt x="110" y="188"/>
                                        </a:lnTo>
                                        <a:lnTo>
                                          <a:pt x="0" y="18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174B88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0" name="Freeform 3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836295" y="100965"/>
                                    <a:ext cx="75565" cy="119380"/>
                                  </a:xfrm>
                                  <a:custGeom>
                                    <a:avLst/>
                                    <a:gdLst>
                                      <a:gd name="T0" fmla="*/ 79 w 119"/>
                                      <a:gd name="T1" fmla="*/ 34 h 188"/>
                                      <a:gd name="T2" fmla="*/ 79 w 119"/>
                                      <a:gd name="T3" fmla="*/ 188 h 188"/>
                                      <a:gd name="T4" fmla="*/ 39 w 119"/>
                                      <a:gd name="T5" fmla="*/ 188 h 188"/>
                                      <a:gd name="T6" fmla="*/ 39 w 119"/>
                                      <a:gd name="T7" fmla="*/ 34 h 188"/>
                                      <a:gd name="T8" fmla="*/ 0 w 119"/>
                                      <a:gd name="T9" fmla="*/ 34 h 188"/>
                                      <a:gd name="T10" fmla="*/ 0 w 119"/>
                                      <a:gd name="T11" fmla="*/ 0 h 188"/>
                                      <a:gd name="T12" fmla="*/ 119 w 119"/>
                                      <a:gd name="T13" fmla="*/ 0 h 188"/>
                                      <a:gd name="T14" fmla="*/ 119 w 119"/>
                                      <a:gd name="T15" fmla="*/ 34 h 188"/>
                                      <a:gd name="T16" fmla="*/ 79 w 119"/>
                                      <a:gd name="T17" fmla="*/ 34 h 18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119" h="188">
                                        <a:moveTo>
                                          <a:pt x="79" y="34"/>
                                        </a:moveTo>
                                        <a:lnTo>
                                          <a:pt x="79" y="188"/>
                                        </a:lnTo>
                                        <a:lnTo>
                                          <a:pt x="39" y="188"/>
                                        </a:lnTo>
                                        <a:lnTo>
                                          <a:pt x="39" y="34"/>
                                        </a:lnTo>
                                        <a:lnTo>
                                          <a:pt x="0" y="34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119" y="0"/>
                                        </a:lnTo>
                                        <a:lnTo>
                                          <a:pt x="119" y="34"/>
                                        </a:lnTo>
                                        <a:lnTo>
                                          <a:pt x="79" y="34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174B88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1" name="Freeform 3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934085" y="100965"/>
                                    <a:ext cx="81915" cy="119380"/>
                                  </a:xfrm>
                                  <a:custGeom>
                                    <a:avLst/>
                                    <a:gdLst>
                                      <a:gd name="T0" fmla="*/ 89 w 129"/>
                                      <a:gd name="T1" fmla="*/ 188 h 188"/>
                                      <a:gd name="T2" fmla="*/ 89 w 129"/>
                                      <a:gd name="T3" fmla="*/ 89 h 188"/>
                                      <a:gd name="T4" fmla="*/ 89 w 129"/>
                                      <a:gd name="T5" fmla="*/ 89 h 188"/>
                                      <a:gd name="T6" fmla="*/ 34 w 129"/>
                                      <a:gd name="T7" fmla="*/ 188 h 188"/>
                                      <a:gd name="T8" fmla="*/ 0 w 129"/>
                                      <a:gd name="T9" fmla="*/ 188 h 188"/>
                                      <a:gd name="T10" fmla="*/ 0 w 129"/>
                                      <a:gd name="T11" fmla="*/ 0 h 188"/>
                                      <a:gd name="T12" fmla="*/ 34 w 129"/>
                                      <a:gd name="T13" fmla="*/ 0 h 188"/>
                                      <a:gd name="T14" fmla="*/ 34 w 129"/>
                                      <a:gd name="T15" fmla="*/ 109 h 188"/>
                                      <a:gd name="T16" fmla="*/ 39 w 129"/>
                                      <a:gd name="T17" fmla="*/ 109 h 188"/>
                                      <a:gd name="T18" fmla="*/ 89 w 129"/>
                                      <a:gd name="T19" fmla="*/ 0 h 188"/>
                                      <a:gd name="T20" fmla="*/ 129 w 129"/>
                                      <a:gd name="T21" fmla="*/ 0 h 188"/>
                                      <a:gd name="T22" fmla="*/ 129 w 129"/>
                                      <a:gd name="T23" fmla="*/ 188 h 188"/>
                                      <a:gd name="T24" fmla="*/ 89 w 129"/>
                                      <a:gd name="T25" fmla="*/ 188 h 18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</a:cxnLst>
                                    <a:rect l="0" t="0" r="r" b="b"/>
                                    <a:pathLst>
                                      <a:path w="129" h="188">
                                        <a:moveTo>
                                          <a:pt x="89" y="188"/>
                                        </a:moveTo>
                                        <a:lnTo>
                                          <a:pt x="89" y="89"/>
                                        </a:lnTo>
                                        <a:lnTo>
                                          <a:pt x="89" y="89"/>
                                        </a:lnTo>
                                        <a:lnTo>
                                          <a:pt x="34" y="188"/>
                                        </a:lnTo>
                                        <a:lnTo>
                                          <a:pt x="0" y="188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34" y="0"/>
                                        </a:lnTo>
                                        <a:lnTo>
                                          <a:pt x="34" y="109"/>
                                        </a:lnTo>
                                        <a:lnTo>
                                          <a:pt x="39" y="109"/>
                                        </a:lnTo>
                                        <a:lnTo>
                                          <a:pt x="89" y="0"/>
                                        </a:lnTo>
                                        <a:lnTo>
                                          <a:pt x="129" y="0"/>
                                        </a:lnTo>
                                        <a:lnTo>
                                          <a:pt x="129" y="188"/>
                                        </a:lnTo>
                                        <a:lnTo>
                                          <a:pt x="89" y="18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174B88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2" name="Freeform 3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5" y="12700"/>
                                    <a:ext cx="296545" cy="295910"/>
                                  </a:xfrm>
                                  <a:custGeom>
                                    <a:avLst/>
                                    <a:gdLst>
                                      <a:gd name="T0" fmla="*/ 467 w 467"/>
                                      <a:gd name="T1" fmla="*/ 233 h 466"/>
                                      <a:gd name="T2" fmla="*/ 467 w 467"/>
                                      <a:gd name="T3" fmla="*/ 233 h 466"/>
                                      <a:gd name="T4" fmla="*/ 462 w 467"/>
                                      <a:gd name="T5" fmla="*/ 283 h 466"/>
                                      <a:gd name="T6" fmla="*/ 447 w 467"/>
                                      <a:gd name="T7" fmla="*/ 322 h 466"/>
                                      <a:gd name="T8" fmla="*/ 427 w 467"/>
                                      <a:gd name="T9" fmla="*/ 362 h 466"/>
                                      <a:gd name="T10" fmla="*/ 397 w 467"/>
                                      <a:gd name="T11" fmla="*/ 397 h 466"/>
                                      <a:gd name="T12" fmla="*/ 363 w 467"/>
                                      <a:gd name="T13" fmla="*/ 426 h 466"/>
                                      <a:gd name="T14" fmla="*/ 323 w 467"/>
                                      <a:gd name="T15" fmla="*/ 446 h 466"/>
                                      <a:gd name="T16" fmla="*/ 278 w 467"/>
                                      <a:gd name="T17" fmla="*/ 461 h 466"/>
                                      <a:gd name="T18" fmla="*/ 233 w 467"/>
                                      <a:gd name="T19" fmla="*/ 466 h 466"/>
                                      <a:gd name="T20" fmla="*/ 233 w 467"/>
                                      <a:gd name="T21" fmla="*/ 466 h 466"/>
                                      <a:gd name="T22" fmla="*/ 189 w 467"/>
                                      <a:gd name="T23" fmla="*/ 461 h 466"/>
                                      <a:gd name="T24" fmla="*/ 144 w 467"/>
                                      <a:gd name="T25" fmla="*/ 446 h 466"/>
                                      <a:gd name="T26" fmla="*/ 104 w 467"/>
                                      <a:gd name="T27" fmla="*/ 426 h 466"/>
                                      <a:gd name="T28" fmla="*/ 70 w 467"/>
                                      <a:gd name="T29" fmla="*/ 397 h 466"/>
                                      <a:gd name="T30" fmla="*/ 40 w 467"/>
                                      <a:gd name="T31" fmla="*/ 362 h 466"/>
                                      <a:gd name="T32" fmla="*/ 20 w 467"/>
                                      <a:gd name="T33" fmla="*/ 322 h 466"/>
                                      <a:gd name="T34" fmla="*/ 5 w 467"/>
                                      <a:gd name="T35" fmla="*/ 283 h 466"/>
                                      <a:gd name="T36" fmla="*/ 0 w 467"/>
                                      <a:gd name="T37" fmla="*/ 233 h 466"/>
                                      <a:gd name="T38" fmla="*/ 0 w 467"/>
                                      <a:gd name="T39" fmla="*/ 233 h 466"/>
                                      <a:gd name="T40" fmla="*/ 5 w 467"/>
                                      <a:gd name="T41" fmla="*/ 188 h 466"/>
                                      <a:gd name="T42" fmla="*/ 20 w 467"/>
                                      <a:gd name="T43" fmla="*/ 144 h 466"/>
                                      <a:gd name="T44" fmla="*/ 40 w 467"/>
                                      <a:gd name="T45" fmla="*/ 104 h 466"/>
                                      <a:gd name="T46" fmla="*/ 70 w 467"/>
                                      <a:gd name="T47" fmla="*/ 69 h 466"/>
                                      <a:gd name="T48" fmla="*/ 104 w 467"/>
                                      <a:gd name="T49" fmla="*/ 40 h 466"/>
                                      <a:gd name="T50" fmla="*/ 144 w 467"/>
                                      <a:gd name="T51" fmla="*/ 20 h 466"/>
                                      <a:gd name="T52" fmla="*/ 189 w 467"/>
                                      <a:gd name="T53" fmla="*/ 5 h 466"/>
                                      <a:gd name="T54" fmla="*/ 233 w 467"/>
                                      <a:gd name="T55" fmla="*/ 0 h 466"/>
                                      <a:gd name="T56" fmla="*/ 233 w 467"/>
                                      <a:gd name="T57" fmla="*/ 0 h 466"/>
                                      <a:gd name="T58" fmla="*/ 278 w 467"/>
                                      <a:gd name="T59" fmla="*/ 5 h 466"/>
                                      <a:gd name="T60" fmla="*/ 323 w 467"/>
                                      <a:gd name="T61" fmla="*/ 20 h 466"/>
                                      <a:gd name="T62" fmla="*/ 363 w 467"/>
                                      <a:gd name="T63" fmla="*/ 40 h 466"/>
                                      <a:gd name="T64" fmla="*/ 397 w 467"/>
                                      <a:gd name="T65" fmla="*/ 69 h 466"/>
                                      <a:gd name="T66" fmla="*/ 427 w 467"/>
                                      <a:gd name="T67" fmla="*/ 104 h 466"/>
                                      <a:gd name="T68" fmla="*/ 447 w 467"/>
                                      <a:gd name="T69" fmla="*/ 144 h 466"/>
                                      <a:gd name="T70" fmla="*/ 462 w 467"/>
                                      <a:gd name="T71" fmla="*/ 188 h 466"/>
                                      <a:gd name="T72" fmla="*/ 467 w 467"/>
                                      <a:gd name="T73" fmla="*/ 233 h 46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  <a:cxn ang="0">
                                        <a:pos x="T62" y="T63"/>
                                      </a:cxn>
                                      <a:cxn ang="0">
                                        <a:pos x="T64" y="T65"/>
                                      </a:cxn>
                                      <a:cxn ang="0">
                                        <a:pos x="T66" y="T67"/>
                                      </a:cxn>
                                      <a:cxn ang="0">
                                        <a:pos x="T68" y="T69"/>
                                      </a:cxn>
                                      <a:cxn ang="0">
                                        <a:pos x="T70" y="T71"/>
                                      </a:cxn>
                                      <a:cxn ang="0">
                                        <a:pos x="T72" y="T73"/>
                                      </a:cxn>
                                    </a:cxnLst>
                                    <a:rect l="0" t="0" r="r" b="b"/>
                                    <a:pathLst>
                                      <a:path w="467" h="466">
                                        <a:moveTo>
                                          <a:pt x="467" y="233"/>
                                        </a:moveTo>
                                        <a:lnTo>
                                          <a:pt x="467" y="233"/>
                                        </a:lnTo>
                                        <a:lnTo>
                                          <a:pt x="462" y="283"/>
                                        </a:lnTo>
                                        <a:lnTo>
                                          <a:pt x="447" y="322"/>
                                        </a:lnTo>
                                        <a:lnTo>
                                          <a:pt x="427" y="362"/>
                                        </a:lnTo>
                                        <a:lnTo>
                                          <a:pt x="397" y="397"/>
                                        </a:lnTo>
                                        <a:lnTo>
                                          <a:pt x="363" y="426"/>
                                        </a:lnTo>
                                        <a:lnTo>
                                          <a:pt x="323" y="446"/>
                                        </a:lnTo>
                                        <a:lnTo>
                                          <a:pt x="278" y="461"/>
                                        </a:lnTo>
                                        <a:lnTo>
                                          <a:pt x="233" y="466"/>
                                        </a:lnTo>
                                        <a:lnTo>
                                          <a:pt x="233" y="466"/>
                                        </a:lnTo>
                                        <a:lnTo>
                                          <a:pt x="189" y="461"/>
                                        </a:lnTo>
                                        <a:lnTo>
                                          <a:pt x="144" y="446"/>
                                        </a:lnTo>
                                        <a:lnTo>
                                          <a:pt x="104" y="426"/>
                                        </a:lnTo>
                                        <a:lnTo>
                                          <a:pt x="70" y="397"/>
                                        </a:lnTo>
                                        <a:lnTo>
                                          <a:pt x="40" y="362"/>
                                        </a:lnTo>
                                        <a:lnTo>
                                          <a:pt x="20" y="322"/>
                                        </a:lnTo>
                                        <a:lnTo>
                                          <a:pt x="5" y="283"/>
                                        </a:lnTo>
                                        <a:lnTo>
                                          <a:pt x="0" y="233"/>
                                        </a:lnTo>
                                        <a:lnTo>
                                          <a:pt x="0" y="233"/>
                                        </a:lnTo>
                                        <a:lnTo>
                                          <a:pt x="5" y="188"/>
                                        </a:lnTo>
                                        <a:lnTo>
                                          <a:pt x="20" y="144"/>
                                        </a:lnTo>
                                        <a:lnTo>
                                          <a:pt x="40" y="104"/>
                                        </a:lnTo>
                                        <a:lnTo>
                                          <a:pt x="70" y="69"/>
                                        </a:lnTo>
                                        <a:lnTo>
                                          <a:pt x="104" y="40"/>
                                        </a:lnTo>
                                        <a:lnTo>
                                          <a:pt x="144" y="20"/>
                                        </a:lnTo>
                                        <a:lnTo>
                                          <a:pt x="189" y="5"/>
                                        </a:lnTo>
                                        <a:lnTo>
                                          <a:pt x="233" y="0"/>
                                        </a:lnTo>
                                        <a:lnTo>
                                          <a:pt x="233" y="0"/>
                                        </a:lnTo>
                                        <a:lnTo>
                                          <a:pt x="278" y="5"/>
                                        </a:lnTo>
                                        <a:lnTo>
                                          <a:pt x="323" y="20"/>
                                        </a:lnTo>
                                        <a:lnTo>
                                          <a:pt x="363" y="40"/>
                                        </a:lnTo>
                                        <a:lnTo>
                                          <a:pt x="397" y="69"/>
                                        </a:lnTo>
                                        <a:lnTo>
                                          <a:pt x="427" y="104"/>
                                        </a:lnTo>
                                        <a:lnTo>
                                          <a:pt x="447" y="144"/>
                                        </a:lnTo>
                                        <a:lnTo>
                                          <a:pt x="462" y="188"/>
                                        </a:lnTo>
                                        <a:lnTo>
                                          <a:pt x="467" y="23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174B88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3" name="Freeform 3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5" y="12700"/>
                                    <a:ext cx="296545" cy="295910"/>
                                  </a:xfrm>
                                  <a:custGeom>
                                    <a:avLst/>
                                    <a:gdLst>
                                      <a:gd name="T0" fmla="*/ 467 w 467"/>
                                      <a:gd name="T1" fmla="*/ 233 h 466"/>
                                      <a:gd name="T2" fmla="*/ 467 w 467"/>
                                      <a:gd name="T3" fmla="*/ 233 h 466"/>
                                      <a:gd name="T4" fmla="*/ 462 w 467"/>
                                      <a:gd name="T5" fmla="*/ 283 h 466"/>
                                      <a:gd name="T6" fmla="*/ 447 w 467"/>
                                      <a:gd name="T7" fmla="*/ 322 h 466"/>
                                      <a:gd name="T8" fmla="*/ 427 w 467"/>
                                      <a:gd name="T9" fmla="*/ 362 h 466"/>
                                      <a:gd name="T10" fmla="*/ 397 w 467"/>
                                      <a:gd name="T11" fmla="*/ 397 h 466"/>
                                      <a:gd name="T12" fmla="*/ 363 w 467"/>
                                      <a:gd name="T13" fmla="*/ 426 h 466"/>
                                      <a:gd name="T14" fmla="*/ 323 w 467"/>
                                      <a:gd name="T15" fmla="*/ 446 h 466"/>
                                      <a:gd name="T16" fmla="*/ 278 w 467"/>
                                      <a:gd name="T17" fmla="*/ 461 h 466"/>
                                      <a:gd name="T18" fmla="*/ 233 w 467"/>
                                      <a:gd name="T19" fmla="*/ 466 h 466"/>
                                      <a:gd name="T20" fmla="*/ 233 w 467"/>
                                      <a:gd name="T21" fmla="*/ 466 h 466"/>
                                      <a:gd name="T22" fmla="*/ 189 w 467"/>
                                      <a:gd name="T23" fmla="*/ 461 h 466"/>
                                      <a:gd name="T24" fmla="*/ 144 w 467"/>
                                      <a:gd name="T25" fmla="*/ 446 h 466"/>
                                      <a:gd name="T26" fmla="*/ 104 w 467"/>
                                      <a:gd name="T27" fmla="*/ 426 h 466"/>
                                      <a:gd name="T28" fmla="*/ 70 w 467"/>
                                      <a:gd name="T29" fmla="*/ 397 h 466"/>
                                      <a:gd name="T30" fmla="*/ 40 w 467"/>
                                      <a:gd name="T31" fmla="*/ 362 h 466"/>
                                      <a:gd name="T32" fmla="*/ 20 w 467"/>
                                      <a:gd name="T33" fmla="*/ 322 h 466"/>
                                      <a:gd name="T34" fmla="*/ 5 w 467"/>
                                      <a:gd name="T35" fmla="*/ 283 h 466"/>
                                      <a:gd name="T36" fmla="*/ 0 w 467"/>
                                      <a:gd name="T37" fmla="*/ 233 h 466"/>
                                      <a:gd name="T38" fmla="*/ 0 w 467"/>
                                      <a:gd name="T39" fmla="*/ 233 h 466"/>
                                      <a:gd name="T40" fmla="*/ 5 w 467"/>
                                      <a:gd name="T41" fmla="*/ 188 h 466"/>
                                      <a:gd name="T42" fmla="*/ 20 w 467"/>
                                      <a:gd name="T43" fmla="*/ 144 h 466"/>
                                      <a:gd name="T44" fmla="*/ 40 w 467"/>
                                      <a:gd name="T45" fmla="*/ 104 h 466"/>
                                      <a:gd name="T46" fmla="*/ 70 w 467"/>
                                      <a:gd name="T47" fmla="*/ 69 h 466"/>
                                      <a:gd name="T48" fmla="*/ 104 w 467"/>
                                      <a:gd name="T49" fmla="*/ 40 h 466"/>
                                      <a:gd name="T50" fmla="*/ 144 w 467"/>
                                      <a:gd name="T51" fmla="*/ 20 h 466"/>
                                      <a:gd name="T52" fmla="*/ 189 w 467"/>
                                      <a:gd name="T53" fmla="*/ 5 h 466"/>
                                      <a:gd name="T54" fmla="*/ 233 w 467"/>
                                      <a:gd name="T55" fmla="*/ 0 h 466"/>
                                      <a:gd name="T56" fmla="*/ 233 w 467"/>
                                      <a:gd name="T57" fmla="*/ 0 h 466"/>
                                      <a:gd name="T58" fmla="*/ 278 w 467"/>
                                      <a:gd name="T59" fmla="*/ 5 h 466"/>
                                      <a:gd name="T60" fmla="*/ 323 w 467"/>
                                      <a:gd name="T61" fmla="*/ 20 h 466"/>
                                      <a:gd name="T62" fmla="*/ 363 w 467"/>
                                      <a:gd name="T63" fmla="*/ 40 h 466"/>
                                      <a:gd name="T64" fmla="*/ 397 w 467"/>
                                      <a:gd name="T65" fmla="*/ 69 h 466"/>
                                      <a:gd name="T66" fmla="*/ 427 w 467"/>
                                      <a:gd name="T67" fmla="*/ 104 h 466"/>
                                      <a:gd name="T68" fmla="*/ 447 w 467"/>
                                      <a:gd name="T69" fmla="*/ 144 h 466"/>
                                      <a:gd name="T70" fmla="*/ 462 w 467"/>
                                      <a:gd name="T71" fmla="*/ 188 h 466"/>
                                      <a:gd name="T72" fmla="*/ 467 w 467"/>
                                      <a:gd name="T73" fmla="*/ 233 h 46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  <a:cxn ang="0">
                                        <a:pos x="T62" y="T63"/>
                                      </a:cxn>
                                      <a:cxn ang="0">
                                        <a:pos x="T64" y="T65"/>
                                      </a:cxn>
                                      <a:cxn ang="0">
                                        <a:pos x="T66" y="T67"/>
                                      </a:cxn>
                                      <a:cxn ang="0">
                                        <a:pos x="T68" y="T69"/>
                                      </a:cxn>
                                      <a:cxn ang="0">
                                        <a:pos x="T70" y="T71"/>
                                      </a:cxn>
                                      <a:cxn ang="0">
                                        <a:pos x="T72" y="T73"/>
                                      </a:cxn>
                                    </a:cxnLst>
                                    <a:rect l="0" t="0" r="r" b="b"/>
                                    <a:pathLst>
                                      <a:path w="467" h="466">
                                        <a:moveTo>
                                          <a:pt x="467" y="233"/>
                                        </a:moveTo>
                                        <a:lnTo>
                                          <a:pt x="467" y="233"/>
                                        </a:lnTo>
                                        <a:lnTo>
                                          <a:pt x="462" y="283"/>
                                        </a:lnTo>
                                        <a:lnTo>
                                          <a:pt x="447" y="322"/>
                                        </a:lnTo>
                                        <a:lnTo>
                                          <a:pt x="427" y="362"/>
                                        </a:lnTo>
                                        <a:lnTo>
                                          <a:pt x="397" y="397"/>
                                        </a:lnTo>
                                        <a:lnTo>
                                          <a:pt x="363" y="426"/>
                                        </a:lnTo>
                                        <a:lnTo>
                                          <a:pt x="323" y="446"/>
                                        </a:lnTo>
                                        <a:lnTo>
                                          <a:pt x="278" y="461"/>
                                        </a:lnTo>
                                        <a:lnTo>
                                          <a:pt x="233" y="466"/>
                                        </a:lnTo>
                                        <a:lnTo>
                                          <a:pt x="233" y="466"/>
                                        </a:lnTo>
                                        <a:lnTo>
                                          <a:pt x="189" y="461"/>
                                        </a:lnTo>
                                        <a:lnTo>
                                          <a:pt x="144" y="446"/>
                                        </a:lnTo>
                                        <a:lnTo>
                                          <a:pt x="104" y="426"/>
                                        </a:lnTo>
                                        <a:lnTo>
                                          <a:pt x="70" y="397"/>
                                        </a:lnTo>
                                        <a:lnTo>
                                          <a:pt x="40" y="362"/>
                                        </a:lnTo>
                                        <a:lnTo>
                                          <a:pt x="20" y="322"/>
                                        </a:lnTo>
                                        <a:lnTo>
                                          <a:pt x="5" y="283"/>
                                        </a:lnTo>
                                        <a:lnTo>
                                          <a:pt x="0" y="233"/>
                                        </a:lnTo>
                                        <a:lnTo>
                                          <a:pt x="0" y="233"/>
                                        </a:lnTo>
                                        <a:lnTo>
                                          <a:pt x="5" y="188"/>
                                        </a:lnTo>
                                        <a:lnTo>
                                          <a:pt x="20" y="144"/>
                                        </a:lnTo>
                                        <a:lnTo>
                                          <a:pt x="40" y="104"/>
                                        </a:lnTo>
                                        <a:lnTo>
                                          <a:pt x="70" y="69"/>
                                        </a:lnTo>
                                        <a:lnTo>
                                          <a:pt x="104" y="40"/>
                                        </a:lnTo>
                                        <a:lnTo>
                                          <a:pt x="144" y="20"/>
                                        </a:lnTo>
                                        <a:lnTo>
                                          <a:pt x="189" y="5"/>
                                        </a:lnTo>
                                        <a:lnTo>
                                          <a:pt x="233" y="0"/>
                                        </a:lnTo>
                                        <a:lnTo>
                                          <a:pt x="233" y="0"/>
                                        </a:lnTo>
                                        <a:lnTo>
                                          <a:pt x="278" y="5"/>
                                        </a:lnTo>
                                        <a:lnTo>
                                          <a:pt x="323" y="20"/>
                                        </a:lnTo>
                                        <a:lnTo>
                                          <a:pt x="363" y="40"/>
                                        </a:lnTo>
                                        <a:lnTo>
                                          <a:pt x="397" y="69"/>
                                        </a:lnTo>
                                        <a:lnTo>
                                          <a:pt x="427" y="104"/>
                                        </a:lnTo>
                                        <a:lnTo>
                                          <a:pt x="447" y="144"/>
                                        </a:lnTo>
                                        <a:lnTo>
                                          <a:pt x="462" y="188"/>
                                        </a:lnTo>
                                        <a:lnTo>
                                          <a:pt x="467" y="233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34" name="Picture 3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-3175" y="9525"/>
                                    <a:ext cx="312420" cy="3117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35" name="Picture 3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78740" y="19050"/>
                                    <a:ext cx="189230" cy="1606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36" name="Picture 3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07315" y="15875"/>
                                    <a:ext cx="141605" cy="1320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pic:spPr>
                              </pic:pic>
                              <wps:wsp>
                                <wps:cNvPr id="37" name="Freeform 3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7005" y="62865"/>
                                    <a:ext cx="38100" cy="41275"/>
                                  </a:xfrm>
                                  <a:custGeom>
                                    <a:avLst/>
                                    <a:gdLst>
                                      <a:gd name="T0" fmla="*/ 30 w 60"/>
                                      <a:gd name="T1" fmla="*/ 0 h 65"/>
                                      <a:gd name="T2" fmla="*/ 30 w 60"/>
                                      <a:gd name="T3" fmla="*/ 0 h 65"/>
                                      <a:gd name="T4" fmla="*/ 45 w 60"/>
                                      <a:gd name="T5" fmla="*/ 5 h 65"/>
                                      <a:gd name="T6" fmla="*/ 55 w 60"/>
                                      <a:gd name="T7" fmla="*/ 10 h 65"/>
                                      <a:gd name="T8" fmla="*/ 60 w 60"/>
                                      <a:gd name="T9" fmla="*/ 20 h 65"/>
                                      <a:gd name="T10" fmla="*/ 60 w 60"/>
                                      <a:gd name="T11" fmla="*/ 35 h 65"/>
                                      <a:gd name="T12" fmla="*/ 60 w 60"/>
                                      <a:gd name="T13" fmla="*/ 35 h 65"/>
                                      <a:gd name="T14" fmla="*/ 60 w 60"/>
                                      <a:gd name="T15" fmla="*/ 45 h 65"/>
                                      <a:gd name="T16" fmla="*/ 50 w 60"/>
                                      <a:gd name="T17" fmla="*/ 55 h 65"/>
                                      <a:gd name="T18" fmla="*/ 40 w 60"/>
                                      <a:gd name="T19" fmla="*/ 60 h 65"/>
                                      <a:gd name="T20" fmla="*/ 30 w 60"/>
                                      <a:gd name="T21" fmla="*/ 65 h 65"/>
                                      <a:gd name="T22" fmla="*/ 30 w 60"/>
                                      <a:gd name="T23" fmla="*/ 65 h 65"/>
                                      <a:gd name="T24" fmla="*/ 15 w 60"/>
                                      <a:gd name="T25" fmla="*/ 60 h 65"/>
                                      <a:gd name="T26" fmla="*/ 5 w 60"/>
                                      <a:gd name="T27" fmla="*/ 55 h 65"/>
                                      <a:gd name="T28" fmla="*/ 0 w 60"/>
                                      <a:gd name="T29" fmla="*/ 45 h 65"/>
                                      <a:gd name="T30" fmla="*/ 0 w 60"/>
                                      <a:gd name="T31" fmla="*/ 30 h 65"/>
                                      <a:gd name="T32" fmla="*/ 0 w 60"/>
                                      <a:gd name="T33" fmla="*/ 30 h 65"/>
                                      <a:gd name="T34" fmla="*/ 0 w 60"/>
                                      <a:gd name="T35" fmla="*/ 20 h 65"/>
                                      <a:gd name="T36" fmla="*/ 10 w 60"/>
                                      <a:gd name="T37" fmla="*/ 10 h 65"/>
                                      <a:gd name="T38" fmla="*/ 20 w 60"/>
                                      <a:gd name="T39" fmla="*/ 5 h 65"/>
                                      <a:gd name="T40" fmla="*/ 30 w 60"/>
                                      <a:gd name="T41" fmla="*/ 0 h 6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</a:cxnLst>
                                    <a:rect l="0" t="0" r="r" b="b"/>
                                    <a:pathLst>
                                      <a:path w="60" h="65">
                                        <a:moveTo>
                                          <a:pt x="30" y="0"/>
                                        </a:moveTo>
                                        <a:lnTo>
                                          <a:pt x="30" y="0"/>
                                        </a:lnTo>
                                        <a:lnTo>
                                          <a:pt x="45" y="5"/>
                                        </a:lnTo>
                                        <a:lnTo>
                                          <a:pt x="55" y="10"/>
                                        </a:lnTo>
                                        <a:lnTo>
                                          <a:pt x="60" y="20"/>
                                        </a:lnTo>
                                        <a:lnTo>
                                          <a:pt x="60" y="35"/>
                                        </a:lnTo>
                                        <a:lnTo>
                                          <a:pt x="60" y="35"/>
                                        </a:lnTo>
                                        <a:lnTo>
                                          <a:pt x="60" y="45"/>
                                        </a:lnTo>
                                        <a:lnTo>
                                          <a:pt x="50" y="55"/>
                                        </a:lnTo>
                                        <a:lnTo>
                                          <a:pt x="40" y="60"/>
                                        </a:lnTo>
                                        <a:lnTo>
                                          <a:pt x="30" y="65"/>
                                        </a:lnTo>
                                        <a:lnTo>
                                          <a:pt x="30" y="65"/>
                                        </a:lnTo>
                                        <a:lnTo>
                                          <a:pt x="15" y="60"/>
                                        </a:lnTo>
                                        <a:lnTo>
                                          <a:pt x="5" y="55"/>
                                        </a:lnTo>
                                        <a:lnTo>
                                          <a:pt x="0" y="45"/>
                                        </a:lnTo>
                                        <a:lnTo>
                                          <a:pt x="0" y="30"/>
                                        </a:lnTo>
                                        <a:lnTo>
                                          <a:pt x="0" y="30"/>
                                        </a:lnTo>
                                        <a:lnTo>
                                          <a:pt x="0" y="20"/>
                                        </a:lnTo>
                                        <a:lnTo>
                                          <a:pt x="10" y="10"/>
                                        </a:lnTo>
                                        <a:lnTo>
                                          <a:pt x="20" y="5"/>
                                        </a:lnTo>
                                        <a:lnTo>
                                          <a:pt x="3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8" name="Freeform 3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7005" y="62865"/>
                                    <a:ext cx="38100" cy="41275"/>
                                  </a:xfrm>
                                  <a:custGeom>
                                    <a:avLst/>
                                    <a:gdLst>
                                      <a:gd name="T0" fmla="*/ 30 w 60"/>
                                      <a:gd name="T1" fmla="*/ 0 h 65"/>
                                      <a:gd name="T2" fmla="*/ 30 w 60"/>
                                      <a:gd name="T3" fmla="*/ 0 h 65"/>
                                      <a:gd name="T4" fmla="*/ 45 w 60"/>
                                      <a:gd name="T5" fmla="*/ 5 h 65"/>
                                      <a:gd name="T6" fmla="*/ 55 w 60"/>
                                      <a:gd name="T7" fmla="*/ 10 h 65"/>
                                      <a:gd name="T8" fmla="*/ 60 w 60"/>
                                      <a:gd name="T9" fmla="*/ 20 h 65"/>
                                      <a:gd name="T10" fmla="*/ 60 w 60"/>
                                      <a:gd name="T11" fmla="*/ 35 h 65"/>
                                      <a:gd name="T12" fmla="*/ 60 w 60"/>
                                      <a:gd name="T13" fmla="*/ 35 h 65"/>
                                      <a:gd name="T14" fmla="*/ 60 w 60"/>
                                      <a:gd name="T15" fmla="*/ 45 h 65"/>
                                      <a:gd name="T16" fmla="*/ 50 w 60"/>
                                      <a:gd name="T17" fmla="*/ 55 h 65"/>
                                      <a:gd name="T18" fmla="*/ 40 w 60"/>
                                      <a:gd name="T19" fmla="*/ 60 h 65"/>
                                      <a:gd name="T20" fmla="*/ 30 w 60"/>
                                      <a:gd name="T21" fmla="*/ 65 h 65"/>
                                      <a:gd name="T22" fmla="*/ 30 w 60"/>
                                      <a:gd name="T23" fmla="*/ 65 h 65"/>
                                      <a:gd name="T24" fmla="*/ 15 w 60"/>
                                      <a:gd name="T25" fmla="*/ 60 h 65"/>
                                      <a:gd name="T26" fmla="*/ 5 w 60"/>
                                      <a:gd name="T27" fmla="*/ 55 h 65"/>
                                      <a:gd name="T28" fmla="*/ 0 w 60"/>
                                      <a:gd name="T29" fmla="*/ 45 h 65"/>
                                      <a:gd name="T30" fmla="*/ 0 w 60"/>
                                      <a:gd name="T31" fmla="*/ 30 h 65"/>
                                      <a:gd name="T32" fmla="*/ 0 w 60"/>
                                      <a:gd name="T33" fmla="*/ 30 h 65"/>
                                      <a:gd name="T34" fmla="*/ 0 w 60"/>
                                      <a:gd name="T35" fmla="*/ 20 h 65"/>
                                      <a:gd name="T36" fmla="*/ 10 w 60"/>
                                      <a:gd name="T37" fmla="*/ 10 h 65"/>
                                      <a:gd name="T38" fmla="*/ 20 w 60"/>
                                      <a:gd name="T39" fmla="*/ 5 h 65"/>
                                      <a:gd name="T40" fmla="*/ 30 w 60"/>
                                      <a:gd name="T41" fmla="*/ 0 h 6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</a:cxnLst>
                                    <a:rect l="0" t="0" r="r" b="b"/>
                                    <a:pathLst>
                                      <a:path w="60" h="65">
                                        <a:moveTo>
                                          <a:pt x="30" y="0"/>
                                        </a:moveTo>
                                        <a:lnTo>
                                          <a:pt x="30" y="0"/>
                                        </a:lnTo>
                                        <a:lnTo>
                                          <a:pt x="45" y="5"/>
                                        </a:lnTo>
                                        <a:lnTo>
                                          <a:pt x="55" y="10"/>
                                        </a:lnTo>
                                        <a:lnTo>
                                          <a:pt x="60" y="20"/>
                                        </a:lnTo>
                                        <a:lnTo>
                                          <a:pt x="60" y="35"/>
                                        </a:lnTo>
                                        <a:lnTo>
                                          <a:pt x="60" y="35"/>
                                        </a:lnTo>
                                        <a:lnTo>
                                          <a:pt x="60" y="45"/>
                                        </a:lnTo>
                                        <a:lnTo>
                                          <a:pt x="50" y="55"/>
                                        </a:lnTo>
                                        <a:lnTo>
                                          <a:pt x="40" y="60"/>
                                        </a:lnTo>
                                        <a:lnTo>
                                          <a:pt x="30" y="65"/>
                                        </a:lnTo>
                                        <a:lnTo>
                                          <a:pt x="30" y="65"/>
                                        </a:lnTo>
                                        <a:lnTo>
                                          <a:pt x="15" y="60"/>
                                        </a:lnTo>
                                        <a:lnTo>
                                          <a:pt x="5" y="55"/>
                                        </a:lnTo>
                                        <a:lnTo>
                                          <a:pt x="0" y="45"/>
                                        </a:lnTo>
                                        <a:lnTo>
                                          <a:pt x="0" y="30"/>
                                        </a:lnTo>
                                        <a:lnTo>
                                          <a:pt x="0" y="30"/>
                                        </a:lnTo>
                                        <a:lnTo>
                                          <a:pt x="0" y="20"/>
                                        </a:lnTo>
                                        <a:lnTo>
                                          <a:pt x="10" y="10"/>
                                        </a:lnTo>
                                        <a:lnTo>
                                          <a:pt x="20" y="5"/>
                                        </a:lnTo>
                                        <a:lnTo>
                                          <a:pt x="30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9" name="Freeform 3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39065" y="0"/>
                                    <a:ext cx="50165" cy="85090"/>
                                  </a:xfrm>
                                  <a:custGeom>
                                    <a:avLst/>
                                    <a:gdLst>
                                      <a:gd name="T0" fmla="*/ 69 w 79"/>
                                      <a:gd name="T1" fmla="*/ 134 h 134"/>
                                      <a:gd name="T2" fmla="*/ 0 w 79"/>
                                      <a:gd name="T3" fmla="*/ 15 h 134"/>
                                      <a:gd name="T4" fmla="*/ 24 w 79"/>
                                      <a:gd name="T5" fmla="*/ 0 h 134"/>
                                      <a:gd name="T6" fmla="*/ 79 w 79"/>
                                      <a:gd name="T7" fmla="*/ 129 h 134"/>
                                      <a:gd name="T8" fmla="*/ 69 w 79"/>
                                      <a:gd name="T9" fmla="*/ 134 h 13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79" h="134">
                                        <a:moveTo>
                                          <a:pt x="69" y="134"/>
                                        </a:moveTo>
                                        <a:lnTo>
                                          <a:pt x="0" y="15"/>
                                        </a:lnTo>
                                        <a:lnTo>
                                          <a:pt x="24" y="0"/>
                                        </a:lnTo>
                                        <a:lnTo>
                                          <a:pt x="79" y="129"/>
                                        </a:lnTo>
                                        <a:lnTo>
                                          <a:pt x="69" y="134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0" name="Freeform 4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22225" y="59690"/>
                                    <a:ext cx="163830" cy="28575"/>
                                  </a:xfrm>
                                  <a:custGeom>
                                    <a:avLst/>
                                    <a:gdLst>
                                      <a:gd name="T0" fmla="*/ 258 w 258"/>
                                      <a:gd name="T1" fmla="*/ 45 h 45"/>
                                      <a:gd name="T2" fmla="*/ 0 w 258"/>
                                      <a:gd name="T3" fmla="*/ 30 h 45"/>
                                      <a:gd name="T4" fmla="*/ 0 w 258"/>
                                      <a:gd name="T5" fmla="*/ 0 h 45"/>
                                      <a:gd name="T6" fmla="*/ 258 w 258"/>
                                      <a:gd name="T7" fmla="*/ 35 h 45"/>
                                      <a:gd name="T8" fmla="*/ 258 w 258"/>
                                      <a:gd name="T9" fmla="*/ 45 h 4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258" h="45">
                                        <a:moveTo>
                                          <a:pt x="258" y="45"/>
                                        </a:moveTo>
                                        <a:lnTo>
                                          <a:pt x="0" y="3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258" y="35"/>
                                        </a:lnTo>
                                        <a:lnTo>
                                          <a:pt x="258" y="45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1" name="Freeform 4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0" y="81915"/>
                                    <a:ext cx="189230" cy="122555"/>
                                  </a:xfrm>
                                  <a:custGeom>
                                    <a:avLst/>
                                    <a:gdLst>
                                      <a:gd name="T0" fmla="*/ 298 w 298"/>
                                      <a:gd name="T1" fmla="*/ 5 h 193"/>
                                      <a:gd name="T2" fmla="*/ 15 w 298"/>
                                      <a:gd name="T3" fmla="*/ 193 h 193"/>
                                      <a:gd name="T4" fmla="*/ 0 w 298"/>
                                      <a:gd name="T5" fmla="*/ 169 h 193"/>
                                      <a:gd name="T6" fmla="*/ 288 w 298"/>
                                      <a:gd name="T7" fmla="*/ 0 h 193"/>
                                      <a:gd name="T8" fmla="*/ 298 w 298"/>
                                      <a:gd name="T9" fmla="*/ 5 h 19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298" h="193">
                                        <a:moveTo>
                                          <a:pt x="298" y="5"/>
                                        </a:moveTo>
                                        <a:lnTo>
                                          <a:pt x="15" y="193"/>
                                        </a:lnTo>
                                        <a:lnTo>
                                          <a:pt x="0" y="169"/>
                                        </a:lnTo>
                                        <a:lnTo>
                                          <a:pt x="288" y="0"/>
                                        </a:lnTo>
                                        <a:lnTo>
                                          <a:pt x="298" y="5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2" name="Freeform 4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78740" y="81915"/>
                                    <a:ext cx="110490" cy="217170"/>
                                  </a:xfrm>
                                  <a:custGeom>
                                    <a:avLst/>
                                    <a:gdLst>
                                      <a:gd name="T0" fmla="*/ 174 w 174"/>
                                      <a:gd name="T1" fmla="*/ 5 h 342"/>
                                      <a:gd name="T2" fmla="*/ 25 w 174"/>
                                      <a:gd name="T3" fmla="*/ 342 h 342"/>
                                      <a:gd name="T4" fmla="*/ 0 w 174"/>
                                      <a:gd name="T5" fmla="*/ 332 h 342"/>
                                      <a:gd name="T6" fmla="*/ 164 w 174"/>
                                      <a:gd name="T7" fmla="*/ 0 h 342"/>
                                      <a:gd name="T8" fmla="*/ 174 w 174"/>
                                      <a:gd name="T9" fmla="*/ 5 h 34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174" h="342">
                                        <a:moveTo>
                                          <a:pt x="174" y="5"/>
                                        </a:moveTo>
                                        <a:lnTo>
                                          <a:pt x="25" y="342"/>
                                        </a:lnTo>
                                        <a:lnTo>
                                          <a:pt x="0" y="332"/>
                                        </a:lnTo>
                                        <a:lnTo>
                                          <a:pt x="164" y="0"/>
                                        </a:lnTo>
                                        <a:lnTo>
                                          <a:pt x="174" y="5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3" name="Freeform 4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82880" y="81915"/>
                                    <a:ext cx="41275" cy="220345"/>
                                  </a:xfrm>
                                  <a:custGeom>
                                    <a:avLst/>
                                    <a:gdLst>
                                      <a:gd name="T0" fmla="*/ 10 w 65"/>
                                      <a:gd name="T1" fmla="*/ 0 h 347"/>
                                      <a:gd name="T2" fmla="*/ 65 w 65"/>
                                      <a:gd name="T3" fmla="*/ 342 h 347"/>
                                      <a:gd name="T4" fmla="*/ 40 w 65"/>
                                      <a:gd name="T5" fmla="*/ 347 h 347"/>
                                      <a:gd name="T6" fmla="*/ 0 w 65"/>
                                      <a:gd name="T7" fmla="*/ 5 h 347"/>
                                      <a:gd name="T8" fmla="*/ 10 w 65"/>
                                      <a:gd name="T9" fmla="*/ 0 h 347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65" h="347">
                                        <a:moveTo>
                                          <a:pt x="10" y="0"/>
                                        </a:moveTo>
                                        <a:lnTo>
                                          <a:pt x="65" y="342"/>
                                        </a:lnTo>
                                        <a:lnTo>
                                          <a:pt x="40" y="347"/>
                                        </a:lnTo>
                                        <a:lnTo>
                                          <a:pt x="0" y="5"/>
                                        </a:lnTo>
                                        <a:lnTo>
                                          <a:pt x="1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4" name="Freeform 4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82880" y="81915"/>
                                    <a:ext cx="132715" cy="132080"/>
                                  </a:xfrm>
                                  <a:custGeom>
                                    <a:avLst/>
                                    <a:gdLst>
                                      <a:gd name="T0" fmla="*/ 10 w 209"/>
                                      <a:gd name="T1" fmla="*/ 0 h 208"/>
                                      <a:gd name="T2" fmla="*/ 209 w 209"/>
                                      <a:gd name="T3" fmla="*/ 188 h 208"/>
                                      <a:gd name="T4" fmla="*/ 189 w 209"/>
                                      <a:gd name="T5" fmla="*/ 208 h 208"/>
                                      <a:gd name="T6" fmla="*/ 0 w 209"/>
                                      <a:gd name="T7" fmla="*/ 5 h 208"/>
                                      <a:gd name="T8" fmla="*/ 10 w 209"/>
                                      <a:gd name="T9" fmla="*/ 0 h 20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209" h="208">
                                        <a:moveTo>
                                          <a:pt x="10" y="0"/>
                                        </a:moveTo>
                                        <a:lnTo>
                                          <a:pt x="209" y="188"/>
                                        </a:lnTo>
                                        <a:lnTo>
                                          <a:pt x="189" y="208"/>
                                        </a:lnTo>
                                        <a:lnTo>
                                          <a:pt x="0" y="5"/>
                                        </a:lnTo>
                                        <a:lnTo>
                                          <a:pt x="1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5" name="Freeform 4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86055" y="56515"/>
                                    <a:ext cx="97790" cy="31750"/>
                                  </a:xfrm>
                                  <a:custGeom>
                                    <a:avLst/>
                                    <a:gdLst>
                                      <a:gd name="T0" fmla="*/ 0 w 154"/>
                                      <a:gd name="T1" fmla="*/ 40 h 50"/>
                                      <a:gd name="T2" fmla="*/ 149 w 154"/>
                                      <a:gd name="T3" fmla="*/ 0 h 50"/>
                                      <a:gd name="T4" fmla="*/ 154 w 154"/>
                                      <a:gd name="T5" fmla="*/ 30 h 50"/>
                                      <a:gd name="T6" fmla="*/ 0 w 154"/>
                                      <a:gd name="T7" fmla="*/ 50 h 50"/>
                                      <a:gd name="T8" fmla="*/ 0 w 154"/>
                                      <a:gd name="T9" fmla="*/ 40 h 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154" h="50">
                                        <a:moveTo>
                                          <a:pt x="0" y="40"/>
                                        </a:moveTo>
                                        <a:lnTo>
                                          <a:pt x="149" y="0"/>
                                        </a:lnTo>
                                        <a:lnTo>
                                          <a:pt x="154" y="30"/>
                                        </a:lnTo>
                                        <a:lnTo>
                                          <a:pt x="0" y="50"/>
                                        </a:lnTo>
                                        <a:lnTo>
                                          <a:pt x="0" y="4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E3FAC56" id="Группа 2" o:spid="_x0000_s1026" style="position:absolute;margin-left:11.2pt;margin-top:20.95pt;width:166.7pt;height:25.55pt;z-index:251654144" coordorigin="-31" coordsize="21170,32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">
                      <v:group id="Группа 3" o:spid="_x0000_s1027" style="position:absolute;left:11480;top:31;width:9659;height:3213" coordorigin="11480,31" coordsize="9658,3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        <v:shape id="Freeform 5" o:spid="_x0000_s1028" style="position:absolute;left:12052;top:1009;width:1232;height:2077;visibility:visible;mso-wrap-style:square;v-text-anchor:top" coordsize="194,3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7L+cMA&#10;AADaAAAADwAAAGRycy9kb3ducmV2LnhtbESPQWvCQBSE7wX/w/IEb3VjESnRVUS09tDSNur9mX0m&#10;wezbkN0k23/fLRR6HGbmG2a1CaYWPbWusqxgNk1AEOdWV1woOJ8Oj88gnEfWWFsmBd/kYLMePaww&#10;1XbgL+ozX4gIYZeigtL7JpXS5SUZdFPbEEfvZluDPsq2kLrFIcJNLZ+SZCENVhwXSmxoV1J+zzqj&#10;oDv2xyxcLx/d/pNf+LTYvr2HQanJOGyXIDwF/x/+a79qBXP4vRJvgF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+7L+cMAAADaAAAADwAAAAAAAAAAAAAAAACYAgAAZHJzL2Rv&#10;d25yZXYueG1sUEsFBgAAAAAEAAQA9QAAAIgDAAAAAA==&#10;" path="m64,327r15,l129,203r-10,l64,327xm45,168r14,l129,,119,,45,168xm25,168r10,l104,,94,,25,168xm,168r10,l84,,69,,,168xm79,248r10,l164,79r-60,l99,94r45,l79,248xm94,104r35,l69,248r-15,l114,114r-25,l94,104xm35,248r10,l99,124r-15,l35,248xm114,327r10,l194,163r-60,l129,173r50,l114,327xm129,183r35,l99,327r-10,l144,198r-25,l129,183xe" fillcolor="black" stroked="f">
                          <v:path arrowok="t" o:connecttype="custom" o:connectlocs="40640,207645;50165,207645;81915,128905;75565,128905;40640,207645;28575,106680;37465,106680;81915,0;75565,0;28575,106680;15875,106680;22225,106680;66040,0;59690,0;15875,106680;0,106680;6350,106680;53340,0;43815,0;0,106680;50165,157480;56515,157480;104140,50165;66040,50165;62865,59690;91440,59690;50165,157480;59690,66040;81915,66040;43815,157480;34290,157480;72390,72390;56515,72390;59690,66040;22225,157480;28575,157480;62865,78740;53340,78740;22225,157480;72390,207645;78740,207645;123190,103505;85090,103505;81915,109855;113665,109855;72390,207645;81915,116205;104140,116205;62865,207645;56515,207645;91440,125730;75565,125730;81915,116205" o:connectangles="0,0,0,0,0,0,0,0,0,0,0,0,0,0,0,0,0,0,0,0,0,0,0,0,0,0,0,0,0,0,0,0,0,0,0,0,0,0,0,0,0,0,0,0,0,0,0,0,0,0,0,0,0"/>
                          <o:lock v:ext="edit" verticies="t"/>
                        </v:shape>
                        <v:shape id="Freeform 6" o:spid="_x0000_s1029" style="position:absolute;left:11480;top:31;width:9659;height:3213;visibility:visible;mso-wrap-style:square;v-text-anchor:top" coordsize="1521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0Wsr4A&#10;AADaAAAADwAAAGRycy9kb3ducmV2LnhtbESPzQrCMBCE74LvEFbwpqn/Wo0igqAXwZ8HWJq1LTab&#10;0kStPr0RBI/DzHzDLFa1KcSDKpdbVtDrRiCIE6tzThVcztvOFITzyBoLy6TgRQ5Wy2ZjgbG2Tz7S&#10;4+RTESDsYlSQeV/GUrokI4Oua0vi4F1tZdAHWaVSV/gMcFPIfhSNpcGcw0KGJW0ySm6nu1HA73R/&#10;83r7HvZ7Y4eDWZQfJhel2q16PQfhqfb/8K+90wpG8L0SboBcf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mtFrK+AAAA2gAAAA8AAAAAAAAAAAAAAAAAmAIAAGRycy9kb3ducmV2&#10;LnhtbFBLBQYAAAAABAAEAPUAAACDAwAAAAA=&#10;" path="m,506l159,451r,l179,407r-64,l135,352r,l110,342,95,337,80,322,75,312r,l80,298r20,-15l154,149r75,l194,228r70,l244,273r,l269,278r15,10l298,298r5,14l303,312r-5,15l284,337,234,456r144,50l189,,,506xm423,506r1098,l1521,,423,r,506xm552,431r,l537,441r-15,10l502,456r-20,l462,456r,-44l482,412r,l497,407r10,-5l507,402r10,-10l462,392r,-40l517,352r,l507,342r,l497,337r-15,l462,337r,-49l487,288r,l507,293r15,5l537,302r15,10l552,312r10,15l567,342r5,15l572,372r,l572,392r-5,15l562,421r-10,10xm756,456r-50,l706,392r-25,l681,456r-55,l626,288r55,l681,347r25,l706,288r50,l756,456xm924,337r-24,l900,337r-10,l880,342r,l870,352r54,l924,392r-54,l870,392r10,10l880,402r10,5l900,412r24,l924,456r-24,l900,456r-20,l865,451,850,441,835,431r,l825,421r-5,-14l815,392r,-20l815,372r,-15l820,342r5,-15l835,312r,l850,302r15,-4l880,293r20,-5l924,288r,49xm1108,367r,l1098,382r,l1088,397r-14,5l1074,402r-30,5l1039,407r,-45l1039,362r,l1054,357r,l1054,347r,l1049,337r,l1044,337r,l1034,337r,5l1034,342r-5,15l1029,456r-50,l979,362r,l984,327r,l994,307r20,-14l1014,293r15,-5l1029,288r15,l1044,288r20,l1083,298r,l1093,307r10,10l1103,317r5,15l1108,347r,l1108,367xm1267,337r-34,l1233,337r-10,l1223,337r-5,5l1218,342r,5l1218,347r-5,5l1213,456r-50,l1163,357r,l1163,327r,l1168,317r10,-15l1178,302r10,-4l1203,293r,l1233,288r34,l1267,337xm1461,436r,l1451,446r-15,10l1416,461r-15,l1401,461r-19,l1367,456r-15,-10l1342,436r,l1327,421r-5,-14l1317,392r-5,-20l1312,372r5,-15l1322,342r5,-15l1342,312r,l1352,302r15,-9l1382,288r19,l1401,288r15,l1436,293r15,9l1461,312r,l1471,327r10,15l1486,357r,15l1486,372r,20l1481,407r-10,14l1461,436xm1506,233r-1068,l438,15r1068,l1506,233xm1401,342r,l1387,342r-10,10l1377,352r-5,10l1367,372r,l1372,387r5,10l1377,397r10,10l1401,407r,l1411,407r15,-10l1426,397r5,-10l1436,372r,l1431,362r-5,-10l1426,352r-15,-10l1401,342xm522,208r40,l562,89r35,l597,50r-110,l487,89r35,l522,208xm656,144r20,l676,144r5,30l701,193r,l726,208r30,5l756,213r19,l795,208r15,-10l820,188r,l835,159r5,-30l840,129,835,99,820,69r,l810,59,795,50r-20,l756,45r,l726,50r-20,9l706,59,686,79,676,94r,l676,104r,l676,109r-20,l656,50r-45,l611,208r45,l656,144xm726,99r,l736,89r10,-5l746,84r5,l751,84r5,l756,84r5,l761,84r5,l766,84r9,5l785,99r,l795,114r,15l795,129r,20l785,159r,l775,169r-9,5l766,174r-5,l761,174r-5,l756,174r-5,l751,174r-5,l746,174r-10,-5l726,159r,l721,149r-5,-20l716,129r5,-15l726,99xm905,119r24,89l959,208r25,-89l999,208r40,l1019,50r-45,l944,149,920,50r-45,l850,208r45,l905,119xm1153,169r-50,l1103,144r45,l1148,109r-45,l1103,89r50,l1153,50r-94,l1059,208r94,l1153,169xm1218,144r54,l1272,208r45,l1317,50r-45,l1272,109r-54,l1218,50r-45,l1173,208r45,l1218,144xm1421,208r,l1441,203r,l1451,198r10,-5l1461,193r10,-15l1471,159r,l1471,144r-10,-15l1461,129r-10,-10l1441,114r,l1421,114r,l1411,114r-24,l1387,50r-45,l1342,208r69,l1411,208r10,xm1387,178r,-34l1406,144r,l1421,149r,l1426,154r,5l1426,159r,10l1421,174r,l1406,178r-19,xe" fillcolor="#006fba" stroked="f">
                          <v:path arrowok="t" o:connecttype="custom" o:connectlocs="85725,223520;63500,179705;170815,176530;148590,289560;268605,0;306070,289560;321945,255270;321945,217170;321945,186055;363220,226695;480060,289560;432435,182880;571500,213995;586740,248920;586740,261620;530225,273685;517525,226695;558800,186055;697230,242570;659765,229870;666115,213995;653415,289560;643890,186055;687705,189230;703580,220345;773430,217170;738505,226695;754380,189230;927735,276860;868045,289560;833120,236220;858520,191770;921385,191770;943610,236220;278130,9525;874395,223520;880745,258445;911860,236220;331470,132080;331470,56515;445135,122555;520700,119380;520700,43815;448310,37465;429260,69215;461010,62865;480060,53340;498475,62865;498475,100965;480060,110490;461010,100965;589915,132080;599440,94615;700405,107315;732155,31750;807720,132080;744855,31750;915035,128905;934085,91440;902335,72390;895985,132080;902335,94615;892810,113030" o:connectangles="0,0,0,0,0,0,0,0,0,0,0,0,0,0,0,0,0,0,0,0,0,0,0,0,0,0,0,0,0,0,0,0,0,0,0,0,0,0,0,0,0,0,0,0,0,0,0,0,0,0,0,0,0,0,0,0,0,0,0,0,0,0,0"/>
                          <o:lock v:ext="edit" verticies="t"/>
                        </v:shape>
                        <v:shape id="Freeform 7" o:spid="_x0000_s1030" style="position:absolute;left:11480;top:31;width:2401;height:3213;visibility:visible;mso-wrap-style:square;v-text-anchor:top" coordsize="378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gtF8EA&#10;AADaAAAADwAAAGRycy9kb3ducmV2LnhtbESPT4vCMBTE74LfITxhb5rqQWrXtOiyXcSbuuz50bz+&#10;YZuX0kStfnojCB6HmfkNs84G04oL9a6xrGA+i0AQF1Y3XCn4PeXTGITzyBpby6TgRg6ydDxaY6Lt&#10;lQ90OfpKBAi7BBXU3neJlK6oyaCb2Y44eKXtDfog+0rqHq8Bblq5iKKlNNhwWKixo6+aiv/j2ShY&#10;xeWmOpRb/lv9RN+uvMf7nAqlPibD5hOEp8G/w6/2TitYwvNKuAEyf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q4LRfBAAAA2gAAAA8AAAAAAAAAAAAAAAAAmAIAAGRycy9kb3du&#10;cmV2LnhtbFBLBQYAAAAABAAEAPUAAACGAwAAAAA=&#10;" path="m,506l159,451r,l179,407r-64,l135,352r,l110,342,95,337,80,322,75,312r,l80,298r20,-15l154,149r75,l194,228r70,l244,273r,l269,278r15,10l298,298r5,14l303,312r-5,15l284,337,234,456r144,50l189,,,506e" filled="f" stroked="f">
                          <v:path arrowok="t" o:connecttype="custom" o:connectlocs="0,321310;100965,286385;100965,286385;113665,258445;73025,258445;85725,223520;85725,223520;69850,217170;60325,213995;50800,204470;47625,198120;47625,198120;50800,189230;63500,179705;97790,94615;145415,94615;123190,144780;167640,144780;154940,173355;154940,173355;170815,176530;180340,182880;189230,189230;192405,198120;192405,198120;189230,207645;180340,213995;148590,289560;240030,321310;120015,0;0,321310" o:connectangles="0,0,0,0,0,0,0,0,0,0,0,0,0,0,0,0,0,0,0,0,0,0,0,0,0,0,0,0,0,0,0"/>
                        </v:shape>
                        <v:rect id="Rectangle 8" o:spid="_x0000_s1031" style="position:absolute;left:14166;top:31;width:6973;height:3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be8cQA&#10;AADaAAAADwAAAGRycy9kb3ducmV2LnhtbESPQWvCQBSE74L/YXlCL6Kb9qAlZiMiSEMpiLH1/Mi+&#10;JqHZtzG7TdJ/7wpCj8PMfMMk29E0oqfO1ZYVPC8jEMSF1TWXCj7Ph8UrCOeRNTaWScEfOdim00mC&#10;sbYDn6jPfSkChF2MCirv21hKV1Rk0C1tSxy8b9sZ9EF2pdQdDgFuGvkSRStpsOawUGFL+4qKn/zX&#10;KBiKY385f7zJ4/ySWb5m133+9a7U02zcbUB4Gv1/+NHOtII13K+EGyDT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23vHEAAAA2gAAAA8AAAAAAAAAAAAAAAAAmAIAAGRycy9k&#10;b3ducmV2LnhtbFBLBQYAAAAABAAEAPUAAACJAwAAAAA=&#10;" filled="f" stroked="f"/>
                        <v:shape id="Freeform 9" o:spid="_x0000_s1032" style="position:absolute;left:14414;top:1860;width:699;height:1067;visibility:visible;mso-wrap-style:square;v-text-anchor:top" coordsize="110,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+5G8AA&#10;AADaAAAADwAAAGRycy9kb3ducmV2LnhtbERPu07DMBTdkfgH6yJ1ow6pWkGIE5HSSu1IYcl2iW8e&#10;Ir6OYpOmf18PlToenXeaz6YXE42us6zgZRmBIK6s7rhR8PO9f34F4Tyyxt4yKbiQgzx7fEgx0fbM&#10;XzSdfCNCCLsEFbTeD4mUrmrJoFvagThwtR0N+gDHRuoRzyHc9DKOoo002HFoaHGgbUvV3+nfKHgr&#10;irlcxWZd77yetvxbfh7rQanF0/zxDsLT7O/im/ugFYSt4Uq4ATK7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h+5G8AAAADaAAAADwAAAAAAAAAAAAAAAACYAgAAZHJzL2Rvd25y&#10;ZXYueG1sUEsFBgAAAAAEAAQA9QAAAIUDAAAAAA==&#10;" path="m90,143r,l75,153,60,163r-20,5l20,168,,168,,124r20,l20,124r15,-5l45,114r,l55,104,,104,,64r55,l55,64,45,54r,l35,49r-15,l,49,,,25,r,l45,5r15,5l75,14,90,24r,l100,39r5,15l110,69r,15l110,84r,20l105,119r-5,14l90,143e" filled="f" stroked="f">
                          <v:path arrowok="t" o:connecttype="custom" o:connectlocs="57150,90805;57150,90805;47625,97155;38100,103505;25400,106680;12700,106680;0,106680;0,78740;12700,78740;12700,78740;22225,75565;28575,72390;28575,72390;34925,66040;0,66040;0,40640;34925,40640;34925,40640;28575,34290;28575,34290;22225,31115;12700,31115;0,31115;0,0;15875,0;15875,0;28575,3175;38100,6350;47625,8890;57150,15240;57150,15240;63500,24765;66675,34290;69850,43815;69850,53340;69850,53340;69850,66040;66675,75565;63500,84455;57150,90805" o:connectangles="0,0,0,0,0,0,0,0,0,0,0,0,0,0,0,0,0,0,0,0,0,0,0,0,0,0,0,0,0,0,0,0,0,0,0,0,0,0,0,0"/>
                        </v:shape>
                        <v:shape id="Freeform 10" o:spid="_x0000_s1033" style="position:absolute;left:15455;top:1860;width:826;height:1067;visibility:visible;mso-wrap-style:square;v-text-anchor:top" coordsize="130,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ib78IA&#10;AADaAAAADwAAAGRycy9kb3ducmV2LnhtbESP0WrCQBRE3wX/YbmCb7ppwWJTN6ENEZSC2rQfcMne&#10;Jmmzd0N2jenfdwXBx2FmzjCbdDStGKh3jWUFD8sIBHFpdcOVgq/P7WINwnlkja1lUvBHDtJkOtlg&#10;rO2FP2gofCUChF2MCmrvu1hKV9Zk0C1tRxy8b9sb9EH2ldQ9XgLctPIxip6kwYbDQo0dZTWVv8XZ&#10;KCh+jod8f1j501v1jlmORUBmSs1n4+sLCE+jv4dv7Z1W8AzXK+EGyO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qJvvwgAAANoAAAAPAAAAAAAAAAAAAAAAAJgCAABkcnMvZG93&#10;bnJldi54bWxQSwUGAAAAAAQABAD1AAAAhwMAAAAA&#10;" path="m130,168r-50,l80,104r-25,l55,168,,168,,,55,r,59l80,59,80,r50,l130,168e" filled="f" stroked="f">
                          <v:path arrowok="t" o:connecttype="custom" o:connectlocs="82550,106680;50800,106680;50800,66040;34925,66040;34925,106680;0,106680;0,0;34925,0;34925,37465;50800,37465;50800,0;82550,0;82550,106680" o:connectangles="0,0,0,0,0,0,0,0,0,0,0,0,0"/>
                        </v:shape>
                        <v:shape id="Freeform 11" o:spid="_x0000_s1034" style="position:absolute;left:16656;top:1860;width:692;height:1067;visibility:visible;mso-wrap-style:square;v-text-anchor:top" coordsize="109,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4t0cMA&#10;AADbAAAADwAAAGRycy9kb3ducmV2LnhtbESPT2sCMRDF7wW/QxjBW80qWMpqFP9QqIcWupWeh824&#10;CW4myybq+u07h0JvM7w37/1mtRlCq27UJx/ZwGxagCKuo/XcGDh9vz2/gkoZ2WIbmQw8KMFmPXpa&#10;YWnjnb/oVuVGSQinEg24nLtS61Q7CpimsSMW7Rz7gFnWvtG2x7uEh1bPi+JFB/QsDQ472juqL9U1&#10;GEg6Hz2F+PkzO1XRffjusJsvjJmMh+0SVKYh/5v/rt+t4Au9/CID6P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4t0cMAAADbAAAADwAAAAAAAAAAAAAAAACYAgAAZHJzL2Rv&#10;d25yZXYueG1sUEsFBgAAAAAEAAQA9QAAAIgDAAAAAA==&#10;" path="m109,49r-24,l85,49r-10,l65,54r,l55,64r54,l109,104r-54,l55,104r10,10l65,114r10,5l85,124r24,l109,168r-24,l85,168r-20,l50,163,35,153,20,143r,l10,133,5,119,,104,,84r,l,69,5,54,10,39,20,24r,l35,14,50,10,65,5,85,r24,l109,49e" filled="f" stroked="f">
                          <v:path arrowok="t" o:connecttype="custom" o:connectlocs="69215,31115;53975,31115;53975,31115;47625,31115;41275,34290;41275,34290;34925,40640;69215,40640;69215,66040;34925,66040;34925,66040;41275,72390;41275,72390;47625,75565;53975,78740;69215,78740;69215,106680;53975,106680;53975,106680;41275,106680;31750,103505;22225,97155;12700,90805;12700,90805;6350,84455;3175,75565;0,66040;0,53340;0,53340;0,43815;3175,34290;6350,24765;12700,15240;12700,15240;22225,8890;31750,6350;41275,3175;53975,0;69215,0;69215,31115" o:connectangles="0,0,0,0,0,0,0,0,0,0,0,0,0,0,0,0,0,0,0,0,0,0,0,0,0,0,0,0,0,0,0,0,0,0,0,0,0,0,0,0"/>
                        </v:shape>
                        <v:shape id="Freeform 12" o:spid="_x0000_s1035" style="position:absolute;left:17697;top:1860;width:819;height:1067;visibility:visible;mso-wrap-style:square;v-text-anchor:top" coordsize="129,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1hML8A&#10;AADbAAAADwAAAGRycy9kb3ducmV2LnhtbERPTYvCMBC9C/6HMII3TetBpWsUWRBU8GBb70Mz25Zt&#10;JrWJWv+9EQRv83ifs9r0phF36lxtWUE8jUAQF1bXXCrIs91kCcJ5ZI2NZVLwJAeb9XCwwkTbB5/p&#10;nvpShBB2CSqovG8TKV1RkUE3tS1x4P5sZ9AH2JVSd/gI4aaRsyiaS4M1h4YKW/qtqPhPb0ZBtojy&#10;y1Eetk2WzmJ9rf3teDgpNR712x8Qnnr/FX/cex3mx/D+JRwg1y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YXWEwvwAAANsAAAAPAAAAAAAAAAAAAAAAAJgCAABkcnMvZG93bnJl&#10;di54bWxQSwUGAAAAAAQABAD1AAAAhAMAAAAA&#10;" path="m129,79r,l119,94r,l109,109r-14,5l95,114r-30,5l60,119r,-45l60,74r,l75,69r,l75,59r,l70,49r,l65,49r,l55,49r,5l55,54,50,69r,99l,168,,74r,l5,39r,l15,19,35,5r,l50,r,l65,r,l85,r19,10l104,10r10,9l124,29r,l129,44r,15l129,59r,20e" filled="f" stroked="f">
                          <v:path arrowok="t" o:connecttype="custom" o:connectlocs="81915,50165;81915,50165;75565,59690;75565,59690;69215,69215;60325,72390;60325,72390;41275,75565;38100,75565;38100,46990;38100,46990;38100,46990;47625,43815;47625,43815;47625,37465;47625,37465;44450,31115;44450,31115;41275,31115;41275,31115;34925,31115;34925,34290;34925,34290;31750,43815;31750,106680;0,106680;0,46990;0,46990;3175,24765;3175,24765;9525,12065;22225,3175;22225,3175;31750,0;31750,0;41275,0;41275,0;53975,0;66040,6350;66040,6350;72390,12065;78740,18415;78740,18415;81915,27940;81915,37465;81915,37465;81915,50165" o:connectangles="0,0,0,0,0,0,0,0,0,0,0,0,0,0,0,0,0,0,0,0,0,0,0,0,0,0,0,0,0,0,0,0,0,0,0,0,0,0,0,0,0,0,0,0,0,0,0"/>
                        </v:shape>
                        <v:shape id="Freeform 13" o:spid="_x0000_s1036" style="position:absolute;left:18865;top:1860;width:661;height:1067;visibility:visible;mso-wrap-style:square;v-text-anchor:top" coordsize="104,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zVGMIA&#10;AADbAAAADwAAAGRycy9kb3ducmV2LnhtbERPS2vCQBC+F/oflhG81Y2CD6KbYFME8VJqbM9DdkyC&#10;2dklu43pv+8Khd7m43vOLh9NJwbqfWtZwXyWgCCurG65VnApDy8bED4ga+wsk4If8pBnz087TLW9&#10;8wcN51CLGMI+RQVNCC6V0lcNGfQz64gjd7W9wRBhX0vd4z2Gm04ukmQlDbYcGxp0VDRU3c7fRkGx&#10;Gtz7fv25LuavnT+VS1O6ty+lppNxvwURaAz/4j/3Ucf5C3j8Eg+Q2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jNUYwgAAANsAAAAPAAAAAAAAAAAAAAAAAJgCAABkcnMvZG93&#10;bnJldi54bWxQSwUGAAAAAAQABAD1AAAAhwMAAAAA&#10;" path="m104,49r-34,l70,49r-10,l60,49r-5,5l55,54r,5l55,59r-5,5l50,168,,168,,69r,l,39r,l5,29,15,14r,l25,10,40,5r,l70,r34,l104,49e" filled="f" stroked="f">
                          <v:path arrowok="t" o:connecttype="custom" o:connectlocs="66040,31115;44450,31115;44450,31115;38100,31115;38100,31115;34925,34290;34925,34290;34925,37465;34925,37465;31750,40640;31750,106680;0,106680;0,43815;0,43815;0,24765;0,24765;3175,18415;9525,8890;9525,8890;15875,6350;25400,3175;25400,3175;44450,0;66040,0;66040,31115" o:connectangles="0,0,0,0,0,0,0,0,0,0,0,0,0,0,0,0,0,0,0,0,0,0,0,0,0"/>
                        </v:shape>
                        <v:shape id="Freeform 14" o:spid="_x0000_s1037" style="position:absolute;left:19812;top:1860;width:1104;height:1099;visibility:visible;mso-wrap-style:square;v-text-anchor:top" coordsize="174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vbDsAA&#10;AADbAAAADwAAAGRycy9kb3ducmV2LnhtbERPS4vCMBC+L/gfwgje1tTHrlKNIgVxwdN2Ba9jM6bF&#10;ZlKaqPXfbwTB23x8z1muO1uLG7W+cqxgNExAEBdOV2wUHP62n3MQPiBrrB2Tggd5WK96H0tMtbvz&#10;L93yYEQMYZ+igjKEJpXSFyVZ9EPXEEfu7FqLIcLWSN3iPYbbWo6T5FtarDg2lNhQVlJxya9WAZ+Q&#10;ppv9zhwP5/ks+9rnE9NlSg363WYBIlAX3uKX+0fH+RN4/hIPkK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rvbDsAAAADbAAAADwAAAAAAAAAAAAAAAACYAgAAZHJzL2Rvd25y&#10;ZXYueG1sUEsFBgAAAAAEAAQA9QAAAIUDAAAAAA==&#10;" path="m149,148r,l139,158r-15,10l104,173r-15,l89,173r-19,l55,168,40,158,30,148r,l15,133,10,119,5,104,,84r,l5,69,10,54,15,39,30,24r,l40,14,55,5,70,,89,r,l104,r20,5l139,14r10,10l149,24r10,15l169,54r5,15l174,84r,l174,104r-5,15l159,133r-10,15e" filled="f" stroked="f">
                          <v:path arrowok="t" o:connecttype="custom" o:connectlocs="94615,93980;94615,93980;88265,100330;78740,106680;66040,109855;56515,109855;56515,109855;44450,109855;34925,106680;25400,100330;19050,93980;19050,93980;9525,84455;6350,75565;3175,66040;0,53340;0,53340;3175,43815;6350,34290;9525,24765;19050,15240;19050,15240;25400,8890;34925,3175;44450,0;56515,0;56515,0;66040,0;78740,3175;88265,8890;94615,15240;94615,15240;100965,24765;107315,34290;110490,43815;110490,53340;110490,53340;110490,66040;107315,75565;100965,84455;94615,93980" o:connectangles="0,0,0,0,0,0,0,0,0,0,0,0,0,0,0,0,0,0,0,0,0,0,0,0,0,0,0,0,0,0,0,0,0,0,0,0,0,0,0,0,0"/>
                        </v:shape>
                        <v:rect id="Rectangle 15" o:spid="_x0000_s1038" style="position:absolute;left:14262;top:127;width:6781;height:13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fxHMIA&#10;AADbAAAADwAAAGRycy9kb3ducmV2LnhtbERPTWvCQBC9C/6HZYReRDctIiVmIyJIQymIsfU8ZKdJ&#10;aHY2ZrdJ+u9dQehtHu9zku1oGtFT52rLCp6XEQjiwuqaSwWf58PiFYTzyBoby6Tgjxxs0+kkwVjb&#10;gU/U574UIYRdjAoq79tYSldUZNAtbUscuG/bGfQBdqXUHQ4h3DTyJYrW0mDNoaHClvYVFT/5r1Ew&#10;FMf+cv54k8f5JbN8za77/OtdqafZuNuA8DT6f/HDnekwfwX3X8IBMr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N/EcwgAAANsAAAAPAAAAAAAAAAAAAAAAAJgCAABkcnMvZG93&#10;bnJldi54bWxQSwUGAAAAAAQABAD1AAAAhwMAAAAA&#10;" filled="f" stroked="f"/>
                        <v:shape id="Freeform 16" o:spid="_x0000_s1039" style="position:absolute;left:20161;top:2203;width:438;height:413;visibility:visible;mso-wrap-style:square;v-text-anchor:top" coordsize="69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Z+qcEA&#10;AADbAAAADwAAAGRycy9kb3ducmV2LnhtbERP32vCMBB+H+x/CDfY25pOqEhtlCEKMtjYqvh8Nmdb&#10;bC4liW333y/CYG/38f28Yj2ZTgzkfGtZwWuSgiCurG65VnA87F4WIHxA1thZJgU/5GG9enwoMNd2&#10;5G8aylCLGMI+RwVNCH0upa8aMugT2xNH7mKdwRChq6V2OMZw08lZms6lwZZjQ4M9bRqqruXNKPjQ&#10;GdfnhbOnWVt9fo2ufO+3G6Wen6a3JYhAU/gX/7n3Os7P4P5LPEC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amfqnBAAAA2wAAAA8AAAAAAAAAAAAAAAAAmAIAAGRycy9kb3du&#10;cmV2LnhtbFBLBQYAAAAABAAEAPUAAACGAwAAAAA=&#10;" path="m34,r,l20,,10,10r,l5,20,,30r,l5,45r5,10l10,55,20,65r14,l34,65r10,l59,55r,l64,45,69,30r,l64,20,59,10r,l44,,34,e" filled="f" stroked="f">
                          <v:path arrowok="t" o:connecttype="custom" o:connectlocs="21590,0;21590,0;12700,0;6350,6350;6350,6350;3175,12700;0,19050;0,19050;3175,28575;6350,34925;6350,34925;12700,41275;21590,41275;21590,41275;27940,41275;37465,34925;37465,34925;40640,28575;43815,19050;43815,19050;40640,12700;37465,6350;37465,6350;27940,0;21590,0" o:connectangles="0,0,0,0,0,0,0,0,0,0,0,0,0,0,0,0,0,0,0,0,0,0,0,0,0"/>
                        </v:shape>
                        <v:shape id="Freeform 17" o:spid="_x0000_s1040" style="position:absolute;left:14573;top:349;width:698;height:1003;visibility:visible;mso-wrap-style:square;v-text-anchor:top" coordsize="110,1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y2jL4A&#10;AADbAAAADwAAAGRycy9kb3ducmV2LnhtbERPSwrCMBDdC94hjOBGNNWFSDWKCIIgij8Ud0MztsVm&#10;Upqo9fZGENzN431nMqtNIZ5Uudyygn4vAkGcWJ1zquB0XHZHIJxH1lhYJgVvcjCbNhsTjLV98Z6e&#10;B5+KEMIuRgWZ92UspUsyMuh6tiQO3M1WBn2AVSp1ha8Qbgo5iKKhNJhzaMiwpEVGyf3wMArkvZyn&#10;xXpHy811lSeb7eNyxo5S7VY9H4PwVPu/+Ode6TB/CN9fwgFy+g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jMtoy+AAAA2wAAAA8AAAAAAAAAAAAAAAAAmAIAAGRycy9kb3ducmV2&#10;LnhtbFBLBQYAAAAABAAEAPUAAACDAwAAAAA=&#10;" path="m35,158r40,l75,39r35,l110,,,,,39r35,l35,158e" filled="f" stroked="f">
                          <v:path arrowok="t" o:connecttype="custom" o:connectlocs="22225,100330;47625,100330;47625,24765;69850,24765;69850,0;0,0;0,24765;22225,24765;22225,100330" o:connectangles="0,0,0,0,0,0,0,0,0"/>
                        </v:shape>
                        <v:shape id="Freeform 18" o:spid="_x0000_s1041" style="position:absolute;left:15360;top:317;width:1454;height:1067;visibility:visible;mso-wrap-style:square;v-text-anchor:top" coordsize="229,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we78EA&#10;AADbAAAADwAAAGRycy9kb3ducmV2LnhtbERPTavCMBC8C/6HsMK7aaLiB9UoIioiePADvC7N2hab&#10;TWmi9v17Izx4l2GX2ZnZmS8bW4oX1b5wrKHfUyCIU2cKzjRcL9vuFIQPyAZLx6ThlzwsF+3WHBPj&#10;3nyi1zlkIpqwT1BDHkKVSOnTnCz6nquII3d3tcUQ1zqTpsZ3NLelHCg1lhYLjgk5VrTOKX2cn1bD&#10;4bgO+2zzUDbiCOVtVwzVTuufTrOagQjUhP/jP/XexPcn8O0SB5CL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gcHu/BAAAA2wAAAA8AAAAAAAAAAAAAAAAAmAIAAGRycy9kb3du&#10;cmV2LnhtbFBLBQYAAAAABAAEAPUAAACGAwAAAAA=&#10;" path="m45,99r20,l65,99r5,30l90,148r,l115,163r30,5l145,168r19,l184,163r15,-10l209,143r,l224,114r5,-30l229,84,224,54,209,24r,l199,14,184,5r-20,l145,r,l115,5,95,14r,l75,34,65,49r,l65,59r,l65,64r-20,l45,5,,5,,163r45,l45,99e" filled="f" stroked="f">
                          <v:path arrowok="t" o:connecttype="custom" o:connectlocs="28575,62865;41275,62865;41275,62865;44450,81915;57150,93980;57150,93980;73025,103505;92075,106680;92075,106680;104140,106680;116840,103505;126365,97155;132715,90805;132715,90805;142240,72390;145415,53340;145415,53340;142240,34290;132715,15240;132715,15240;126365,8890;116840,3175;104140,3175;92075,0;92075,0;73025,3175;60325,8890;60325,8890;47625,21590;41275,31115;41275,31115;41275,37465;41275,37465;41275,40640;28575,40640;28575,3175;0,3175;0,103505;28575,103505;28575,62865" o:connectangles="0,0,0,0,0,0,0,0,0,0,0,0,0,0,0,0,0,0,0,0,0,0,0,0,0,0,0,0,0,0,0,0,0,0,0,0,0,0,0,0"/>
                        </v:shape>
                        <v:shape id="Freeform 19" o:spid="_x0000_s1042" style="position:absolute;left:16027;top:565;width:502;height:571;visibility:visible;mso-wrap-style:square;v-text-anchor:top" coordsize="79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8vt8QA&#10;AADbAAAADwAAAGRycy9kb3ducmV2LnhtbESPQUvDQBCF74L/YRmhNzvRQ2lit0WlhbYgYtT7mB2T&#10;0OxsyG7b9N93DoK3Gd6b975ZrEbfmRMPsQ1i4WGagWGpgmultvD1ubmfg4mJxFEXhC1cOMJqeXuz&#10;oMKFs3zwqUy10RCJBVloUuoLxFg17ClOQ8+i2m8YPCVdhxrdQGcN9x0+ZtkMPbWiDQ31/NpwdSiP&#10;3sIh/5n53eZ9Xa+xx/Ll+22fY27t5G58fgKTeEz/5r/rrVN8hdVfdAB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/L7fEAAAA2wAAAA8AAAAAAAAAAAAAAAAAmAIAAGRycy9k&#10;b3ducmV2LnhtbFBLBQYAAAAABAAEAPUAAACJAwAAAAA=&#10;" path="m10,15r,l20,5,30,r,l35,r,l40,r,l45,r,l50,r,l59,5,69,15r,l79,30r,15l79,45r,20l69,75r,l59,85r-9,5l50,90r-5,l45,90r-5,l40,90r-5,l35,90r-5,l30,90,20,85,10,75r,l5,65,,45r,l5,30,10,15e" filled="f" stroked="f">
                          <v:path arrowok="t" o:connecttype="custom" o:connectlocs="6350,9525;6350,9525;12700,3175;19050,0;19050,0;22225,0;22225,0;25400,0;25400,0;28575,0;28575,0;31750,0;31750,0;37465,3175;43815,9525;43815,9525;50165,19050;50165,28575;50165,28575;50165,41275;43815,47625;43815,47625;37465,53975;31750,57150;31750,57150;28575,57150;28575,57150;25400,57150;25400,57150;22225,57150;22225,57150;19050,57150;19050,57150;12700,53975;6350,47625;6350,47625;3175,41275;0,28575;0,28575;3175,19050;6350,9525" o:connectangles="0,0,0,0,0,0,0,0,0,0,0,0,0,0,0,0,0,0,0,0,0,0,0,0,0,0,0,0,0,0,0,0,0,0,0,0,0,0,0,0,0"/>
                        </v:shape>
                        <v:shape id="Freeform 20" o:spid="_x0000_s1043" style="position:absolute;left:16878;top:349;width:1200;height:1003;visibility:visible;mso-wrap-style:square;v-text-anchor:top" coordsize="189,1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7tlsAA&#10;AADbAAAADwAAAGRycy9kb3ducmV2LnhtbERPS4vCMBC+L+x/CLOwtzXVw6rVKO6CIOjBJ3gcmrGp&#10;NpPaRK3/3giCt/n4njMcN7YUV6p94VhBu5WAIM6cLjhXsN1Mf3ogfEDWWDomBXfyMB59fgwx1e7G&#10;K7quQy5iCPsUFZgQqlRKnxmy6FuuIo7cwdUWQ4R1LnWNtxhuS9lJkl9pseDYYLCif0PZaX2xCvbn&#10;v3mX93Nc2uWxv/OL5p6URqnvr2YyABGoCW/xyz3TcX4fnr/EA+To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W7tlsAAAADbAAAADwAAAAAAAAAAAAAAAACYAgAAZHJzL2Rvd25y&#10;ZXYueG1sUEsFBgAAAAAEAAQA9QAAAIUDAAAAAA==&#10;" path="m55,69r24,89l109,158,134,69r15,89l189,158,169,,124,,94,99,70,,25,,,158r45,l55,69e" filled="f" stroked="f">
                          <v:path arrowok="t" o:connecttype="custom" o:connectlocs="34925,43815;50165,100330;69215,100330;85090,43815;94615,100330;120015,100330;107315,0;78740,0;59690,62865;44450,0;15875,0;0,100330;28575,100330;34925,43815" o:connectangles="0,0,0,0,0,0,0,0,0,0,0,0,0,0"/>
                        </v:shape>
                        <v:shape id="Freeform 21" o:spid="_x0000_s1044" style="position:absolute;left:18205;top:349;width:597;height:1003;visibility:visible;mso-wrap-style:square;v-text-anchor:top" coordsize="94,1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Lik8EA&#10;AADbAAAADwAAAGRycy9kb3ducmV2LnhtbERPTWuDQBC9B/Iflgn0FtdKSazNJkjSQijJoWrvgztR&#10;qTsr7jbaf989FHp8vO/dYTa9uNPoOssKHqMYBHFtdceNgqp8W6cgnEfW2FsmBT/k4LBfLnaYaTvx&#10;B90L34gQwi5DBa33Qyalq1sy6CI7EAfuZkeDPsCxkXrEKYSbXiZxvJEGOw4NLQ50bKn+Kr6Ngv5p&#10;Ll9Pt+q9YMyvz9vPdDLlRamH1Zy/gPA0+3/xn/usFSRhffgSfoD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SS4pPBAAAA2wAAAA8AAAAAAAAAAAAAAAAAmAIAAGRycy9kb3du&#10;cmV2LnhtbFBLBQYAAAAABAAEAPUAAACGAwAAAAA=&#10;" path="m94,119r-50,l44,94r45,l89,59r-45,l44,39r50,l94,,,,,158r94,l94,119e" filled="f" stroked="f">
                          <v:path arrowok="t" o:connecttype="custom" o:connectlocs="59690,75565;27940,75565;27940,59690;56515,59690;56515,37465;27940,37465;27940,24765;59690,24765;59690,0;0,0;0,100330;59690,100330;59690,75565" o:connectangles="0,0,0,0,0,0,0,0,0,0,0,0,0"/>
                        </v:shape>
                        <v:shape id="Freeform 22" o:spid="_x0000_s1045" style="position:absolute;left:18929;top:349;width:914;height:1003;visibility:visible;mso-wrap-style:square;v-text-anchor:top" coordsize="144,1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MXv8QA&#10;AADbAAAADwAAAGRycy9kb3ducmV2LnhtbESPQWvCQBSE7wX/w/KEXkQ3BmwluopYCopQqHrw+Mi+&#10;JqHZtzFvq7G/visIPQ4z8w0zX3auVhdqpfJsYDxKQBHn3lZcGDge3odTUBKQLdaeycCNBJaL3tMc&#10;M+uv/EmXfShUhLBkaKAMocm0lrwkhzLyDXH0vnzrMETZFtq2eI1wV+s0SV60w4rjQokNrUvKv/c/&#10;LlLylMX+rtPT266S80Q+aPs6MOa5361moAJ14T/8aG+sgXQM9y/xB+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JTF7/EAAAA2wAAAA8AAAAAAAAAAAAAAAAAmAIAAGRycy9k&#10;b3ducmV2LnhtbFBLBQYAAAAABAAEAPUAAACJAwAAAAA=&#10;" path="m45,94r54,l99,158r45,l144,,99,r,59l45,59,45,,,,,158r45,l45,94e" filled="f" stroked="f">
                          <v:path arrowok="t" o:connecttype="custom" o:connectlocs="28575,59690;62865,59690;62865,100330;91440,100330;91440,0;62865,0;62865,37465;28575,37465;28575,0;0,0;0,100330;28575,100330;28575,59690" o:connectangles="0,0,0,0,0,0,0,0,0,0,0,0,0"/>
                        </v:shape>
                        <v:shape id="Freeform 23" o:spid="_x0000_s1046" style="position:absolute;left:20002;top:349;width:819;height:1003;visibility:visible;mso-wrap-style:square;v-text-anchor:top" coordsize="129,1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8C3MIA&#10;AADbAAAADwAAAGRycy9kb3ducmV2LnhtbESPQYvCMBSE7wv+h/AEb2vaIrJUo4igCIqwKoi3Z/Ns&#10;i81LaWKt/94IC3scZr4ZZjrvTCVaalxpWUE8jEAQZ1aXnCs4HVffPyCcR9ZYWSYFL3Iwn/W+pphq&#10;++Rfag8+F6GEXYoKCu/rVEqXFWTQDW1NHLybbQz6IJtc6gafodxUMomisTRYclgosKZlQdn98DAK&#10;kmN8flR8accmXifXaLc97UdXpQb9bjEB4anz/+E/eqMDl8DnS/gBcvY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3wLcwgAAANsAAAAPAAAAAAAAAAAAAAAAAJgCAABkcnMvZG93&#10;bnJldi54bWxQSwUGAAAAAAQABAD1AAAAhwMAAAAA&#10;" path="m79,158r,l99,153r,l109,148r10,-5l119,143r10,-15l129,109r,l129,94,119,79r,l109,69,99,64r,l79,64r,l69,64r-24,l45,,,,,158r69,l69,158r10,e" filled="f" stroked="f">
                          <v:path arrowok="t" o:connecttype="custom" o:connectlocs="50165,100330;50165,100330;62865,97155;62865,97155;69215,93980;75565,90805;75565,90805;81915,81280;81915,69215;81915,69215;81915,59690;75565,50165;75565,50165;69215,43815;62865,40640;62865,40640;50165,40640;50165,40640;43815,40640;28575,40640;28575,0;0,0;0,100330;43815,100330;43815,100330;50165,100330" o:connectangles="0,0,0,0,0,0,0,0,0,0,0,0,0,0,0,0,0,0,0,0,0,0,0,0,0,0"/>
                        </v:shape>
                        <v:shape id="Freeform 24" o:spid="_x0000_s1047" style="position:absolute;left:20288;top:946;width:247;height:216;visibility:visible;mso-wrap-style:square;v-text-anchor:top" coordsize="39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fMcsQA&#10;AADbAAAADwAAAGRycy9kb3ducmV2LnhtbESPQUsDMRSE74L/ITzBm83aQmvXZhcRBL1UrAo9PpPn&#10;ZnXzsiTp7vbfG6HQ4zAz3zCbenKdGCjE1rOC21kBglh703Kj4OP96eYOREzIBjvPpOBIEerq8mKD&#10;pfEjv9GwS43IEI4lKrAp9aWUUVtyGGe+J87etw8OU5ahkSbgmOGuk/OiWEqHLecFiz09WtK/u4NT&#10;8OqH7WH989ktgt7bld6GsXj5Uur6anq4B5FoSufwqf1sFMwX8P8l/wBZ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XzHLEAAAA2wAAAA8AAAAAAAAAAAAAAAAAmAIAAGRycy9k&#10;b3ducmV2LnhtbFBLBQYAAAAABAAEAPUAAACJAwAAAAA=&#10;" path="m,34l,,19,r,l34,5r,l39,10r,5l39,15r,10l34,30r,l19,34,,34e" filled="f" stroked="f">
                          <v:path arrowok="t" o:connecttype="custom" o:connectlocs="0,21590;0,0;12065,0;12065,0;21590,3175;21590,3175;24765,6350;24765,9525;24765,9525;24765,15875;21590,19050;21590,19050;12065,21590;0,21590" o:connectangles="0,0,0,0,0,0,0,0,0,0,0,0,0,0"/>
                        </v:shape>
                      </v:group>
                      <v:group id="Группа 24" o:spid="_x0000_s1048" style="position:absolute;left:-31;width:10191;height:3213" coordorigin="-31" coordsize="10191,3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      <v:shape id="Freeform 25" o:spid="_x0000_s1049" style="position:absolute;left:3562;top:1009;width:762;height:1194;visibility:visible;mso-wrap-style:square;v-text-anchor:top" coordsize="120,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W1T8IA&#10;AADbAAAADwAAAGRycy9kb3ducmV2LnhtbESPUWvCMBSF3wf+h3CFvc2kwsasRhFB5pNu1R9waa5N&#10;sbkpTWzrv1+EwR4P55zvcFab0TWipy7UnjVkMwWCuPSm5krD5bx/+wQRIrLBxjNpeFCAzXryssLc&#10;+IF/qC9iJRKEQ44abIxtLmUoLTkMM98SJ+/qO4cxya6SpsMhwV0j50p9SIc1pwWLLe0slbfi7jQc&#10;Bneq8dErNe5PxffXMVsEm2n9Oh23SxCRxvgf/msfjIb5Ozy/pB8g1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hbVPwgAAANsAAAAPAAAAAAAAAAAAAAAAAJgCAABkcnMvZG93&#10;bnJldi54bWxQSwUGAAAAAAQABAD1AAAAhwMAAAAA&#10;" path="m120,59r,l115,84r,l105,104r,l85,114r,l60,119r-20,l40,188,,188,,,60,r,l85,5r,l105,15r,l115,34r,l120,59r,xm80,59r,l80,49,75,44r,l70,39,60,34r-20,l40,84r20,l60,84,75,79r,l80,69r,-10l80,59xe" fillcolor="#174b88" stroked="f">
                          <v:path arrowok="t" o:connecttype="custom" o:connectlocs="76200,37465;76200,37465;73025,53340;73025,53340;66675,66040;66675,66040;53975,72390;53975,72390;38100,75565;25400,75565;25400,119380;0,119380;0,0;38100,0;38100,0;53975,3175;53975,3175;66675,9525;66675,9525;73025,21590;73025,21590;76200,37465;76200,37465;50800,37465;50800,37465;50800,31115;47625,27940;47625,27940;44450,24765;38100,21590;25400,21590;25400,53340;38100,53340;38100,53340;47625,50165;47625,50165;50800,43815;50800,37465;50800,37465" o:connectangles="0,0,0,0,0,0,0,0,0,0,0,0,0,0,0,0,0,0,0,0,0,0,0,0,0,0,0,0,0,0,0,0,0,0,0,0,0,0,0"/>
                          <o:lock v:ext="edit" verticies="t"/>
                        </v:shape>
                        <v:shape id="Freeform 26" o:spid="_x0000_s1050" style="position:absolute;left:4508;top:1009;width:794;height:1226;visibility:visible;mso-wrap-style:square;v-text-anchor:top" coordsize="125,1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Ht+sQA&#10;AADbAAAADwAAAGRycy9kb3ducmV2LnhtbESPS2sCQRCE7wH/w9CCtzgbMaIbRzFCwJuPiLk2O70P&#10;stOz7rS65tc7gUCORVV9Rc2XnavVldpQeTbwMkxAEWfeVlwYOH5+PE9BBUG2WHsmA3cKsFz0nuaY&#10;Wn/jPV0PUqgI4ZCigVKkSbUOWUkOw9A3xNHLfetQomwLbVu8Rbir9ShJJtphxXGhxIbWJWXfh4sz&#10;sL987Rr/ej79TPPNaTueyTp/F2MG/W71Bkqok//wX3tjDYwm8Psl/gC9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R7frEAAAA2wAAAA8AAAAAAAAAAAAAAAAAmAIAAGRycy9k&#10;b3ducmV2LnhtbFBLBQYAAAAABAAEAPUAAACJAwAAAAA=&#10;" path="m125,129r,l120,153r,l105,173r,l85,188r,l60,193r,l45,188r-10,l35,188,15,173r,l5,153r,l,129,,59r,l5,39r,l15,20r,l35,5r,l45,,60,r,l75,,90,5r,l110,20r,l120,39r,l125,59r,70xm85,59r,l80,49r,l80,44r,l70,39r,l60,34r,l50,39r,l45,44r,l40,49r,l40,59r,70l40,129r5,19l45,148r5,5l60,153r,l75,148r,l80,144r5,-10l85,59xe" fillcolor="#174b88" stroked="f">
                          <v:path arrowok="t" o:connecttype="custom" o:connectlocs="79375,81915;76200,97155;66675,109855;53975,119380;38100,122555;22225,119380;9525,109855;3175,97155;0,81915;0,37465;3175,24765;9525,12700;22225,3175;38100,0;47625,0;57150,3175;69850,12700;76200,24765;79375,81915;53975,37465;50800,31115;50800,27940;44450,24765;38100,21590;31750,24765;28575,27940;25400,31115;25400,81915;28575,93980;31750,97155;38100,97155;47625,93980;53975,85090" o:connectangles="0,0,0,0,0,0,0,0,0,0,0,0,0,0,0,0,0,0,0,0,0,0,0,0,0,0,0,0,0,0,0,0,0"/>
                          <o:lock v:ext="edit" verticies="t"/>
                        </v:shape>
                        <v:shape id="Freeform 27" o:spid="_x0000_s1051" style="position:absolute;left:5518;top:1009;width:793;height:1226;visibility:visible;mso-wrap-style:square;v-text-anchor:top" coordsize="125,1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S/D8IA&#10;AADbAAAADwAAAGRycy9kb3ducmV2LnhtbESP0YrCMBRE3xf8h3AF39ZEXVSqUYoi+LCwWP2AS3Nt&#10;S5ub0kStfv1mYcHHYWbOMOttbxtxp85XjjVMxgoEce5MxYWGy/nwuQThA7LBxjFpeJKH7WbwscbE&#10;uAef6J6FQkQI+wQ1lCG0iZQ+L8miH7uWOHpX11kMUXaFNB0+Itw2cqrUXFqsOC6U2NKupLzOblbD&#10;tT6orE7VV5bOf2bfZ+Nf+d5rPRr26QpEoD68w//to9EwXcDfl/gD5O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FL8PwgAAANsAAAAPAAAAAAAAAAAAAAAAAJgCAABkcnMvZG93&#10;bnJldi54bWxQSwUGAAAAAAQABAD1AAAAhwMAAAAA&#10;" path="m125,144r,l115,163r-15,15l100,178,85,188r-20,5l65,193,45,188r-10,l35,188,15,173r,l5,153r,l,129,,59r,l5,39r,l15,20r,l35,5r,l45,,65,r,l85,5r,l105,15r,l115,29r,l125,44,85,59r,l85,49r,l80,44r,l75,39r,l65,34r,l55,39r,l45,44r,l40,49r,l40,59r,70l40,129r5,19l45,148r10,5l65,153r,l75,148r,l80,144r5,-10l125,144xe" fillcolor="#174b88" stroked="f">
                          <v:path arrowok="t" o:connecttype="custom" o:connectlocs="79375,91440;79375,91440;73025,103505;63500,113030;63500,113030;53975,119380;41275,122555;41275,122555;28575,119380;22225,119380;22225,119380;9525,109855;9525,109855;3175,97155;3175,97155;0,81915;0,37465;0,37465;3175,24765;3175,24765;9525,12700;9525,12700;22225,3175;22225,3175;28575,0;41275,0;41275,0;53975,3175;53975,3175;66675,9525;66675,9525;73025,18415;73025,18415;79375,27940;53975,37465;53975,37465;53975,31115;53975,31115;50800,27940;50800,27940;47625,24765;47625,24765;41275,21590;41275,21590;34925,24765;34925,24765;28575,27940;28575,27940;25400,31115;25400,31115;25400,37465;25400,81915;25400,81915;28575,93980;28575,93980;34925,97155;41275,97155;41275,97155;47625,93980;47625,93980;50800,91440;53975,85090;79375,91440" o:connectangles="0,0,0,0,0,0,0,0,0,0,0,0,0,0,0,0,0,0,0,0,0,0,0,0,0,0,0,0,0,0,0,0,0,0,0,0,0,0,0,0,0,0,0,0,0,0,0,0,0,0,0,0,0,0,0,0,0,0,0,0,0,0,0"/>
                        </v:shape>
                        <v:shape id="Freeform 28" o:spid="_x0000_s1052" style="position:absolute;left:6496;top:1009;width:793;height:1226;visibility:visible;mso-wrap-style:square;v-text-anchor:top" coordsize="125,1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srfcAA&#10;AADbAAAADwAAAGRycy9kb3ducmV2LnhtbERPzYrCMBC+C/sOYYS9aaIrsnRNS1kR9iCI1QcYmrEt&#10;bSalidr16c1B8Pjx/W+y0XbiRoNvHGtYzBUI4tKZhisN59Nu9g3CB2SDnWPS8E8esvRjssHEuDsf&#10;6VaESsQQ9glqqEPoEyl9WZNFP3c9ceQubrAYIhwqaQa8x3DbyaVSa2mx4dhQY0+/NZVtcbUaLu1O&#10;FW2uVkW+PnztT8Y/yq3X+nM65j8gAo3hLX65/4yGZRwbv8QfINM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YsrfcAAAADbAAAADwAAAAAAAAAAAAAAAACYAgAAZHJzL2Rvd25y&#10;ZXYueG1sUEsFBgAAAAAEAAQA9QAAAIUDAAAAAA==&#10;" path="m120,144r,l115,163r-15,15l100,178,85,188r-20,5l65,193,45,188r-10,l35,188,15,173r,l5,153r,l,129,,59r,l5,39r,l15,20r,l35,5r,l45,,65,r,l85,5r,l105,15r,l115,29r,l125,44,85,59r,l85,49r,l80,44r,l75,39r,l65,34r,l50,39r,l45,44r,l40,49r,l40,59r,70l40,129r5,19l45,148r10,5l65,153r,l75,148r,l80,144r5,-10l120,144xe" fillcolor="#174b88" stroked="f">
                          <v:path arrowok="t" o:connecttype="custom" o:connectlocs="76200,91440;76200,91440;73025,103505;63500,113030;63500,113030;53975,119380;41275,122555;41275,122555;28575,119380;22225,119380;22225,119380;9525,109855;9525,109855;3175,97155;3175,97155;0,81915;0,37465;0,37465;3175,24765;3175,24765;9525,12700;9525,12700;22225,3175;22225,3175;28575,0;41275,0;41275,0;53975,3175;53975,3175;66675,9525;66675,9525;73025,18415;73025,18415;79375,27940;53975,37465;53975,37465;53975,31115;53975,31115;50800,27940;50800,27940;47625,24765;47625,24765;41275,21590;41275,21590;31750,24765;31750,24765;28575,27940;28575,27940;25400,31115;25400,31115;25400,37465;25400,81915;25400,81915;28575,93980;28575,93980;34925,97155;41275,97155;41275,97155;47625,93980;47625,93980;50800,91440;53975,85090;76200,91440" o:connectangles="0,0,0,0,0,0,0,0,0,0,0,0,0,0,0,0,0,0,0,0,0,0,0,0,0,0,0,0,0,0,0,0,0,0,0,0,0,0,0,0,0,0,0,0,0,0,0,0,0,0,0,0,0,0,0,0,0,0,0,0,0,0,0"/>
                        </v:shape>
                        <v:shape id="Freeform 29" o:spid="_x0000_s1053" style="position:absolute;left:7505;top:1009;width:699;height:1194;visibility:visible;mso-wrap-style:square;v-text-anchor:top" coordsize="110,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5KecMA&#10;AADbAAAADwAAAGRycy9kb3ducmV2LnhtbESPQWvCQBSE74L/YXmCl6KbipQaXSVIpb1qc9DbM/tM&#10;otm3Ibsx6b/vCoLHYWa+YVab3lTiTo0rLSt4n0YgiDOrS84VpL+7yScI55E1VpZJwR852KyHgxXG&#10;2na8p/vB5yJA2MWooPC+jqV0WUEG3dTWxMG72MagD7LJpW6wC3BTyVkUfUiDJYeFAmvaFpTdDq1R&#10;8JWat/O1TeR3u09S2R7npy6ZKzUe9ckShKfev8LP9o9WMFvA40v4AXL9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j5KecMAAADbAAAADwAAAAAAAAAAAAAAAACYAgAAZHJzL2Rv&#10;d25yZXYueG1sUEsFBgAAAAAEAAQA9QAAAIgDAAAAAA==&#10;" path="m,188l,,110,r,34l40,34r,40l100,74r,40l40,114r,39l110,153r,35l,188xe" fillcolor="#174b88" stroked="f">
                          <v:path arrowok="t" o:connecttype="custom" o:connectlocs="0,119380;0,0;69850,0;69850,21590;25400,21590;25400,46990;63500,46990;63500,72390;25400,72390;25400,97155;69850,97155;69850,119380;0,119380" o:connectangles="0,0,0,0,0,0,0,0,0,0,0,0,0"/>
                        </v:shape>
                        <v:shape id="Freeform 30" o:spid="_x0000_s1054" style="position:absolute;left:8362;top:1009;width:756;height:1194;visibility:visible;mso-wrap-style:square;v-text-anchor:top" coordsize="119,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uBqMAA&#10;AADbAAAADwAAAGRycy9kb3ducmV2LnhtbERPy4rCMBTdD/gP4QruxlRlRq1GEUEZNwM+ENxdmmtT&#10;bG5KE2v9e7MQXB7Oe75sbSkaqn3hWMGgn4AgzpwuOFdwOm6+JyB8QNZYOiYFT/KwXHS+5phq9+A9&#10;NYeQixjCPkUFJoQqldJnhiz6vquII3d1tcUQYZ1LXeMjhttSDpPkV1osODYYrGhtKLsd7lbB/7ia&#10;tke98xe7OuemOV8n2x+pVK/brmYgArXhI367/7SCUVwfv8QfIB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muBqMAAAADbAAAADwAAAAAAAAAAAAAAAACYAgAAZHJzL2Rvd25y&#10;ZXYueG1sUEsFBgAAAAAEAAQA9QAAAIUDAAAAAA==&#10;" path="m79,34r,154l39,188,39,34,,34,,,119,r,34l79,34xe" fillcolor="#174b88" stroked="f">
                          <v:path arrowok="t" o:connecttype="custom" o:connectlocs="50165,21590;50165,119380;24765,119380;24765,21590;0,21590;0,0;75565,0;75565,21590;50165,21590" o:connectangles="0,0,0,0,0,0,0,0,0"/>
                        </v:shape>
                        <v:shape id="Freeform 31" o:spid="_x0000_s1055" style="position:absolute;left:9340;top:1009;width:820;height:1194;visibility:visible;mso-wrap-style:square;v-text-anchor:top" coordsize="129,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hVBsYA&#10;AADbAAAADwAAAGRycy9kb3ducmV2LnhtbESPQWvCQBSE74L/YXlCL1I3VqgluopUChHaQ7UpeHtk&#10;n0kw+zbsbjT667uFQo/DzHzDLNe9acSFnK8tK5hOEhDEhdU1lwq+Dm+PLyB8QNbYWCYFN/KwXg0H&#10;S0y1vfInXfahFBHCPkUFVQhtKqUvKjLoJ7Yljt7JOoMhSldK7fAa4aaRT0nyLA3WHBcqbOm1ouK8&#10;74yCY7az799ZbjbdFv24y932/jFX6mHUbxYgAvXhP/zXzrSC2RR+v8QfI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xhVBsYAAADbAAAADwAAAAAAAAAAAAAAAACYAgAAZHJz&#10;L2Rvd25yZXYueG1sUEsFBgAAAAAEAAQA9QAAAIsDAAAAAA==&#10;" path="m89,188r,-99l89,89,34,188,,188,,,34,r,109l39,109,89,r40,l129,188r-40,xe" fillcolor="#174b88" stroked="f">
                          <v:path arrowok="t" o:connecttype="custom" o:connectlocs="56515,119380;56515,56515;56515,56515;21590,119380;0,119380;0,0;21590,0;21590,69215;24765,69215;56515,0;81915,0;81915,119380;56515,119380" o:connectangles="0,0,0,0,0,0,0,0,0,0,0,0,0"/>
                        </v:shape>
                        <v:shape id="Freeform 32" o:spid="_x0000_s1056" style="position:absolute;left:31;top:127;width:2966;height:2959;visibility:visible;mso-wrap-style:square;v-text-anchor:top" coordsize="467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xf2MQA&#10;AADbAAAADwAAAGRycy9kb3ducmV2LnhtbESPX2vCQBDE34V+h2OFvulFC0Wjp0hpobQv9Q+ib0tu&#10;TaK5vZC9avLtewXBx2FmfsPMl62r1JUaKT0bGA0TUMSZtyXnBnbbj8EElARki5VnMtCRwHLx1Jtj&#10;av2N13TdhFxFCEuKBooQ6lRryQpyKENfE0fv5BuHIcom17bBW4S7So+T5FU7LDkuFFjTW0HZZfPr&#10;DBxO50PXVbj+ka/3fZBsKt/HqTHP/XY1AxWoDY/wvf1pDbyM4f9L/AF6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sX9jEAAAA2wAAAA8AAAAAAAAAAAAAAAAAmAIAAGRycy9k&#10;b3ducmV2LnhtbFBLBQYAAAAABAAEAPUAAACJAwAAAAA=&#10;" path="m467,233r,l462,283r-15,39l427,362r-30,35l363,426r-40,20l278,461r-45,5l233,466r-44,-5l144,446,104,426,70,397,40,362,20,322,5,283,,233r,l5,188,20,144,40,104,70,69,104,40,144,20,189,5,233,r,l278,5r45,15l363,40r34,29l427,104r20,40l462,188r5,45xe" fillcolor="#174b88" stroked="f">
                          <v:path arrowok="t" o:connecttype="custom" o:connectlocs="296545,147955;296545,147955;293370,179705;283845,204470;271145,229870;252095,252095;230505,270510;205105,283210;176530,292735;147955,295910;147955,295910;120015,292735;91440,283210;66040,270510;44450,252095;25400,229870;12700,204470;3175,179705;0,147955;0,147955;3175,119380;12700,91440;25400,66040;44450,43815;66040,25400;91440,12700;120015,3175;147955,0;147955,0;176530,3175;205105,12700;230505,25400;252095,43815;271145,66040;283845,91440;293370,119380;296545,147955" o:connectangles="0,0,0,0,0,0,0,0,0,0,0,0,0,0,0,0,0,0,0,0,0,0,0,0,0,0,0,0,0,0,0,0,0,0,0,0,0"/>
                        </v:shape>
                        <v:shape id="Freeform 33" o:spid="_x0000_s1057" style="position:absolute;left:31;top:127;width:2966;height:2959;visibility:visible;mso-wrap-style:square;v-text-anchor:top" coordsize="467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BQbMIA&#10;AADbAAAADwAAAGRycy9kb3ducmV2LnhtbESPQWvCQBSE70L/w/IKvUizUaGE1FWKVPFUUJv7a/Y1&#10;Cc2+Ddlnkv77riD0OMzMN8x6O7lWDdSHxrOBRZKCIi69bbgy8HnZP2eggiBbbD2TgV8KsN08zNaY&#10;Wz/yiYazVCpCOORooBbpcq1DWZPDkPiOOHrfvncoUfaVtj2OEe5avUzTF+2w4bhQY0e7msqf89UZ&#10;OMoJZbF7TyM7+yquxeEw/3DGPD1Ob6+ghCb5D9/bR2tgtYLbl/gD9O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AFBswgAAANsAAAAPAAAAAAAAAAAAAAAAAJgCAABkcnMvZG93&#10;bnJldi54bWxQSwUGAAAAAAQABAD1AAAAhwMAAAAA&#10;" path="m467,233r,l462,283r-15,39l427,362r-30,35l363,426r-40,20l278,461r-45,5l233,466r-44,-5l144,446,104,426,70,397,40,362,20,322,5,283,,233r,l5,188,20,144,40,104,70,69,104,40,144,20,189,5,233,r,l278,5r45,15l363,40r34,29l427,104r20,40l462,188r5,45e" filled="f" stroked="f">
                          <v:path arrowok="t" o:connecttype="custom" o:connectlocs="296545,147955;296545,147955;293370,179705;283845,204470;271145,229870;252095,252095;230505,270510;205105,283210;176530,292735;147955,295910;147955,295910;120015,292735;91440,283210;66040,270510;44450,252095;25400,229870;12700,204470;3175,179705;0,147955;0,147955;3175,119380;12700,91440;25400,66040;44450,43815;66040,25400;91440,12700;120015,3175;147955,0;147955,0;176530,3175;205105,12700;230505,25400;252095,43815;271145,66040;283845,91440;293370,119380;296545,147955" o:connectangles="0,0,0,0,0,0,0,0,0,0,0,0,0,0,0,0,0,0,0,0,0,0,0,0,0,0,0,0,0,0,0,0,0,0,0,0,0"/>
                        </v:shape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34" o:spid="_x0000_s1058" type="#_x0000_t75" style="position:absolute;left:-31;top:95;width:3123;height:31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82gTzCAAAA2wAAAA8AAABkcnMvZG93bnJldi54bWxEj81qwzAQhO+FvoPYQm+NnDSYxokSSoOh&#10;9NakkOtibWwTaWUk+e/tq0Kgx2FmvmF2h8kaMZAPrWMFy0UGgrhyuuVawc+5fHkDESKyRuOYFMwU&#10;4LB/fNhhod3I3zScYi0ShEOBCpoYu0LKUDVkMSxcR5y8q/MWY5K+ltrjmODWyFWW5dJiy2mhwY4+&#10;Gqpup94q6M7DvJnzPvsqe8PHMWfjy4tSz0/T+xZEpCn+h+/tT63gdQ1/X9IPkP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vNoE8wgAAANsAAAAPAAAAAAAAAAAAAAAAAJ8C&#10;AABkcnMvZG93bnJldi54bWxQSwUGAAAAAAQABAD3AAAAjgMAAAAA&#10;">
                          <v:imagedata r:id="rId15" o:title=""/>
                        </v:shape>
                        <v:shape id="Picture 35" o:spid="_x0000_s1059" type="#_x0000_t75" style="position:absolute;left:787;top:190;width:1892;height:16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xyGbFAAAA2wAAAA8AAABkcnMvZG93bnJldi54bWxEj0FrwkAUhO8F/8PyhF6kbtqiSMxGRCha&#10;rIhpe39mn0kw+zZk1xj767sFocdhZr5hkkVvatFR6yrLCp7HEQji3OqKCwVfn29PMxDOI2usLZOC&#10;GzlYpIOHBGNtr3ygLvOFCBB2MSoovW9iKV1ekkE3tg1x8E62NeiDbAupW7wGuKnlSxRNpcGKw0KJ&#10;Da1Kys/ZxSjYfx8Zq/XPunuffGy23ehy3K1Iqcdhv5yD8NT7//C9vdEKXifw9yX8AJn+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cchmxQAAANsAAAAPAAAAAAAAAAAAAAAA&#10;AJ8CAABkcnMvZG93bnJldi54bWxQSwUGAAAAAAQABAD3AAAAkQMAAAAA&#10;">
                          <v:imagedata r:id="rId16" o:title=""/>
                        </v:shape>
                        <v:shape id="Picture 36" o:spid="_x0000_s1060" type="#_x0000_t75" style="position:absolute;left:1073;top:158;width:1416;height:13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QiZvEAAAA2wAAAA8AAABkcnMvZG93bnJldi54bWxEj81qwzAQhO+BvoPYQm+J7Bac4kYxoZC0&#10;UHKI49631sY2sVbGkn/69lUhkOMwM98wm2w2rRipd41lBfEqAkFcWt1wpaA475evIJxH1thaJgW/&#10;5CDbPiw2mGo78YnG3FciQNilqKD2vkuldGVNBt3KdsTBu9jeoA+yr6TucQpw08rnKEqkwYbDQo0d&#10;vddUXvPBKPgar5x854dhffjI4+70Q/tjQUo9Pc67NxCeZn8P39qfWsFLAv9fwg+Q2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YQiZvEAAAA2wAAAA8AAAAAAAAAAAAAAAAA&#10;nwIAAGRycy9kb3ducmV2LnhtbFBLBQYAAAAABAAEAPcAAACQAwAAAAA=&#10;">
                          <v:imagedata r:id="rId17" o:title=""/>
                        </v:shape>
                        <v:shape id="Freeform 37" o:spid="_x0000_s1061" style="position:absolute;left:1670;top:628;width:381;height:413;visibility:visible;mso-wrap-style:square;v-text-anchor:top" coordsize="60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zoq8AA&#10;AADbAAAADwAAAGRycy9kb3ducmV2LnhtbESPzYrCMBSF94LvEK7gzqYqqHSMIoogAy6swmwvzZ2m&#10;0+amNFE7b28GBlwezs/HWW9724gHdb5yrGCapCCIC6crLhXcrsfJCoQPyBobx6TglzxsN8PBGjPt&#10;nnyhRx5KEUfYZ6jAhNBmUvrCkEWfuJY4et+usxii7EqpO3zGcdvIWZoupMWKI8FgS3tDRZ3fbeTu&#10;689QNj95jWRwvrjw4ey/lBqP+t0HiEB9eIf/2yetYL6Evy/xB8jN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Kzoq8AAAADbAAAADwAAAAAAAAAAAAAAAACYAgAAZHJzL2Rvd25y&#10;ZXYueG1sUEsFBgAAAAAEAAQA9QAAAIUDAAAAAA==&#10;" path="m30,r,l45,5r10,5l60,20r,15l60,35r,10l50,55,40,60,30,65r,l15,60,5,55,,45,,30r,l,20,10,10,20,5,30,xe" stroked="f">
                          <v:path arrowok="t" o:connecttype="custom" o:connectlocs="19050,0;19050,0;28575,3175;34925,6350;38100,12700;38100,22225;38100,22225;38100,28575;31750,34925;25400,38100;19050,41275;19050,41275;9525,38100;3175,34925;0,28575;0,19050;0,19050;0,12700;6350,6350;12700,3175;19050,0" o:connectangles="0,0,0,0,0,0,0,0,0,0,0,0,0,0,0,0,0,0,0,0,0"/>
                        </v:shape>
                        <v:shape id="Freeform 38" o:spid="_x0000_s1062" style="position:absolute;left:1670;top:628;width:381;height:413;visibility:visible;mso-wrap-style:square;v-text-anchor:top" coordsize="60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YjnsAA&#10;AADbAAAADwAAAGRycy9kb3ducmV2LnhtbERPW2vCMBR+F/Yfwhn4pskUhnSmZWzIBGHMy94PzbGN&#10;bU5Kkmn375eHgY8f331dja4XVwrRetbwNFcgiGtvLDcaTsfNbAUiJmSDvWfS8EsRqvJhssbC+Bvv&#10;6XpIjcghHAvU0KY0FFLGuiWHce4H4sydfXCYMgyNNAFvOdz1cqHUs3RoOTe0ONBbS3V3+HEaLt3K&#10;fixp23H42n2+h2+lbHPSevo4vr6ASDSmu/jfvTUalnls/pJ/gCz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HYjnsAAAADbAAAADwAAAAAAAAAAAAAAAACYAgAAZHJzL2Rvd25y&#10;ZXYueG1sUEsFBgAAAAAEAAQA9QAAAIUDAAAAAA==&#10;" path="m30,r,l45,5r10,5l60,20r,15l60,35r,10l50,55,40,60,30,65r,l15,60,5,55,,45,,30r,l,20,10,10,20,5,30,e" filled="f" stroked="f">
                          <v:path arrowok="t" o:connecttype="custom" o:connectlocs="19050,0;19050,0;28575,3175;34925,6350;38100,12700;38100,22225;38100,22225;38100,28575;31750,34925;25400,38100;19050,41275;19050,41275;9525,38100;3175,34925;0,28575;0,19050;0,19050;0,12700;6350,6350;12700,3175;19050,0" o:connectangles="0,0,0,0,0,0,0,0,0,0,0,0,0,0,0,0,0,0,0,0,0"/>
                        </v:shape>
                        <v:shape id="Freeform 39" o:spid="_x0000_s1063" style="position:absolute;left:1390;width:502;height:850;visibility:visible;mso-wrap-style:square;v-text-anchor:top" coordsize="79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5Zd8EA&#10;AADbAAAADwAAAGRycy9kb3ducmV2LnhtbESPT4vCMBTE74LfITxhbzZdF/xTm4oou3jV6v3RPNuy&#10;zUtpou3upzeC4HGYmd8w6WYwjbhT52rLCj6jGARxYXXNpYJz/j1dgnAeWWNjmRT8kYNNNh6lmGjb&#10;85HuJ1+KAGGXoILK+zaR0hUVGXSRbYmDd7WdQR9kV0rdYR/gppGzOJ5LgzWHhQpb2lVU/J5uRkHe&#10;N8dcFrect/uZnC/c/+Vnt1fqYzJs1yA8Df4dfrUPWsHXCp5fwg+Q2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SuWXfBAAAA2wAAAA8AAAAAAAAAAAAAAAAAmAIAAGRycy9kb3du&#10;cmV2LnhtbFBLBQYAAAAABAAEAPUAAACGAwAAAAA=&#10;" path="m69,134l,15,24,,79,129r-10,5xe" stroked="f">
                          <v:path arrowok="t" o:connecttype="custom" o:connectlocs="43815,85090;0,9525;15240,0;50165,81915;43815,85090" o:connectangles="0,0,0,0,0"/>
                        </v:shape>
                        <v:shape id="Freeform 40" o:spid="_x0000_s1064" style="position:absolute;left:222;top:596;width:1638;height:286;visibility:visible;mso-wrap-style:square;v-text-anchor:top" coordsize="258,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BehcAA&#10;AADbAAAADwAAAGRycy9kb3ducmV2LnhtbERPy2oCMRTdC/2HcAtuimYUKzIapVUEt2qLuLtOrvNw&#10;cjMkUce/NwvB5eG8Z4vW1OJGzpeWFQz6CQjizOqScwV/+3VvAsIHZI21ZVLwIA+L+Udnhqm2d97S&#10;bRdyEUPYp6igCKFJpfRZQQZ93zbEkTtbZzBE6HKpHd5juKnlMEnG0mDJsaHAhpYFZZfd1Sg4Ve6/&#10;Ola/tNr478v4cPraZg9SqvvZ/kxBBGrDW/xyb7SCUVwfv8QfIO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GBehcAAAADbAAAADwAAAAAAAAAAAAAAAACYAgAAZHJzL2Rvd25y&#10;ZXYueG1sUEsFBgAAAAAEAAQA9QAAAIUDAAAAAA==&#10;" path="m258,45l,30,,,258,35r,10xe" stroked="f">
                          <v:path arrowok="t" o:connecttype="custom" o:connectlocs="163830,28575;0,19050;0,0;163830,22225;163830,28575" o:connectangles="0,0,0,0,0"/>
                        </v:shape>
                        <v:shape id="Freeform 41" o:spid="_x0000_s1065" style="position:absolute;top:819;width:1892;height:1225;visibility:visible;mso-wrap-style:square;v-text-anchor:top" coordsize="298,1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P0CcQA&#10;AADbAAAADwAAAGRycy9kb3ducmV2LnhtbESPT2vCQBTE74V+h+UVeilmo1QrMauI0FKP/qleH9nX&#10;JJh9G7LbZPvtXUHwOMzMb5h8FUwjeupcbVnBOElBEBdW11wqOB4+R3MQziNrbCyTgn9ysFo+P+WY&#10;aTvwjvq9L0WEsMtQQeV9m0npiooMusS2xNH7tZ1BH2VXSt3hEOGmkZM0nUmDNceFClvaVFRc9n9G&#10;wcc0zL7abXCbno5vP5fhdD6tJ0q9voT1AoSn4B/he/tbK3gfw+1L/AFye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D9AnEAAAA2wAAAA8AAAAAAAAAAAAAAAAAmAIAAGRycy9k&#10;b3ducmV2LnhtbFBLBQYAAAAABAAEAPUAAACJAwAAAAA=&#10;" path="m298,5l15,193,,169,288,r10,5xe" stroked="f">
                          <v:path arrowok="t" o:connecttype="custom" o:connectlocs="189230,3175;9525,122555;0,107315;182880,0;189230,3175" o:connectangles="0,0,0,0,0"/>
                        </v:shape>
                        <v:shape id="Freeform 42" o:spid="_x0000_s1066" style="position:absolute;left:787;top:819;width:1105;height:2171;visibility:visible;mso-wrap-style:square;v-text-anchor:top" coordsize="174,3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44KMMA&#10;AADbAAAADwAAAGRycy9kb3ducmV2LnhtbESPT4vCMBTE74LfITxhb5pWRZeusYgoeFr8h+dH87at&#10;27yUJtq6n34jCB6HmfkNs0g7U4k7Na60rCAeRSCIM6tLzhWcT9vhJwjnkTVWlknBgxyky35vgYm2&#10;LR/ofvS5CBB2CSoovK8TKV1WkEE3sjVx8H5sY9AH2eRSN9gGuKnkOIpm0mDJYaHAmtYFZb/Hm1HQ&#10;zv/q2WY9KSft92W/mz4qfb3GSn0MutUXCE+df4df7Z1WMB3D80v4AXL5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m44KMMAAADbAAAADwAAAAAAAAAAAAAAAACYAgAAZHJzL2Rv&#10;d25yZXYueG1sUEsFBgAAAAAEAAQA9QAAAIgDAAAAAA==&#10;" path="m174,5l25,342,,332,164,r10,5xe" stroked="f">
                          <v:path arrowok="t" o:connecttype="custom" o:connectlocs="110490,3175;15875,217170;0,210820;104140,0;110490,3175" o:connectangles="0,0,0,0,0"/>
                        </v:shape>
                        <v:shape id="Freeform 43" o:spid="_x0000_s1067" style="position:absolute;left:1828;top:819;width:413;height:2203;visibility:visible;mso-wrap-style:square;v-text-anchor:top" coordsize="65,3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mHYsUA&#10;AADbAAAADwAAAGRycy9kb3ducmV2LnhtbESPQWvCQBSE7wX/w/IEb3XTWopGV1Eh0BaKmAh6fGSf&#10;SWj2bZpdk/TfdwtCj8PMfMOsNoOpRUetqywreJpGIIhzqysuFJyy5HEOwnlkjbVlUvBDDjbr0cMK&#10;Y217PlKX+kIECLsYFZTeN7GULi/JoJvahjh4V9sa9EG2hdQt9gFuavkcRa/SYMVhocSG9iXlX+nN&#10;KHhP0u/ukJx3i+rz43bYn4pL5nqlJuNhuwThafD/4Xv7TSt4mcHfl/AD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GYdixQAAANsAAAAPAAAAAAAAAAAAAAAAAJgCAABkcnMv&#10;ZG93bnJldi54bWxQSwUGAAAAAAQABAD1AAAAigMAAAAA&#10;" path="m10,l65,342r-25,5l,5,10,xe" stroked="f">
                          <v:path arrowok="t" o:connecttype="custom" o:connectlocs="6350,0;41275,217170;25400,220345;0,3175;6350,0" o:connectangles="0,0,0,0,0"/>
                        </v:shape>
                        <v:shape id="Freeform 44" o:spid="_x0000_s1068" style="position:absolute;left:1828;top:819;width:1327;height:1320;visibility:visible;mso-wrap-style:square;v-text-anchor:top" coordsize="209,2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HK4MIA&#10;AADbAAAADwAAAGRycy9kb3ducmV2LnhtbESPQWvCQBSE7wX/w/IEb3VjESnRVUKlRXqr9aC31+wz&#10;2Tb7NmRfY/rvu4LgcZiZb5jVZvCN6qmLLrCB2TQDRVwG67gycPh8fXwGFQXZYhOYDPxRhM169LDC&#10;3IYLf1C/l0olCMccDdQiba51LGvyGKehJU7eOXQeJcmu0rbDS4L7Rj9l2UJ7dJwWamzppabyZ//r&#10;DYTTQaLfhq9v9+bk2J+Ld0uFMZPxUCxBCQ1yD9/aO2tgPofrl/QD9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8crgwgAAANsAAAAPAAAAAAAAAAAAAAAAAJgCAABkcnMvZG93&#10;bnJldi54bWxQSwUGAAAAAAQABAD1AAAAhwMAAAAA&#10;" path="m10,l209,188r-20,20l,5,10,xe" stroked="f">
                          <v:path arrowok="t" o:connecttype="custom" o:connectlocs="6350,0;132715,119380;120015,132080;0,3175;6350,0" o:connectangles="0,0,0,0,0"/>
                        </v:shape>
                        <v:shape id="Freeform 45" o:spid="_x0000_s1069" style="position:absolute;left:1860;top:565;width:978;height:317;visibility:visible;mso-wrap-style:square;v-text-anchor:top" coordsize="154,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xNrcQA&#10;AADbAAAADwAAAGRycy9kb3ducmV2LnhtbESPX2vCMBTF3wd+h3AFX8ZMFSfaGaUIggpD1L3s7dLc&#10;tWXNTU2ird/eCIM9Hs6fH2ex6kwtbuR8ZVnBaJiAIM6trrhQ8HXevM1A+ICssbZMCu7kYbXsvSww&#10;1bblI91OoRBxhH2KCsoQmlRKn5dk0A9tQxy9H+sMhihdIbXDNo6bWo6TZCoNVhwJJTa0Lin/PV1N&#10;5Lb166U5t2s3+/6cj/a7zM4PmVKDfpd9gAjUhf/wX3urFUze4fkl/gC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8Ta3EAAAA2wAAAA8AAAAAAAAAAAAAAAAAmAIAAGRycy9k&#10;b3ducmV2LnhtbFBLBQYAAAAABAAEAPUAAACJAwAAAAA=&#10;" path="m,40l149,r5,30l,50,,40xe" stroked="f">
                          <v:path arrowok="t" o:connecttype="custom" o:connectlocs="0,25400;94615,0;97790,19050;0,31750;0,25400" o:connectangles="0,0,0,0,0"/>
                        </v:shape>
                      </v:group>
                    </v:group>
                  </w:pict>
                </mc:Fallback>
              </mc:AlternateContent>
            </w:r>
          </w:p>
        </w:tc>
        <w:tc>
          <w:tcPr>
            <w:tcW w:w="4779" w:type="dxa"/>
            <w:gridSpan w:val="2"/>
          </w:tcPr>
          <w:p w14:paraId="33097C46" w14:textId="0BAAE056" w:rsidR="00E64E27" w:rsidRPr="00D100D8" w:rsidRDefault="00E64E27" w:rsidP="009F0526">
            <w:pPr>
              <w:ind w:firstLine="29"/>
              <w:jc w:val="center"/>
              <w:rPr>
                <w:sz w:val="28"/>
              </w:rPr>
            </w:pPr>
          </w:p>
        </w:tc>
      </w:tr>
      <w:tr w:rsidR="00E64E27" w14:paraId="5E17A66B" w14:textId="77777777" w:rsidTr="00F40BA3">
        <w:trPr>
          <w:trHeight w:hRule="exact" w:val="2220"/>
        </w:trPr>
        <w:tc>
          <w:tcPr>
            <w:tcW w:w="4644" w:type="dxa"/>
          </w:tcPr>
          <w:p w14:paraId="6149C3DF" w14:textId="51D6AE67" w:rsidR="00E64E27" w:rsidRDefault="00E64E27" w:rsidP="00F40BA3">
            <w:pPr>
              <w:ind w:firstLine="284"/>
              <w:contextualSpacing/>
            </w:pPr>
          </w:p>
        </w:tc>
        <w:tc>
          <w:tcPr>
            <w:tcW w:w="394" w:type="dxa"/>
            <w:gridSpan w:val="2"/>
          </w:tcPr>
          <w:p w14:paraId="65EC3F4A" w14:textId="77777777" w:rsidR="00E64E27" w:rsidRDefault="00E64E27" w:rsidP="00C21741">
            <w:pPr>
              <w:ind w:firstLine="0"/>
              <w:contextualSpacing/>
            </w:pPr>
          </w:p>
        </w:tc>
        <w:tc>
          <w:tcPr>
            <w:tcW w:w="4532" w:type="dxa"/>
          </w:tcPr>
          <w:p w14:paraId="1D298D1F" w14:textId="66151515" w:rsidR="00E64E27" w:rsidRDefault="00E64E27" w:rsidP="00F40BA3">
            <w:pPr>
              <w:ind w:firstLine="349"/>
              <w:contextualSpacing/>
            </w:pPr>
          </w:p>
        </w:tc>
      </w:tr>
      <w:tr w:rsidR="00E64E27" w14:paraId="21E2C64F" w14:textId="77777777" w:rsidTr="009F0526">
        <w:trPr>
          <w:trHeight w:hRule="exact" w:val="6660"/>
        </w:trPr>
        <w:tc>
          <w:tcPr>
            <w:tcW w:w="9570" w:type="dxa"/>
            <w:gridSpan w:val="4"/>
          </w:tcPr>
          <w:p w14:paraId="4C582DA3" w14:textId="77777777" w:rsidR="00E64E27" w:rsidRDefault="00E64E27" w:rsidP="00C21741">
            <w:pPr>
              <w:pStyle w:val="DocumentName"/>
              <w:ind w:left="0" w:right="284"/>
              <w:contextualSpacing/>
              <w:rPr>
                <w:caps/>
                <w:sz w:val="28"/>
                <w:szCs w:val="28"/>
              </w:rPr>
            </w:pPr>
          </w:p>
          <w:p w14:paraId="47E63DB0" w14:textId="3B8F96ED" w:rsidR="0089473C" w:rsidRDefault="0089473C" w:rsidP="00C21741">
            <w:pPr>
              <w:pStyle w:val="DocumentName"/>
              <w:ind w:left="0" w:right="284"/>
              <w:contextualSpacing/>
              <w:rPr>
                <w:caps/>
                <w:sz w:val="28"/>
                <w:szCs w:val="28"/>
              </w:rPr>
            </w:pPr>
          </w:p>
          <w:p w14:paraId="3BE0D672" w14:textId="77777777" w:rsidR="0089473C" w:rsidRDefault="0089473C" w:rsidP="00C21741">
            <w:pPr>
              <w:pStyle w:val="DocumentName"/>
              <w:ind w:left="0" w:right="284"/>
              <w:contextualSpacing/>
              <w:rPr>
                <w:caps/>
                <w:sz w:val="28"/>
                <w:szCs w:val="28"/>
              </w:rPr>
            </w:pPr>
          </w:p>
          <w:p w14:paraId="6DDBAD17" w14:textId="77777777" w:rsidR="00E64E27" w:rsidRDefault="00E64E27" w:rsidP="00C21741">
            <w:pPr>
              <w:pStyle w:val="DocumentName"/>
              <w:ind w:left="0" w:right="284"/>
              <w:contextualSpacing/>
              <w:rPr>
                <w:caps/>
                <w:sz w:val="28"/>
                <w:szCs w:val="28"/>
              </w:rPr>
            </w:pPr>
          </w:p>
          <w:p w14:paraId="70479DFE" w14:textId="6FC9184E" w:rsidR="002843F7" w:rsidRDefault="002843F7" w:rsidP="00C21741">
            <w:pPr>
              <w:pStyle w:val="DocumentName"/>
              <w:ind w:left="0" w:right="284"/>
              <w:contextualSpacing/>
              <w:rPr>
                <w:caps/>
                <w:sz w:val="28"/>
                <w:szCs w:val="28"/>
              </w:rPr>
            </w:pPr>
          </w:p>
          <w:p w14:paraId="5111661E" w14:textId="77777777" w:rsidR="007B6828" w:rsidRDefault="007B6828" w:rsidP="00C21741">
            <w:pPr>
              <w:pStyle w:val="DocumentName"/>
              <w:ind w:left="0" w:right="284"/>
              <w:contextualSpacing/>
              <w:rPr>
                <w:caps/>
                <w:sz w:val="28"/>
                <w:szCs w:val="28"/>
              </w:rPr>
            </w:pPr>
          </w:p>
          <w:p w14:paraId="18217D32" w14:textId="77777777" w:rsidR="002843F7" w:rsidRDefault="002843F7" w:rsidP="00C21741">
            <w:pPr>
              <w:pStyle w:val="DocumentName"/>
              <w:ind w:left="0" w:right="284"/>
              <w:contextualSpacing/>
              <w:rPr>
                <w:caps/>
                <w:sz w:val="28"/>
                <w:szCs w:val="28"/>
              </w:rPr>
            </w:pPr>
          </w:p>
          <w:p w14:paraId="3959D81C" w14:textId="77777777" w:rsidR="002843F7" w:rsidRDefault="002843F7" w:rsidP="00C21741">
            <w:pPr>
              <w:pStyle w:val="DocumentName"/>
              <w:ind w:left="0" w:right="284"/>
              <w:contextualSpacing/>
              <w:rPr>
                <w:caps/>
                <w:sz w:val="28"/>
                <w:szCs w:val="28"/>
              </w:rPr>
            </w:pPr>
          </w:p>
          <w:p w14:paraId="1F8C3442" w14:textId="19E09DE1" w:rsidR="00E64E27" w:rsidRDefault="00E64E27" w:rsidP="00C21741">
            <w:pPr>
              <w:pStyle w:val="DocumentName"/>
              <w:ind w:left="0" w:right="284"/>
              <w:contextualSpacing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Внедрение</w:t>
            </w:r>
            <w:r w:rsidRPr="009F713E">
              <w:rPr>
                <w:caps/>
                <w:sz w:val="28"/>
                <w:szCs w:val="28"/>
              </w:rPr>
              <w:t xml:space="preserve"> корпоративного интранет-портала </w:t>
            </w:r>
            <w:r w:rsidR="002843F7">
              <w:rPr>
                <w:caps/>
                <w:sz w:val="28"/>
                <w:szCs w:val="28"/>
              </w:rPr>
              <w:br/>
            </w:r>
            <w:r w:rsidRPr="009F713E">
              <w:rPr>
                <w:caps/>
                <w:sz w:val="28"/>
                <w:szCs w:val="28"/>
              </w:rPr>
              <w:t>АО «Тюменьэнерго»</w:t>
            </w:r>
          </w:p>
          <w:p w14:paraId="60BD86D7" w14:textId="77777777" w:rsidR="00E64E27" w:rsidRPr="00650298" w:rsidRDefault="00E64E27" w:rsidP="00C21741">
            <w:pPr>
              <w:pStyle w:val="DocumentName"/>
              <w:ind w:left="0" w:right="284"/>
              <w:contextualSpacing/>
              <w:rPr>
                <w:caps/>
                <w:sz w:val="28"/>
                <w:szCs w:val="28"/>
              </w:rPr>
            </w:pPr>
          </w:p>
          <w:p w14:paraId="61EACF27" w14:textId="13213881" w:rsidR="00E64E27" w:rsidRPr="007E5AFD" w:rsidRDefault="003A193A" w:rsidP="00C21741">
            <w:pPr>
              <w:pStyle w:val="DocumentName"/>
              <w:ind w:left="0" w:right="284"/>
              <w:contextualSpacing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 xml:space="preserve">общее описание </w:t>
            </w:r>
            <w:r w:rsidR="0013145B">
              <w:rPr>
                <w:caps/>
                <w:sz w:val="28"/>
                <w:szCs w:val="28"/>
              </w:rPr>
              <w:t>П</w:t>
            </w:r>
            <w:r>
              <w:rPr>
                <w:caps/>
                <w:sz w:val="28"/>
                <w:szCs w:val="28"/>
              </w:rPr>
              <w:t>ортала</w:t>
            </w:r>
          </w:p>
          <w:p w14:paraId="0819FE56" w14:textId="2926A126" w:rsidR="00E64E27" w:rsidRPr="007B6828" w:rsidRDefault="00E64E27" w:rsidP="00C21741">
            <w:pPr>
              <w:ind w:firstLine="0"/>
              <w:contextualSpacing/>
              <w:jc w:val="center"/>
              <w:rPr>
                <w:szCs w:val="24"/>
              </w:rPr>
            </w:pPr>
            <w:r w:rsidRPr="00CC6702">
              <w:rPr>
                <w:szCs w:val="24"/>
              </w:rPr>
              <w:t xml:space="preserve">Версия </w:t>
            </w:r>
            <w:r w:rsidR="00E87500" w:rsidRPr="00E87500">
              <w:t>1</w:t>
            </w:r>
            <w:r w:rsidR="00E87500">
              <w:t>.</w:t>
            </w:r>
            <w:r w:rsidR="007B6828" w:rsidRPr="007B6828">
              <w:t>5</w:t>
            </w:r>
          </w:p>
          <w:p w14:paraId="683EE3AF" w14:textId="42DC2F1E" w:rsidR="00E64E27" w:rsidRPr="00B9799B" w:rsidRDefault="00E64E27" w:rsidP="00C21741">
            <w:pPr>
              <w:ind w:firstLine="0"/>
              <w:contextualSpacing/>
              <w:jc w:val="center"/>
              <w:rPr>
                <w:szCs w:val="24"/>
              </w:rPr>
            </w:pPr>
            <w:r w:rsidRPr="003600C3">
              <w:rPr>
                <w:szCs w:val="24"/>
              </w:rPr>
              <w:t>Листов</w:t>
            </w:r>
            <w:r w:rsidR="004C1174" w:rsidRPr="003600C3">
              <w:rPr>
                <w:szCs w:val="24"/>
              </w:rPr>
              <w:t xml:space="preserve"> </w:t>
            </w:r>
            <w:r w:rsidR="004C1174" w:rsidRPr="003600C3">
              <w:rPr>
                <w:szCs w:val="24"/>
              </w:rPr>
              <w:fldChar w:fldCharType="begin"/>
            </w:r>
            <w:r w:rsidR="004C1174" w:rsidRPr="003600C3">
              <w:rPr>
                <w:szCs w:val="24"/>
              </w:rPr>
              <w:instrText xml:space="preserve"> NUMPAGES   \* MERGEFORMAT </w:instrText>
            </w:r>
            <w:r w:rsidR="004C1174" w:rsidRPr="003600C3">
              <w:rPr>
                <w:szCs w:val="24"/>
              </w:rPr>
              <w:fldChar w:fldCharType="separate"/>
            </w:r>
            <w:r w:rsidR="00E22EDC">
              <w:rPr>
                <w:noProof/>
                <w:szCs w:val="24"/>
              </w:rPr>
              <w:t>124</w:t>
            </w:r>
            <w:r w:rsidR="004C1174" w:rsidRPr="003600C3">
              <w:rPr>
                <w:szCs w:val="24"/>
              </w:rPr>
              <w:fldChar w:fldCharType="end"/>
            </w:r>
          </w:p>
          <w:p w14:paraId="438825BB" w14:textId="77777777" w:rsidR="00107232" w:rsidRDefault="00107232" w:rsidP="00C21741">
            <w:pPr>
              <w:ind w:firstLine="0"/>
              <w:contextualSpacing/>
              <w:jc w:val="center"/>
            </w:pPr>
          </w:p>
          <w:p w14:paraId="3A386E0D" w14:textId="77777777" w:rsidR="00E64E27" w:rsidRPr="00CE40CD" w:rsidRDefault="00E64E27" w:rsidP="00C21741">
            <w:pPr>
              <w:ind w:firstLine="0"/>
              <w:contextualSpacing/>
              <w:jc w:val="center"/>
            </w:pPr>
          </w:p>
        </w:tc>
      </w:tr>
      <w:tr w:rsidR="00E64E27" w14:paraId="542DECAE" w14:textId="77777777" w:rsidTr="009F0526">
        <w:trPr>
          <w:trHeight w:hRule="exact" w:val="3099"/>
        </w:trPr>
        <w:tc>
          <w:tcPr>
            <w:tcW w:w="9570" w:type="dxa"/>
            <w:gridSpan w:val="4"/>
          </w:tcPr>
          <w:p w14:paraId="3E742714" w14:textId="77777777" w:rsidR="00107232" w:rsidRPr="009A5FB9" w:rsidRDefault="00107232" w:rsidP="00107232">
            <w:pPr>
              <w:ind w:firstLine="0"/>
              <w:contextualSpacing/>
              <w:jc w:val="center"/>
            </w:pPr>
          </w:p>
          <w:p w14:paraId="7922826F" w14:textId="00B4F113" w:rsidR="002843F7" w:rsidRDefault="002843F7" w:rsidP="00107232">
            <w:pPr>
              <w:ind w:firstLine="0"/>
              <w:contextualSpacing/>
              <w:jc w:val="center"/>
            </w:pPr>
          </w:p>
          <w:p w14:paraId="17BE75AB" w14:textId="2387737A" w:rsidR="002843F7" w:rsidRDefault="002843F7" w:rsidP="00107232">
            <w:pPr>
              <w:ind w:firstLine="0"/>
              <w:contextualSpacing/>
              <w:jc w:val="center"/>
            </w:pPr>
          </w:p>
          <w:p w14:paraId="1E65DC59" w14:textId="44C311AE" w:rsidR="007B6828" w:rsidRDefault="007B6828" w:rsidP="00107232">
            <w:pPr>
              <w:ind w:firstLine="0"/>
              <w:contextualSpacing/>
              <w:jc w:val="center"/>
            </w:pPr>
          </w:p>
          <w:p w14:paraId="54A257AB" w14:textId="77777777" w:rsidR="002843F7" w:rsidRDefault="002843F7" w:rsidP="00107232">
            <w:pPr>
              <w:ind w:firstLine="0"/>
              <w:contextualSpacing/>
              <w:jc w:val="center"/>
            </w:pPr>
          </w:p>
          <w:p w14:paraId="4D5EED6F" w14:textId="77777777" w:rsidR="002843F7" w:rsidRDefault="002843F7" w:rsidP="00107232">
            <w:pPr>
              <w:ind w:firstLine="0"/>
              <w:contextualSpacing/>
              <w:jc w:val="center"/>
            </w:pPr>
          </w:p>
          <w:p w14:paraId="5677FCE6" w14:textId="688D2B81" w:rsidR="00E64E27" w:rsidRPr="007F033C" w:rsidRDefault="00107232" w:rsidP="00D2332B">
            <w:pPr>
              <w:ind w:firstLine="0"/>
              <w:contextualSpacing/>
              <w:jc w:val="center"/>
            </w:pPr>
            <w:r>
              <w:t>Сургут, 201</w:t>
            </w:r>
            <w:r w:rsidR="00D2332B">
              <w:t>6</w:t>
            </w:r>
            <w:r>
              <w:t xml:space="preserve"> год</w:t>
            </w:r>
          </w:p>
        </w:tc>
      </w:tr>
    </w:tbl>
    <w:p w14:paraId="1FB94FAF" w14:textId="45AF94A4" w:rsidR="00837BEA" w:rsidRDefault="00837BEA" w:rsidP="00837BEA">
      <w:pPr>
        <w:ind w:firstLine="0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</w:p>
    <w:p w14:paraId="00DDA2FC" w14:textId="29B1A951" w:rsidR="00E64E27" w:rsidRPr="0013145B" w:rsidRDefault="00E64E27" w:rsidP="0013145B">
      <w:pPr>
        <w:spacing w:after="120" w:line="240" w:lineRule="auto"/>
        <w:ind w:firstLine="0"/>
        <w:jc w:val="center"/>
        <w:rPr>
          <w:rFonts w:eastAsia="Times New Roman"/>
          <w:b/>
          <w:bCs/>
          <w:sz w:val="28"/>
          <w:szCs w:val="20"/>
          <w:lang w:bidi="en-US"/>
        </w:rPr>
      </w:pPr>
      <w:r w:rsidRPr="0013145B">
        <w:rPr>
          <w:rFonts w:eastAsia="Times New Roman"/>
          <w:b/>
          <w:bCs/>
          <w:sz w:val="28"/>
          <w:szCs w:val="20"/>
          <w:lang w:bidi="en-US"/>
        </w:rPr>
        <w:lastRenderedPageBreak/>
        <w:t>РЕКВИЗИТЫ ДОКУМЕНТА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bottom w:w="57" w:type="dxa"/>
        </w:tblCellMar>
        <w:tblLook w:val="01E0" w:firstRow="1" w:lastRow="1" w:firstColumn="1" w:lastColumn="1" w:noHBand="0" w:noVBand="0"/>
      </w:tblPr>
      <w:tblGrid>
        <w:gridCol w:w="2237"/>
        <w:gridCol w:w="1822"/>
        <w:gridCol w:w="1318"/>
        <w:gridCol w:w="1187"/>
        <w:gridCol w:w="1418"/>
        <w:gridCol w:w="1362"/>
      </w:tblGrid>
      <w:tr w:rsidR="00E64E27" w:rsidRPr="008F1360" w14:paraId="133B790D" w14:textId="77777777" w:rsidTr="0013145B">
        <w:trPr>
          <w:trHeight w:val="15"/>
        </w:trPr>
        <w:tc>
          <w:tcPr>
            <w:tcW w:w="1284" w:type="pct"/>
            <w:shd w:val="clear" w:color="auto" w:fill="E7E6E6" w:themeFill="background2"/>
            <w:vAlign w:val="center"/>
          </w:tcPr>
          <w:p w14:paraId="51C253DE" w14:textId="77777777" w:rsidR="00E64E27" w:rsidRPr="0013145B" w:rsidRDefault="00E64E27" w:rsidP="0013145B">
            <w:pPr>
              <w:pStyle w:val="affff8"/>
              <w:rPr>
                <w:sz w:val="24"/>
                <w:szCs w:val="24"/>
              </w:rPr>
            </w:pPr>
            <w:r w:rsidRPr="0013145B">
              <w:rPr>
                <w:sz w:val="24"/>
                <w:szCs w:val="24"/>
              </w:rPr>
              <w:t>Наименование проекта</w:t>
            </w:r>
          </w:p>
        </w:tc>
        <w:tc>
          <w:tcPr>
            <w:tcW w:w="965" w:type="pct"/>
            <w:shd w:val="clear" w:color="auto" w:fill="E7E6E6" w:themeFill="background2"/>
            <w:vAlign w:val="center"/>
          </w:tcPr>
          <w:p w14:paraId="27185FF1" w14:textId="77777777" w:rsidR="00E64E27" w:rsidRPr="0013145B" w:rsidRDefault="00E64E27" w:rsidP="0013145B">
            <w:pPr>
              <w:pStyle w:val="affff8"/>
              <w:rPr>
                <w:sz w:val="24"/>
                <w:szCs w:val="24"/>
              </w:rPr>
            </w:pPr>
            <w:r w:rsidRPr="0013145B">
              <w:rPr>
                <w:sz w:val="24"/>
                <w:szCs w:val="24"/>
              </w:rPr>
              <w:t>Наименование документа</w:t>
            </w:r>
          </w:p>
        </w:tc>
        <w:tc>
          <w:tcPr>
            <w:tcW w:w="658" w:type="pct"/>
            <w:shd w:val="clear" w:color="auto" w:fill="E7E6E6" w:themeFill="background2"/>
            <w:vAlign w:val="center"/>
          </w:tcPr>
          <w:p w14:paraId="6D255BE4" w14:textId="77777777" w:rsidR="00E64E27" w:rsidRPr="0013145B" w:rsidRDefault="00E64E27" w:rsidP="0013145B">
            <w:pPr>
              <w:pStyle w:val="affff8"/>
              <w:rPr>
                <w:sz w:val="24"/>
                <w:szCs w:val="24"/>
              </w:rPr>
            </w:pPr>
            <w:r w:rsidRPr="0013145B">
              <w:rPr>
                <w:sz w:val="24"/>
                <w:szCs w:val="24"/>
              </w:rPr>
              <w:t>Автор</w:t>
            </w:r>
          </w:p>
        </w:tc>
        <w:tc>
          <w:tcPr>
            <w:tcW w:w="643" w:type="pct"/>
            <w:shd w:val="clear" w:color="auto" w:fill="E7E6E6" w:themeFill="background2"/>
            <w:vAlign w:val="center"/>
          </w:tcPr>
          <w:p w14:paraId="4D4334A3" w14:textId="77777777" w:rsidR="00E64E27" w:rsidRPr="0013145B" w:rsidRDefault="00E64E27" w:rsidP="0013145B">
            <w:pPr>
              <w:pStyle w:val="affff8"/>
              <w:rPr>
                <w:sz w:val="24"/>
                <w:szCs w:val="24"/>
              </w:rPr>
            </w:pPr>
            <w:r w:rsidRPr="0013145B">
              <w:rPr>
                <w:sz w:val="24"/>
                <w:szCs w:val="24"/>
              </w:rPr>
              <w:t>Дата создания</w:t>
            </w:r>
          </w:p>
        </w:tc>
        <w:tc>
          <w:tcPr>
            <w:tcW w:w="731" w:type="pct"/>
            <w:shd w:val="clear" w:color="auto" w:fill="E7E6E6" w:themeFill="background2"/>
            <w:vAlign w:val="center"/>
          </w:tcPr>
          <w:p w14:paraId="26471FF7" w14:textId="77777777" w:rsidR="00E64E27" w:rsidRPr="0013145B" w:rsidRDefault="00E64E27" w:rsidP="0013145B">
            <w:pPr>
              <w:pStyle w:val="affff8"/>
              <w:rPr>
                <w:sz w:val="24"/>
                <w:szCs w:val="24"/>
              </w:rPr>
            </w:pPr>
            <w:r w:rsidRPr="0013145B">
              <w:rPr>
                <w:sz w:val="24"/>
                <w:szCs w:val="24"/>
              </w:rPr>
              <w:t>Дата последнего изменения</w:t>
            </w:r>
          </w:p>
        </w:tc>
        <w:tc>
          <w:tcPr>
            <w:tcW w:w="718" w:type="pct"/>
            <w:shd w:val="clear" w:color="auto" w:fill="E7E6E6" w:themeFill="background2"/>
            <w:vAlign w:val="center"/>
          </w:tcPr>
          <w:p w14:paraId="11A21CE7" w14:textId="77777777" w:rsidR="00E64E27" w:rsidRPr="0013145B" w:rsidRDefault="00E64E27" w:rsidP="0013145B">
            <w:pPr>
              <w:pStyle w:val="affff8"/>
              <w:rPr>
                <w:sz w:val="24"/>
                <w:szCs w:val="24"/>
              </w:rPr>
            </w:pPr>
            <w:r w:rsidRPr="0013145B">
              <w:rPr>
                <w:sz w:val="24"/>
                <w:szCs w:val="24"/>
              </w:rPr>
              <w:t>Номер версии документа</w:t>
            </w:r>
          </w:p>
        </w:tc>
      </w:tr>
      <w:tr w:rsidR="00E64E27" w:rsidRPr="008F1360" w14:paraId="4EB90B93" w14:textId="77777777" w:rsidTr="0013145B">
        <w:trPr>
          <w:trHeight w:val="15"/>
        </w:trPr>
        <w:tc>
          <w:tcPr>
            <w:tcW w:w="1284" w:type="pct"/>
          </w:tcPr>
          <w:p w14:paraId="66849484" w14:textId="517F34CF" w:rsidR="00E64E27" w:rsidRPr="008F1360" w:rsidRDefault="00E64E27" w:rsidP="0013145B">
            <w:pPr>
              <w:pStyle w:val="affff9"/>
              <w:spacing w:line="240" w:lineRule="auto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Внедрение</w:t>
            </w:r>
            <w:r w:rsidRPr="002F246F">
              <w:rPr>
                <w:rFonts w:ascii="Times New Roman" w:hAnsi="Times New Roman" w:cs="Times New Roman"/>
                <w:lang w:eastAsia="en-US"/>
              </w:rPr>
              <w:t xml:space="preserve"> интранет-портала</w:t>
            </w:r>
            <w:r w:rsidR="0089473C">
              <w:rPr>
                <w:rFonts w:ascii="Times New Roman" w:hAnsi="Times New Roman" w:cs="Times New Roman"/>
                <w:lang w:eastAsia="en-US"/>
              </w:rPr>
              <w:t xml:space="preserve"> </w:t>
            </w:r>
            <w:r w:rsidR="0089473C">
              <w:rPr>
                <w:rFonts w:ascii="Times New Roman" w:hAnsi="Times New Roman" w:cs="Times New Roman"/>
                <w:lang w:eastAsia="en-US"/>
              </w:rPr>
              <w:br/>
            </w:r>
            <w:r w:rsidRPr="002F246F">
              <w:rPr>
                <w:rFonts w:ascii="Times New Roman" w:hAnsi="Times New Roman" w:cs="Times New Roman"/>
                <w:lang w:eastAsia="en-US"/>
              </w:rPr>
              <w:t>АО «Тюменьэнерго</w:t>
            </w:r>
            <w:r>
              <w:rPr>
                <w:rFonts w:ascii="Times New Roman" w:hAnsi="Times New Roman" w:cs="Times New Roman"/>
                <w:lang w:eastAsia="en-US"/>
              </w:rPr>
              <w:t>»</w:t>
            </w:r>
            <w:r w:rsidRPr="002F246F">
              <w:rPr>
                <w:rFonts w:ascii="Times New Roman" w:hAnsi="Times New Roman" w:cs="Times New Roman"/>
                <w:lang w:eastAsia="en-US"/>
              </w:rPr>
              <w:t xml:space="preserve"> </w:t>
            </w:r>
          </w:p>
        </w:tc>
        <w:tc>
          <w:tcPr>
            <w:tcW w:w="965" w:type="pct"/>
          </w:tcPr>
          <w:p w14:paraId="07426AE4" w14:textId="1F25E513" w:rsidR="00E64E27" w:rsidRPr="002F246F" w:rsidRDefault="00D2332B" w:rsidP="00C21741">
            <w:pPr>
              <w:pStyle w:val="affff9"/>
              <w:spacing w:line="240" w:lineRule="auto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О</w:t>
            </w:r>
            <w:r w:rsidR="005F4140">
              <w:rPr>
                <w:rFonts w:ascii="Times New Roman" w:hAnsi="Times New Roman" w:cs="Times New Roman"/>
                <w:lang w:eastAsia="en-US"/>
              </w:rPr>
              <w:t>бщее описание П</w:t>
            </w:r>
            <w:r w:rsidRPr="00D2332B">
              <w:rPr>
                <w:rFonts w:ascii="Times New Roman" w:hAnsi="Times New Roman" w:cs="Times New Roman"/>
                <w:lang w:eastAsia="en-US"/>
              </w:rPr>
              <w:t>ортала</w:t>
            </w:r>
          </w:p>
        </w:tc>
        <w:tc>
          <w:tcPr>
            <w:tcW w:w="658" w:type="pct"/>
          </w:tcPr>
          <w:p w14:paraId="1A0B65A0" w14:textId="77777777" w:rsidR="00E64E27" w:rsidRPr="002F246F" w:rsidRDefault="00E64E27" w:rsidP="00C21741">
            <w:pPr>
              <w:pStyle w:val="affff9"/>
              <w:spacing w:line="240" w:lineRule="auto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ООО «Телеком-Защита»</w:t>
            </w:r>
          </w:p>
        </w:tc>
        <w:tc>
          <w:tcPr>
            <w:tcW w:w="643" w:type="pct"/>
          </w:tcPr>
          <w:p w14:paraId="424678D3" w14:textId="77BA8E15" w:rsidR="00E64E27" w:rsidRPr="002F246F" w:rsidRDefault="00E64E27" w:rsidP="00C21741">
            <w:pPr>
              <w:pStyle w:val="affff9"/>
              <w:spacing w:line="240" w:lineRule="auto"/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731" w:type="pct"/>
          </w:tcPr>
          <w:p w14:paraId="24961E5B" w14:textId="3B4C2C58" w:rsidR="00E64E27" w:rsidRPr="008F1360" w:rsidRDefault="00E64E27" w:rsidP="00C21741">
            <w:pPr>
              <w:pStyle w:val="affff9"/>
              <w:spacing w:line="240" w:lineRule="auto"/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718" w:type="pct"/>
          </w:tcPr>
          <w:p w14:paraId="2E174B85" w14:textId="0DF3F3C3" w:rsidR="00E64E27" w:rsidRPr="007B6828" w:rsidRDefault="001D7A85" w:rsidP="007B6828">
            <w:pPr>
              <w:pStyle w:val="affff9"/>
              <w:spacing w:line="240" w:lineRule="auto"/>
              <w:rPr>
                <w:rFonts w:ascii="Times New Roman" w:hAnsi="Times New Roman" w:cs="Times New Roman"/>
                <w:lang w:val="en-US" w:eastAsia="en-US"/>
              </w:rPr>
            </w:pPr>
            <w:r>
              <w:rPr>
                <w:rFonts w:ascii="Times New Roman" w:hAnsi="Times New Roman"/>
                <w:lang w:eastAsia="en-US"/>
              </w:rPr>
              <w:t>1.</w:t>
            </w:r>
            <w:r w:rsidR="007B6828">
              <w:rPr>
                <w:rFonts w:ascii="Times New Roman" w:hAnsi="Times New Roman"/>
                <w:lang w:val="en-US" w:eastAsia="en-US"/>
              </w:rPr>
              <w:t>5</w:t>
            </w:r>
          </w:p>
        </w:tc>
      </w:tr>
    </w:tbl>
    <w:p w14:paraId="11703347" w14:textId="77777777" w:rsidR="00DA2D8D" w:rsidRDefault="00DA2D8D" w:rsidP="00E64E27">
      <w:pPr>
        <w:ind w:firstLine="0"/>
        <w:jc w:val="center"/>
        <w:rPr>
          <w:b/>
          <w:caps/>
          <w:sz w:val="28"/>
          <w:szCs w:val="28"/>
        </w:rPr>
      </w:pPr>
    </w:p>
    <w:p w14:paraId="70F12CA2" w14:textId="186BD6DB" w:rsidR="00E64E27" w:rsidRPr="0013145B" w:rsidRDefault="00E64E27" w:rsidP="0013145B">
      <w:pPr>
        <w:spacing w:after="120" w:line="240" w:lineRule="auto"/>
        <w:ind w:firstLine="0"/>
        <w:jc w:val="center"/>
        <w:rPr>
          <w:rFonts w:ascii="Times New Roman Полужирный" w:eastAsia="Times New Roman" w:hAnsi="Times New Roman Полужирный"/>
          <w:b/>
          <w:bCs/>
          <w:caps/>
          <w:sz w:val="28"/>
          <w:szCs w:val="20"/>
          <w:lang w:bidi="en-US"/>
        </w:rPr>
      </w:pPr>
      <w:r w:rsidRPr="0013145B">
        <w:rPr>
          <w:rFonts w:ascii="Times New Roman Полужирный" w:eastAsia="Times New Roman" w:hAnsi="Times New Roman Полужирный"/>
          <w:b/>
          <w:bCs/>
          <w:caps/>
          <w:sz w:val="28"/>
          <w:szCs w:val="20"/>
          <w:lang w:bidi="en-US"/>
        </w:rPr>
        <w:t>История изменений документа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03"/>
        <w:gridCol w:w="1409"/>
        <w:gridCol w:w="2319"/>
        <w:gridCol w:w="2540"/>
        <w:gridCol w:w="1773"/>
      </w:tblGrid>
      <w:tr w:rsidR="00E64E27" w14:paraId="31474E58" w14:textId="77777777" w:rsidTr="0013145B">
        <w:tc>
          <w:tcPr>
            <w:tcW w:w="697" w:type="pct"/>
            <w:shd w:val="clear" w:color="auto" w:fill="E7E6E6" w:themeFill="background2"/>
            <w:vAlign w:val="center"/>
          </w:tcPr>
          <w:p w14:paraId="6F4A2768" w14:textId="77777777" w:rsidR="00E64E27" w:rsidRPr="00F02EAA" w:rsidRDefault="00E64E27" w:rsidP="0013145B">
            <w:pPr>
              <w:spacing w:line="240" w:lineRule="auto"/>
              <w:ind w:firstLine="0"/>
              <w:jc w:val="center"/>
              <w:rPr>
                <w:b/>
              </w:rPr>
            </w:pPr>
            <w:r w:rsidRPr="00F02EAA">
              <w:rPr>
                <w:b/>
              </w:rPr>
              <w:t>Дата</w:t>
            </w:r>
          </w:p>
        </w:tc>
        <w:tc>
          <w:tcPr>
            <w:tcW w:w="754" w:type="pct"/>
            <w:shd w:val="clear" w:color="auto" w:fill="E7E6E6" w:themeFill="background2"/>
            <w:vAlign w:val="center"/>
          </w:tcPr>
          <w:p w14:paraId="0AD6A88F" w14:textId="77777777" w:rsidR="00E64E27" w:rsidRPr="00F02EAA" w:rsidRDefault="00E64E27" w:rsidP="0013145B">
            <w:pPr>
              <w:spacing w:line="240" w:lineRule="auto"/>
              <w:ind w:firstLine="0"/>
              <w:jc w:val="center"/>
              <w:rPr>
                <w:b/>
              </w:rPr>
            </w:pPr>
            <w:r w:rsidRPr="00F02EAA">
              <w:rPr>
                <w:b/>
              </w:rPr>
              <w:t>Версия</w:t>
            </w:r>
          </w:p>
        </w:tc>
        <w:tc>
          <w:tcPr>
            <w:tcW w:w="1241" w:type="pct"/>
            <w:shd w:val="clear" w:color="auto" w:fill="E7E6E6" w:themeFill="background2"/>
            <w:vAlign w:val="center"/>
          </w:tcPr>
          <w:p w14:paraId="680D3F74" w14:textId="77777777" w:rsidR="00E64E27" w:rsidRPr="00F02EAA" w:rsidRDefault="00E64E27" w:rsidP="0013145B">
            <w:pPr>
              <w:spacing w:line="240" w:lineRule="auto"/>
              <w:ind w:firstLine="0"/>
              <w:jc w:val="center"/>
              <w:rPr>
                <w:b/>
              </w:rPr>
            </w:pPr>
            <w:r w:rsidRPr="00F02EAA">
              <w:rPr>
                <w:b/>
              </w:rPr>
              <w:t>Описание изменений</w:t>
            </w:r>
          </w:p>
        </w:tc>
        <w:tc>
          <w:tcPr>
            <w:tcW w:w="1359" w:type="pct"/>
            <w:shd w:val="clear" w:color="auto" w:fill="E7E6E6" w:themeFill="background2"/>
            <w:vAlign w:val="center"/>
          </w:tcPr>
          <w:p w14:paraId="5F48263F" w14:textId="77777777" w:rsidR="00E64E27" w:rsidRPr="00F02EAA" w:rsidRDefault="00E64E27" w:rsidP="0013145B">
            <w:pPr>
              <w:spacing w:line="240" w:lineRule="auto"/>
              <w:ind w:firstLine="0"/>
              <w:jc w:val="center"/>
              <w:rPr>
                <w:b/>
              </w:rPr>
            </w:pPr>
            <w:r>
              <w:rPr>
                <w:b/>
              </w:rPr>
              <w:t>Инициатор изменений</w:t>
            </w:r>
          </w:p>
        </w:tc>
        <w:tc>
          <w:tcPr>
            <w:tcW w:w="950" w:type="pct"/>
            <w:shd w:val="clear" w:color="auto" w:fill="E7E6E6" w:themeFill="background2"/>
            <w:vAlign w:val="center"/>
          </w:tcPr>
          <w:p w14:paraId="6DF0284F" w14:textId="77777777" w:rsidR="00E64E27" w:rsidRPr="00F02EAA" w:rsidRDefault="00E64E27" w:rsidP="0013145B">
            <w:pPr>
              <w:spacing w:line="240" w:lineRule="auto"/>
              <w:ind w:firstLine="0"/>
              <w:jc w:val="center"/>
              <w:rPr>
                <w:b/>
              </w:rPr>
            </w:pPr>
            <w:r>
              <w:rPr>
                <w:b/>
              </w:rPr>
              <w:t>Исполнитель изменений</w:t>
            </w:r>
          </w:p>
        </w:tc>
      </w:tr>
      <w:tr w:rsidR="00E64E27" w14:paraId="2ACCA07C" w14:textId="77777777" w:rsidTr="0013145B">
        <w:tc>
          <w:tcPr>
            <w:tcW w:w="697" w:type="pct"/>
          </w:tcPr>
          <w:p w14:paraId="17955253" w14:textId="099DFEFE" w:rsidR="00E64E27" w:rsidRDefault="00E64E27" w:rsidP="00C17F85">
            <w:pPr>
              <w:spacing w:line="240" w:lineRule="auto"/>
              <w:ind w:firstLine="0"/>
            </w:pPr>
          </w:p>
        </w:tc>
        <w:tc>
          <w:tcPr>
            <w:tcW w:w="754" w:type="pct"/>
          </w:tcPr>
          <w:p w14:paraId="5683F126" w14:textId="71C40FC5" w:rsidR="00E64E27" w:rsidRDefault="00E64E27" w:rsidP="00C21741">
            <w:pPr>
              <w:spacing w:line="240" w:lineRule="auto"/>
              <w:ind w:firstLine="0"/>
            </w:pPr>
          </w:p>
        </w:tc>
        <w:tc>
          <w:tcPr>
            <w:tcW w:w="1241" w:type="pct"/>
          </w:tcPr>
          <w:p w14:paraId="1EC72516" w14:textId="6A69A3F6" w:rsidR="00E64E27" w:rsidRDefault="00E64E27" w:rsidP="00C21741">
            <w:pPr>
              <w:spacing w:line="240" w:lineRule="auto"/>
              <w:ind w:firstLine="0"/>
            </w:pPr>
          </w:p>
        </w:tc>
        <w:tc>
          <w:tcPr>
            <w:tcW w:w="1359" w:type="pct"/>
          </w:tcPr>
          <w:p w14:paraId="58E66E25" w14:textId="7C7688C3" w:rsidR="00E64E27" w:rsidRDefault="00E64E27" w:rsidP="00C21741">
            <w:pPr>
              <w:spacing w:line="240" w:lineRule="auto"/>
              <w:ind w:firstLine="0"/>
            </w:pPr>
          </w:p>
        </w:tc>
        <w:tc>
          <w:tcPr>
            <w:tcW w:w="950" w:type="pct"/>
          </w:tcPr>
          <w:p w14:paraId="1B1C6147" w14:textId="5FB34BF9" w:rsidR="00E64E27" w:rsidRDefault="00E64E27" w:rsidP="00C21741">
            <w:pPr>
              <w:spacing w:line="240" w:lineRule="auto"/>
              <w:ind w:firstLine="0"/>
            </w:pPr>
          </w:p>
        </w:tc>
      </w:tr>
      <w:tr w:rsidR="000E3894" w14:paraId="61826F37" w14:textId="77777777" w:rsidTr="0013145B">
        <w:tc>
          <w:tcPr>
            <w:tcW w:w="697" w:type="pct"/>
          </w:tcPr>
          <w:p w14:paraId="3BA078CD" w14:textId="689B4F5B" w:rsidR="000E3894" w:rsidRDefault="000E3894" w:rsidP="000E3894">
            <w:pPr>
              <w:spacing w:line="240" w:lineRule="auto"/>
              <w:ind w:firstLine="0"/>
            </w:pPr>
          </w:p>
        </w:tc>
        <w:tc>
          <w:tcPr>
            <w:tcW w:w="754" w:type="pct"/>
          </w:tcPr>
          <w:p w14:paraId="1647230C" w14:textId="29421E90" w:rsidR="000E3894" w:rsidRDefault="000E3894" w:rsidP="000E3894">
            <w:pPr>
              <w:spacing w:line="240" w:lineRule="auto"/>
              <w:ind w:firstLine="0"/>
            </w:pPr>
          </w:p>
        </w:tc>
        <w:tc>
          <w:tcPr>
            <w:tcW w:w="1241" w:type="pct"/>
          </w:tcPr>
          <w:p w14:paraId="42183D47" w14:textId="2546D410" w:rsidR="000E3894" w:rsidRDefault="000E3894" w:rsidP="000E3894">
            <w:pPr>
              <w:spacing w:line="240" w:lineRule="auto"/>
              <w:ind w:firstLine="0"/>
            </w:pPr>
          </w:p>
        </w:tc>
        <w:tc>
          <w:tcPr>
            <w:tcW w:w="1359" w:type="pct"/>
          </w:tcPr>
          <w:p w14:paraId="36F3B64B" w14:textId="385B6537" w:rsidR="000E3894" w:rsidRDefault="000E3894" w:rsidP="000E3894">
            <w:pPr>
              <w:spacing w:line="240" w:lineRule="auto"/>
              <w:ind w:firstLine="0"/>
            </w:pPr>
          </w:p>
        </w:tc>
        <w:tc>
          <w:tcPr>
            <w:tcW w:w="950" w:type="pct"/>
          </w:tcPr>
          <w:p w14:paraId="3EA52B7F" w14:textId="0D4C04A8" w:rsidR="000E3894" w:rsidRDefault="000E3894" w:rsidP="000E3894">
            <w:pPr>
              <w:spacing w:line="240" w:lineRule="auto"/>
              <w:ind w:firstLine="0"/>
            </w:pPr>
          </w:p>
        </w:tc>
      </w:tr>
      <w:tr w:rsidR="000E3894" w14:paraId="7454EC28" w14:textId="77777777" w:rsidTr="0013145B">
        <w:tc>
          <w:tcPr>
            <w:tcW w:w="697" w:type="pct"/>
          </w:tcPr>
          <w:p w14:paraId="073577A9" w14:textId="46E6C719" w:rsidR="000E3894" w:rsidRDefault="000E3894" w:rsidP="000E3894">
            <w:pPr>
              <w:spacing w:line="240" w:lineRule="auto"/>
              <w:ind w:firstLine="0"/>
            </w:pPr>
          </w:p>
        </w:tc>
        <w:tc>
          <w:tcPr>
            <w:tcW w:w="754" w:type="pct"/>
          </w:tcPr>
          <w:p w14:paraId="293C543B" w14:textId="1E29DBED" w:rsidR="000E3894" w:rsidRDefault="000E3894" w:rsidP="000E3894">
            <w:pPr>
              <w:spacing w:line="240" w:lineRule="auto"/>
              <w:ind w:firstLine="0"/>
            </w:pPr>
          </w:p>
        </w:tc>
        <w:tc>
          <w:tcPr>
            <w:tcW w:w="1241" w:type="pct"/>
          </w:tcPr>
          <w:p w14:paraId="0A781A01" w14:textId="18054B63" w:rsidR="000E3894" w:rsidRDefault="000E3894" w:rsidP="000E3894">
            <w:pPr>
              <w:spacing w:line="240" w:lineRule="auto"/>
              <w:ind w:firstLine="0"/>
            </w:pPr>
          </w:p>
        </w:tc>
        <w:tc>
          <w:tcPr>
            <w:tcW w:w="1359" w:type="pct"/>
          </w:tcPr>
          <w:p w14:paraId="3C8A3F2D" w14:textId="1F68F17F" w:rsidR="000E3894" w:rsidRDefault="000E3894" w:rsidP="000E3894">
            <w:pPr>
              <w:spacing w:line="240" w:lineRule="auto"/>
              <w:ind w:firstLine="0"/>
            </w:pPr>
          </w:p>
        </w:tc>
        <w:tc>
          <w:tcPr>
            <w:tcW w:w="950" w:type="pct"/>
          </w:tcPr>
          <w:p w14:paraId="1EA67EA3" w14:textId="2940361E" w:rsidR="000E3894" w:rsidRDefault="000E3894" w:rsidP="000E3894">
            <w:pPr>
              <w:spacing w:line="240" w:lineRule="auto"/>
              <w:ind w:firstLine="0"/>
            </w:pPr>
          </w:p>
        </w:tc>
      </w:tr>
    </w:tbl>
    <w:p w14:paraId="78F4BC87" w14:textId="77777777" w:rsidR="00E64E27" w:rsidRPr="00F30381" w:rsidRDefault="00E64E27" w:rsidP="00E64E27">
      <w:pPr>
        <w:ind w:firstLine="0"/>
        <w:jc w:val="center"/>
        <w:rPr>
          <w:b/>
          <w:sz w:val="28"/>
          <w:szCs w:val="28"/>
        </w:rPr>
      </w:pPr>
      <w:r>
        <w:br w:type="page"/>
      </w:r>
      <w:r w:rsidRPr="00F22691">
        <w:rPr>
          <w:b/>
          <w:sz w:val="28"/>
          <w:szCs w:val="28"/>
        </w:rPr>
        <w:lastRenderedPageBreak/>
        <w:t>СОДЕРЖАНИЕ</w:t>
      </w:r>
    </w:p>
    <w:p w14:paraId="3AF12DFC" w14:textId="77777777" w:rsidR="00E22EDC" w:rsidRDefault="00E64E27">
      <w:pPr>
        <w:pStyle w:val="12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eastAsia="ru-RU"/>
        </w:rPr>
      </w:pPr>
      <w:r w:rsidRPr="00853234">
        <w:rPr>
          <w:highlight w:val="yellow"/>
        </w:rPr>
        <w:fldChar w:fldCharType="begin"/>
      </w:r>
      <w:r w:rsidRPr="00853234">
        <w:rPr>
          <w:highlight w:val="yellow"/>
        </w:rPr>
        <w:instrText xml:space="preserve"> TOC \o "1-3" \h \z \u </w:instrText>
      </w:r>
      <w:r w:rsidRPr="00853234">
        <w:rPr>
          <w:highlight w:val="yellow"/>
        </w:rPr>
        <w:fldChar w:fldCharType="separate"/>
      </w:r>
      <w:hyperlink w:anchor="_Toc465336129" w:history="1">
        <w:r w:rsidR="00E22EDC" w:rsidRPr="00C947F4">
          <w:rPr>
            <w:rStyle w:val="aff1"/>
            <w:lang w:val="en-US"/>
          </w:rPr>
          <w:t>1.</w:t>
        </w:r>
        <w:r w:rsidR="00E22EDC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  <w:lang w:val="en-US"/>
          </w:rPr>
          <w:t>Общие положения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_Toc465336129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7</w:t>
        </w:r>
        <w:r w:rsidR="00E22EDC">
          <w:rPr>
            <w:webHidden/>
          </w:rPr>
          <w:fldChar w:fldCharType="end"/>
        </w:r>
      </w:hyperlink>
    </w:p>
    <w:p w14:paraId="517E02F9" w14:textId="77777777" w:rsidR="00E22EDC" w:rsidRDefault="006B013E">
      <w:pPr>
        <w:pStyle w:val="12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eastAsia="ru-RU"/>
        </w:rPr>
      </w:pPr>
      <w:hyperlink w:anchor="_Toc465336130" w:history="1">
        <w:r w:rsidR="00E22EDC" w:rsidRPr="00C947F4">
          <w:rPr>
            <w:rStyle w:val="aff1"/>
            <w:lang w:val="en-US"/>
          </w:rPr>
          <w:t>2.</w:t>
        </w:r>
        <w:r w:rsidR="00E22EDC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Н</w:t>
        </w:r>
        <w:r w:rsidR="00E22EDC" w:rsidRPr="00C947F4">
          <w:rPr>
            <w:rStyle w:val="aff1"/>
            <w:lang w:val="en-US"/>
          </w:rPr>
          <w:t>азначение системы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_Toc465336130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8</w:t>
        </w:r>
        <w:r w:rsidR="00E22EDC">
          <w:rPr>
            <w:webHidden/>
          </w:rPr>
          <w:fldChar w:fldCharType="end"/>
        </w:r>
      </w:hyperlink>
    </w:p>
    <w:p w14:paraId="6A44EFE8" w14:textId="77777777" w:rsidR="00E22EDC" w:rsidRDefault="006B013E">
      <w:pPr>
        <w:pStyle w:val="12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eastAsia="ru-RU"/>
        </w:rPr>
      </w:pPr>
      <w:hyperlink w:anchor="_Toc465336131" w:history="1">
        <w:r w:rsidR="00E22EDC" w:rsidRPr="00C947F4">
          <w:rPr>
            <w:rStyle w:val="aff1"/>
            <w:lang w:val="en-US"/>
          </w:rPr>
          <w:t>3.</w:t>
        </w:r>
        <w:r w:rsidR="00E22EDC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  <w:lang w:val="en-US"/>
          </w:rPr>
          <w:t>Описание Системы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_Toc465336131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9</w:t>
        </w:r>
        <w:r w:rsidR="00E22EDC">
          <w:rPr>
            <w:webHidden/>
          </w:rPr>
          <w:fldChar w:fldCharType="end"/>
        </w:r>
      </w:hyperlink>
    </w:p>
    <w:p w14:paraId="71B4953C" w14:textId="77777777" w:rsidR="00E22EDC" w:rsidRDefault="006B013E">
      <w:pPr>
        <w:pStyle w:val="22"/>
        <w:rPr>
          <w:rFonts w:asciiTheme="minorHAnsi" w:eastAsiaTheme="minorEastAsia" w:hAnsiTheme="minorHAnsi" w:cstheme="minorBidi"/>
          <w:smallCaps w:val="0"/>
          <w:sz w:val="22"/>
          <w:szCs w:val="22"/>
          <w:lang w:eastAsia="ru-RU"/>
        </w:rPr>
      </w:pPr>
      <w:hyperlink w:anchor="_Toc465336132" w:history="1">
        <w:r w:rsidR="00E22EDC" w:rsidRPr="00C947F4">
          <w:rPr>
            <w:rStyle w:val="aff1"/>
            <w:rFonts w:eastAsia="Times New Roman"/>
            <w:lang w:eastAsia="ru-RU"/>
          </w:rPr>
          <w:t>3.1.</w:t>
        </w:r>
        <w:r w:rsidR="00E22EDC">
          <w:rPr>
            <w:rFonts w:asciiTheme="minorHAnsi" w:eastAsiaTheme="minorEastAsia" w:hAnsiTheme="minorHAnsi" w:cstheme="minorBidi"/>
            <w:smallCap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  <w:rFonts w:eastAsia="Times New Roman"/>
            <w:lang w:eastAsia="ru-RU"/>
          </w:rPr>
          <w:t>Функциональная структура Портала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_Toc465336132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9</w:t>
        </w:r>
        <w:r w:rsidR="00E22EDC">
          <w:rPr>
            <w:webHidden/>
          </w:rPr>
          <w:fldChar w:fldCharType="end"/>
        </w:r>
      </w:hyperlink>
    </w:p>
    <w:p w14:paraId="37CE0599" w14:textId="77777777" w:rsidR="00E22EDC" w:rsidRDefault="006B013E">
      <w:pPr>
        <w:pStyle w:val="22"/>
        <w:rPr>
          <w:rFonts w:asciiTheme="minorHAnsi" w:eastAsiaTheme="minorEastAsia" w:hAnsiTheme="minorHAnsi" w:cstheme="minorBidi"/>
          <w:smallCaps w:val="0"/>
          <w:sz w:val="22"/>
          <w:szCs w:val="22"/>
          <w:lang w:eastAsia="ru-RU"/>
        </w:rPr>
      </w:pPr>
      <w:hyperlink w:anchor="_Toc465336133" w:history="1">
        <w:r w:rsidR="00E22EDC" w:rsidRPr="00C947F4">
          <w:rPr>
            <w:rStyle w:val="aff1"/>
            <w:rFonts w:eastAsia="Times New Roman"/>
            <w:lang w:eastAsia="ru-RU"/>
          </w:rPr>
          <w:t>3.2.</w:t>
        </w:r>
        <w:r w:rsidR="00E22EDC">
          <w:rPr>
            <w:rFonts w:asciiTheme="minorHAnsi" w:eastAsiaTheme="minorEastAsia" w:hAnsiTheme="minorHAnsi" w:cstheme="minorBidi"/>
            <w:smallCap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  <w:rFonts w:eastAsia="Times New Roman"/>
            <w:lang w:eastAsia="ru-RU"/>
          </w:rPr>
          <w:t>Структура сайтов Портала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_Toc465336133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10</w:t>
        </w:r>
        <w:r w:rsidR="00E22EDC">
          <w:rPr>
            <w:webHidden/>
          </w:rPr>
          <w:fldChar w:fldCharType="end"/>
        </w:r>
      </w:hyperlink>
    </w:p>
    <w:p w14:paraId="75B9A083" w14:textId="77777777" w:rsidR="00E22EDC" w:rsidRDefault="006B013E">
      <w:pPr>
        <w:pStyle w:val="22"/>
        <w:rPr>
          <w:rFonts w:asciiTheme="minorHAnsi" w:eastAsiaTheme="minorEastAsia" w:hAnsiTheme="minorHAnsi" w:cstheme="minorBidi"/>
          <w:smallCaps w:val="0"/>
          <w:sz w:val="22"/>
          <w:szCs w:val="22"/>
          <w:lang w:eastAsia="ru-RU"/>
        </w:rPr>
      </w:pPr>
      <w:hyperlink w:anchor="_Toc465336134" w:history="1">
        <w:r w:rsidR="00E22EDC" w:rsidRPr="00C947F4">
          <w:rPr>
            <w:rStyle w:val="aff1"/>
            <w:rFonts w:eastAsia="Times New Roman"/>
            <w:lang w:eastAsia="ru-RU"/>
          </w:rPr>
          <w:t>3.3.</w:t>
        </w:r>
        <w:r w:rsidR="00E22EDC">
          <w:rPr>
            <w:rFonts w:asciiTheme="minorHAnsi" w:eastAsiaTheme="minorEastAsia" w:hAnsiTheme="minorHAnsi" w:cstheme="minorBidi"/>
            <w:smallCap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  <w:rFonts w:eastAsia="Times New Roman"/>
            <w:lang w:eastAsia="ru-RU"/>
          </w:rPr>
          <w:t>Схема взаимодействия компонентов Портала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_Toc465336134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16</w:t>
        </w:r>
        <w:r w:rsidR="00E22EDC">
          <w:rPr>
            <w:webHidden/>
          </w:rPr>
          <w:fldChar w:fldCharType="end"/>
        </w:r>
      </w:hyperlink>
    </w:p>
    <w:p w14:paraId="6D4FAAF0" w14:textId="77777777" w:rsidR="00E22EDC" w:rsidRDefault="006B013E">
      <w:pPr>
        <w:pStyle w:val="12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eastAsia="ru-RU"/>
        </w:rPr>
      </w:pPr>
      <w:hyperlink w:anchor="_Toc465336135" w:history="1">
        <w:r w:rsidR="00E22EDC" w:rsidRPr="00C947F4">
          <w:rPr>
            <w:rStyle w:val="aff1"/>
          </w:rPr>
          <w:t>4.</w:t>
        </w:r>
        <w:r w:rsidR="00E22EDC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Описание взаимосвязей Портала с другими системами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_Toc465336135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17</w:t>
        </w:r>
        <w:r w:rsidR="00E22EDC">
          <w:rPr>
            <w:webHidden/>
          </w:rPr>
          <w:fldChar w:fldCharType="end"/>
        </w:r>
      </w:hyperlink>
    </w:p>
    <w:p w14:paraId="245DA204" w14:textId="77777777" w:rsidR="00E22EDC" w:rsidRDefault="006B013E">
      <w:pPr>
        <w:pStyle w:val="22"/>
        <w:rPr>
          <w:rFonts w:asciiTheme="minorHAnsi" w:eastAsiaTheme="minorEastAsia" w:hAnsiTheme="minorHAnsi" w:cstheme="minorBidi"/>
          <w:smallCaps w:val="0"/>
          <w:sz w:val="22"/>
          <w:szCs w:val="22"/>
          <w:lang w:eastAsia="ru-RU"/>
        </w:rPr>
      </w:pPr>
      <w:hyperlink w:anchor="_Toc465336136" w:history="1">
        <w:r w:rsidR="00E22EDC" w:rsidRPr="00C947F4">
          <w:rPr>
            <w:rStyle w:val="aff1"/>
          </w:rPr>
          <w:t>4.1.</w:t>
        </w:r>
        <w:r w:rsidR="00E22EDC">
          <w:rPr>
            <w:rFonts w:asciiTheme="minorHAnsi" w:eastAsiaTheme="minorEastAsia" w:hAnsiTheme="minorHAnsi" w:cstheme="minorBidi"/>
            <w:smallCap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 xml:space="preserve">Интеграция с </w:t>
        </w:r>
        <w:r w:rsidR="00E22EDC" w:rsidRPr="00C947F4">
          <w:rPr>
            <w:rStyle w:val="aff1"/>
            <w:lang w:val="en-US"/>
          </w:rPr>
          <w:t>Active</w:t>
        </w:r>
        <w:r w:rsidR="00E22EDC" w:rsidRPr="00C947F4">
          <w:rPr>
            <w:rStyle w:val="aff1"/>
          </w:rPr>
          <w:t xml:space="preserve"> </w:t>
        </w:r>
        <w:r w:rsidR="00E22EDC" w:rsidRPr="00C947F4">
          <w:rPr>
            <w:rStyle w:val="aff1"/>
            <w:lang w:val="en-US"/>
          </w:rPr>
          <w:t>Directory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_Toc465336136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19</w:t>
        </w:r>
        <w:r w:rsidR="00E22EDC">
          <w:rPr>
            <w:webHidden/>
          </w:rPr>
          <w:fldChar w:fldCharType="end"/>
        </w:r>
      </w:hyperlink>
    </w:p>
    <w:p w14:paraId="371D2B6D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37" w:history="1">
        <w:r w:rsidR="00E22EDC" w:rsidRPr="00C947F4">
          <w:rPr>
            <w:rStyle w:val="aff1"/>
          </w:rPr>
          <w:t>4.1.1.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Управление доступом к разделам Портала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_Toc465336137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20</w:t>
        </w:r>
        <w:r w:rsidR="00E22EDC">
          <w:rPr>
            <w:webHidden/>
          </w:rPr>
          <w:fldChar w:fldCharType="end"/>
        </w:r>
      </w:hyperlink>
    </w:p>
    <w:p w14:paraId="7517C25F" w14:textId="77777777" w:rsidR="00E22EDC" w:rsidRDefault="006B013E">
      <w:pPr>
        <w:pStyle w:val="22"/>
        <w:rPr>
          <w:rFonts w:asciiTheme="minorHAnsi" w:eastAsiaTheme="minorEastAsia" w:hAnsiTheme="minorHAnsi" w:cstheme="minorBidi"/>
          <w:smallCaps w:val="0"/>
          <w:sz w:val="22"/>
          <w:szCs w:val="22"/>
          <w:lang w:eastAsia="ru-RU"/>
        </w:rPr>
      </w:pPr>
      <w:hyperlink w:anchor="_Toc465336138" w:history="1">
        <w:r w:rsidR="00E22EDC" w:rsidRPr="00C947F4">
          <w:rPr>
            <w:rStyle w:val="aff1"/>
            <w:rFonts w:eastAsia="Times New Roman"/>
            <w:lang w:eastAsia="ru-RU"/>
          </w:rPr>
          <w:t>4.2.</w:t>
        </w:r>
        <w:r w:rsidR="00E22EDC">
          <w:rPr>
            <w:rFonts w:asciiTheme="minorHAnsi" w:eastAsiaTheme="minorEastAsia" w:hAnsiTheme="minorHAnsi" w:cstheme="minorBidi"/>
            <w:smallCap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  <w:rFonts w:eastAsia="Times New Roman"/>
            <w:lang w:eastAsia="ru-RU"/>
          </w:rPr>
          <w:t>Интеграция с АСУД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_Toc465336138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20</w:t>
        </w:r>
        <w:r w:rsidR="00E22EDC">
          <w:rPr>
            <w:webHidden/>
          </w:rPr>
          <w:fldChar w:fldCharType="end"/>
        </w:r>
      </w:hyperlink>
    </w:p>
    <w:p w14:paraId="2B88A52F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39" w:history="1">
        <w:r w:rsidR="00E22EDC" w:rsidRPr="00C947F4">
          <w:rPr>
            <w:rStyle w:val="aff1"/>
          </w:rPr>
          <w:t>4.2.1.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Интеграция в части работ с задачами АСУД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_Toc465336139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21</w:t>
        </w:r>
        <w:r w:rsidR="00E22EDC">
          <w:rPr>
            <w:webHidden/>
          </w:rPr>
          <w:fldChar w:fldCharType="end"/>
        </w:r>
      </w:hyperlink>
    </w:p>
    <w:p w14:paraId="3435BA7E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40" w:history="1">
        <w:r w:rsidR="00E22EDC" w:rsidRPr="00C947F4">
          <w:rPr>
            <w:rStyle w:val="aff1"/>
          </w:rPr>
          <w:t>4.2.2.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Интеграция в части работ раздела «Заявки на отправку корреспонденции»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_Toc465336140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21</w:t>
        </w:r>
        <w:r w:rsidR="00E22EDC">
          <w:rPr>
            <w:webHidden/>
          </w:rPr>
          <w:fldChar w:fldCharType="end"/>
        </w:r>
      </w:hyperlink>
    </w:p>
    <w:p w14:paraId="0C403304" w14:textId="77777777" w:rsidR="00E22EDC" w:rsidRDefault="006B013E">
      <w:pPr>
        <w:pStyle w:val="22"/>
        <w:rPr>
          <w:rFonts w:asciiTheme="minorHAnsi" w:eastAsiaTheme="minorEastAsia" w:hAnsiTheme="minorHAnsi" w:cstheme="minorBidi"/>
          <w:smallCaps w:val="0"/>
          <w:sz w:val="22"/>
          <w:szCs w:val="22"/>
          <w:lang w:eastAsia="ru-RU"/>
        </w:rPr>
      </w:pPr>
      <w:hyperlink w:anchor="_Toc465336141" w:history="1">
        <w:r w:rsidR="00E22EDC" w:rsidRPr="00C947F4">
          <w:rPr>
            <w:rStyle w:val="aff1"/>
            <w:rFonts w:eastAsia="Times New Roman"/>
            <w:lang w:eastAsia="ru-RU"/>
          </w:rPr>
          <w:t>4.3.</w:t>
        </w:r>
        <w:r w:rsidR="00E22EDC">
          <w:rPr>
            <w:rFonts w:asciiTheme="minorHAnsi" w:eastAsiaTheme="minorEastAsia" w:hAnsiTheme="minorHAnsi" w:cstheme="minorBidi"/>
            <w:smallCap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  <w:rFonts w:eastAsia="Times New Roman"/>
            <w:lang w:eastAsia="ru-RU"/>
          </w:rPr>
          <w:t>Интеграция с АСУФХД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_Toc465336141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22</w:t>
        </w:r>
        <w:r w:rsidR="00E22EDC">
          <w:rPr>
            <w:webHidden/>
          </w:rPr>
          <w:fldChar w:fldCharType="end"/>
        </w:r>
      </w:hyperlink>
    </w:p>
    <w:p w14:paraId="15F1DF9F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42" w:history="1">
        <w:r w:rsidR="00E22EDC" w:rsidRPr="00C947F4">
          <w:rPr>
            <w:rStyle w:val="aff1"/>
          </w:rPr>
          <w:t>4.3.1.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Интеграция с модулем HR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_Toc465336142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22</w:t>
        </w:r>
        <w:r w:rsidR="00E22EDC">
          <w:rPr>
            <w:webHidden/>
          </w:rPr>
          <w:fldChar w:fldCharType="end"/>
        </w:r>
      </w:hyperlink>
    </w:p>
    <w:p w14:paraId="7B1C8EF4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43" w:history="1">
        <w:r w:rsidR="00E22EDC" w:rsidRPr="00C947F4">
          <w:rPr>
            <w:rStyle w:val="aff1"/>
          </w:rPr>
          <w:t>4.3.2.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Интеграция с модулем DMS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_Toc465336143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25</w:t>
        </w:r>
        <w:r w:rsidR="00E22EDC">
          <w:rPr>
            <w:webHidden/>
          </w:rPr>
          <w:fldChar w:fldCharType="end"/>
        </w:r>
      </w:hyperlink>
    </w:p>
    <w:p w14:paraId="11A52FB0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44" w:history="1">
        <w:r w:rsidR="00E22EDC" w:rsidRPr="00C947F4">
          <w:rPr>
            <w:rStyle w:val="aff1"/>
          </w:rPr>
          <w:t>4.3.3.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Интеграция с модулем MM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_Toc465336144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25</w:t>
        </w:r>
        <w:r w:rsidR="00E22EDC">
          <w:rPr>
            <w:webHidden/>
          </w:rPr>
          <w:fldChar w:fldCharType="end"/>
        </w:r>
      </w:hyperlink>
    </w:p>
    <w:p w14:paraId="09232EF5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45" w:history="1">
        <w:r w:rsidR="00E22EDC" w:rsidRPr="00C947F4">
          <w:rPr>
            <w:rStyle w:val="aff1"/>
          </w:rPr>
          <w:t>4.3.4.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Механизм отправки уведомлений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_Toc465336145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30</w:t>
        </w:r>
        <w:r w:rsidR="00E22EDC">
          <w:rPr>
            <w:webHidden/>
          </w:rPr>
          <w:fldChar w:fldCharType="end"/>
        </w:r>
      </w:hyperlink>
    </w:p>
    <w:p w14:paraId="25CD3370" w14:textId="77777777" w:rsidR="00E22EDC" w:rsidRDefault="006B013E">
      <w:pPr>
        <w:pStyle w:val="12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eastAsia="ru-RU"/>
        </w:rPr>
      </w:pPr>
      <w:hyperlink w:anchor="_Toc465336146" w:history="1">
        <w:r w:rsidR="00E22EDC" w:rsidRPr="00C947F4">
          <w:rPr>
            <w:rStyle w:val="aff1"/>
          </w:rPr>
          <w:t>5.</w:t>
        </w:r>
        <w:r w:rsidR="00E22EDC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Описание разделов Портала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_Toc465336146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32</w:t>
        </w:r>
        <w:r w:rsidR="00E22EDC">
          <w:rPr>
            <w:webHidden/>
          </w:rPr>
          <w:fldChar w:fldCharType="end"/>
        </w:r>
      </w:hyperlink>
    </w:p>
    <w:p w14:paraId="4C3B1FA3" w14:textId="77777777" w:rsidR="00E22EDC" w:rsidRDefault="006B013E">
      <w:pPr>
        <w:pStyle w:val="22"/>
        <w:rPr>
          <w:rFonts w:asciiTheme="minorHAnsi" w:eastAsiaTheme="minorEastAsia" w:hAnsiTheme="minorHAnsi" w:cstheme="minorBidi"/>
          <w:smallCaps w:val="0"/>
          <w:sz w:val="22"/>
          <w:szCs w:val="22"/>
          <w:lang w:eastAsia="ru-RU"/>
        </w:rPr>
      </w:pPr>
      <w:hyperlink w:anchor="_Toc465336147" w:history="1">
        <w:r w:rsidR="00E22EDC" w:rsidRPr="00C947F4">
          <w:rPr>
            <w:rStyle w:val="aff1"/>
          </w:rPr>
          <w:t>5.1.</w:t>
        </w:r>
        <w:r w:rsidR="00E22EDC">
          <w:rPr>
            <w:rFonts w:asciiTheme="minorHAnsi" w:eastAsiaTheme="minorEastAsia" w:hAnsiTheme="minorHAnsi" w:cstheme="minorBidi"/>
            <w:smallCap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Общие разделы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_Toc465336147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34</w:t>
        </w:r>
        <w:r w:rsidR="00E22EDC">
          <w:rPr>
            <w:webHidden/>
          </w:rPr>
          <w:fldChar w:fldCharType="end"/>
        </w:r>
      </w:hyperlink>
    </w:p>
    <w:p w14:paraId="133982CA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48" w:history="1">
        <w:r w:rsidR="00E22EDC" w:rsidRPr="00C947F4">
          <w:rPr>
            <w:rStyle w:val="aff1"/>
          </w:rPr>
          <w:t>5.1.1.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Навигация по Порталу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_Toc465336148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34</w:t>
        </w:r>
        <w:r w:rsidR="00E22EDC">
          <w:rPr>
            <w:webHidden/>
          </w:rPr>
          <w:fldChar w:fldCharType="end"/>
        </w:r>
      </w:hyperlink>
    </w:p>
    <w:p w14:paraId="205B394E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49" w:history="1">
        <w:r w:rsidR="00E22EDC" w:rsidRPr="00C947F4">
          <w:rPr>
            <w:rStyle w:val="aff1"/>
          </w:rPr>
          <w:t>5.1.2.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Поиск по Порталу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_Toc465336149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34</w:t>
        </w:r>
        <w:r w:rsidR="00E22EDC">
          <w:rPr>
            <w:webHidden/>
          </w:rPr>
          <w:fldChar w:fldCharType="end"/>
        </w:r>
      </w:hyperlink>
    </w:p>
    <w:p w14:paraId="66B22878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50" w:history="1">
        <w:r w:rsidR="00E22EDC" w:rsidRPr="00C947F4">
          <w:rPr>
            <w:rStyle w:val="aff1"/>
          </w:rPr>
          <w:t>5.1.3.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Карта Портала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_Toc465336150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35</w:t>
        </w:r>
        <w:r w:rsidR="00E22EDC">
          <w:rPr>
            <w:webHidden/>
          </w:rPr>
          <w:fldChar w:fldCharType="end"/>
        </w:r>
      </w:hyperlink>
    </w:p>
    <w:p w14:paraId="5BC77A34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51" w:history="1">
        <w:r w:rsidR="00E22EDC" w:rsidRPr="00C947F4">
          <w:rPr>
            <w:rStyle w:val="aff1"/>
          </w:rPr>
          <w:t>5.1.4.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Приемная управления безопасности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_Toc465336151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35</w:t>
        </w:r>
        <w:r w:rsidR="00E22EDC">
          <w:rPr>
            <w:webHidden/>
          </w:rPr>
          <w:fldChar w:fldCharType="end"/>
        </w:r>
      </w:hyperlink>
    </w:p>
    <w:p w14:paraId="0EA80B57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52" w:history="1">
        <w:r w:rsidR="00E22EDC" w:rsidRPr="00C947F4">
          <w:rPr>
            <w:rStyle w:val="aff1"/>
          </w:rPr>
          <w:t>5.1.5.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Раздел «Закупки»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_Toc465336152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36</w:t>
        </w:r>
        <w:r w:rsidR="00E22EDC">
          <w:rPr>
            <w:webHidden/>
          </w:rPr>
          <w:fldChar w:fldCharType="end"/>
        </w:r>
      </w:hyperlink>
    </w:p>
    <w:p w14:paraId="5FC7B20A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53" w:history="1">
        <w:r w:rsidR="00E22EDC" w:rsidRPr="00C947F4">
          <w:rPr>
            <w:rStyle w:val="aff1"/>
          </w:rPr>
          <w:t>5.1.6.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Бронирование зала селекторных совещаний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_Toc465336153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39</w:t>
        </w:r>
        <w:r w:rsidR="00E22EDC">
          <w:rPr>
            <w:webHidden/>
          </w:rPr>
          <w:fldChar w:fldCharType="end"/>
        </w:r>
      </w:hyperlink>
    </w:p>
    <w:p w14:paraId="0B0614A2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54" w:history="1">
        <w:r w:rsidR="00E22EDC" w:rsidRPr="00C947F4">
          <w:rPr>
            <w:rStyle w:val="aff1"/>
          </w:rPr>
          <w:t>5.1.7.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Бронирование автотранспорта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_Toc465336154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41</w:t>
        </w:r>
        <w:r w:rsidR="00E22EDC">
          <w:rPr>
            <w:webHidden/>
          </w:rPr>
          <w:fldChar w:fldCharType="end"/>
        </w:r>
      </w:hyperlink>
    </w:p>
    <w:p w14:paraId="03524D04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55" w:history="1">
        <w:r w:rsidR="00E22EDC" w:rsidRPr="00C947F4">
          <w:rPr>
            <w:rStyle w:val="aff1"/>
          </w:rPr>
          <w:t>5.1.8.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Телефонный справочник АО «Тюменьэнерго»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_Toc465336155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44</w:t>
        </w:r>
        <w:r w:rsidR="00E22EDC">
          <w:rPr>
            <w:webHidden/>
          </w:rPr>
          <w:fldChar w:fldCharType="end"/>
        </w:r>
      </w:hyperlink>
    </w:p>
    <w:p w14:paraId="076154D8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56" w:history="1">
        <w:r w:rsidR="00E22EDC" w:rsidRPr="00C947F4">
          <w:rPr>
            <w:rStyle w:val="aff1"/>
          </w:rPr>
          <w:t>5.1.9.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ИТ-заявки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_Toc465336156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51</w:t>
        </w:r>
        <w:r w:rsidR="00E22EDC">
          <w:rPr>
            <w:webHidden/>
          </w:rPr>
          <w:fldChar w:fldCharType="end"/>
        </w:r>
      </w:hyperlink>
    </w:p>
    <w:p w14:paraId="3C009366" w14:textId="77777777" w:rsidR="00E22EDC" w:rsidRDefault="006B013E">
      <w:pPr>
        <w:pStyle w:val="34"/>
        <w:tabs>
          <w:tab w:val="left" w:pos="144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57" w:history="1">
        <w:r w:rsidR="00E22EDC" w:rsidRPr="00C947F4">
          <w:rPr>
            <w:rStyle w:val="aff1"/>
          </w:rPr>
          <w:t>5.1.10.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Портал ПАО «Россети»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_Toc465336157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51</w:t>
        </w:r>
        <w:r w:rsidR="00E22EDC">
          <w:rPr>
            <w:webHidden/>
          </w:rPr>
          <w:fldChar w:fldCharType="end"/>
        </w:r>
      </w:hyperlink>
    </w:p>
    <w:p w14:paraId="7D2391F9" w14:textId="77777777" w:rsidR="00E22EDC" w:rsidRDefault="006B013E">
      <w:pPr>
        <w:pStyle w:val="34"/>
        <w:tabs>
          <w:tab w:val="left" w:pos="144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58" w:history="1">
        <w:r w:rsidR="00E22EDC" w:rsidRPr="00C947F4">
          <w:rPr>
            <w:rStyle w:val="aff1"/>
          </w:rPr>
          <w:t>5.1.11.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Официальный сайт АО «Тюменьэнерго»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_Toc465336158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52</w:t>
        </w:r>
        <w:r w:rsidR="00E22EDC">
          <w:rPr>
            <w:webHidden/>
          </w:rPr>
          <w:fldChar w:fldCharType="end"/>
        </w:r>
      </w:hyperlink>
    </w:p>
    <w:p w14:paraId="58A3FDE2" w14:textId="77777777" w:rsidR="00E22EDC" w:rsidRDefault="006B013E">
      <w:pPr>
        <w:pStyle w:val="34"/>
        <w:tabs>
          <w:tab w:val="left" w:pos="144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59" w:history="1">
        <w:r w:rsidR="00E22EDC" w:rsidRPr="00C947F4">
          <w:rPr>
            <w:rStyle w:val="aff1"/>
          </w:rPr>
          <w:t>5.1.12.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Страница АО «Тюменьэнерго» в Facebook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_Toc465336159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52</w:t>
        </w:r>
        <w:r w:rsidR="00E22EDC">
          <w:rPr>
            <w:webHidden/>
          </w:rPr>
          <w:fldChar w:fldCharType="end"/>
        </w:r>
      </w:hyperlink>
    </w:p>
    <w:p w14:paraId="264FADD5" w14:textId="77777777" w:rsidR="00E22EDC" w:rsidRDefault="006B013E">
      <w:pPr>
        <w:pStyle w:val="34"/>
        <w:tabs>
          <w:tab w:val="left" w:pos="144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60" w:history="1">
        <w:r w:rsidR="00E22EDC" w:rsidRPr="00C947F4">
          <w:rPr>
            <w:rStyle w:val="aff1"/>
          </w:rPr>
          <w:t>5.1.13.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ГИС-профи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_Toc465336160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52</w:t>
        </w:r>
        <w:r w:rsidR="00E22EDC">
          <w:rPr>
            <w:webHidden/>
          </w:rPr>
          <w:fldChar w:fldCharType="end"/>
        </w:r>
      </w:hyperlink>
    </w:p>
    <w:p w14:paraId="59CC78FA" w14:textId="77777777" w:rsidR="00E22EDC" w:rsidRDefault="006B013E">
      <w:pPr>
        <w:pStyle w:val="34"/>
        <w:tabs>
          <w:tab w:val="left" w:pos="144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61" w:history="1">
        <w:r w:rsidR="00E22EDC" w:rsidRPr="00C947F4">
          <w:rPr>
            <w:rStyle w:val="aff1"/>
          </w:rPr>
          <w:t>5.1.14.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Библиотека документов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_Toc465336161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52</w:t>
        </w:r>
        <w:r w:rsidR="00E22EDC">
          <w:rPr>
            <w:webHidden/>
          </w:rPr>
          <w:fldChar w:fldCharType="end"/>
        </w:r>
      </w:hyperlink>
    </w:p>
    <w:p w14:paraId="1449FC4B" w14:textId="77777777" w:rsidR="00E22EDC" w:rsidRDefault="006B013E">
      <w:pPr>
        <w:pStyle w:val="34"/>
        <w:tabs>
          <w:tab w:val="left" w:pos="144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62" w:history="1">
        <w:r w:rsidR="00E22EDC" w:rsidRPr="00C947F4">
          <w:rPr>
            <w:rStyle w:val="aff1"/>
          </w:rPr>
          <w:t>5.1.15.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Заявки на отправку корреспонденции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_Toc465336162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67</w:t>
        </w:r>
        <w:r w:rsidR="00E22EDC">
          <w:rPr>
            <w:webHidden/>
          </w:rPr>
          <w:fldChar w:fldCharType="end"/>
        </w:r>
      </w:hyperlink>
    </w:p>
    <w:p w14:paraId="75608B2E" w14:textId="77777777" w:rsidR="00E22EDC" w:rsidRDefault="006B013E">
      <w:pPr>
        <w:pStyle w:val="34"/>
        <w:tabs>
          <w:tab w:val="left" w:pos="144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63" w:history="1">
        <w:r w:rsidR="00E22EDC" w:rsidRPr="00C947F4">
          <w:rPr>
            <w:rStyle w:val="aff1"/>
          </w:rPr>
          <w:t>5.1.16.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Заказ справки 2-НДФЛ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_Toc465336163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89</w:t>
        </w:r>
        <w:r w:rsidR="00E22EDC">
          <w:rPr>
            <w:webHidden/>
          </w:rPr>
          <w:fldChar w:fldCharType="end"/>
        </w:r>
      </w:hyperlink>
    </w:p>
    <w:p w14:paraId="13C85DEC" w14:textId="77777777" w:rsidR="00E22EDC" w:rsidRDefault="006B013E">
      <w:pPr>
        <w:pStyle w:val="22"/>
        <w:rPr>
          <w:rFonts w:asciiTheme="minorHAnsi" w:eastAsiaTheme="minorEastAsia" w:hAnsiTheme="minorHAnsi" w:cstheme="minorBidi"/>
          <w:smallCaps w:val="0"/>
          <w:sz w:val="22"/>
          <w:szCs w:val="22"/>
          <w:lang w:eastAsia="ru-RU"/>
        </w:rPr>
      </w:pPr>
      <w:hyperlink w:anchor="_Toc465336164" w:history="1">
        <w:r w:rsidR="00E22EDC" w:rsidRPr="00C947F4">
          <w:rPr>
            <w:rStyle w:val="aff1"/>
          </w:rPr>
          <w:t>5.2.</w:t>
        </w:r>
        <w:r w:rsidR="00E22EDC">
          <w:rPr>
            <w:rFonts w:asciiTheme="minorHAnsi" w:eastAsiaTheme="minorEastAsia" w:hAnsiTheme="minorHAnsi" w:cstheme="minorBidi"/>
            <w:smallCap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Раздел ДКиТ АСУ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_Toc465336164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90</w:t>
        </w:r>
        <w:r w:rsidR="00E22EDC">
          <w:rPr>
            <w:webHidden/>
          </w:rPr>
          <w:fldChar w:fldCharType="end"/>
        </w:r>
      </w:hyperlink>
    </w:p>
    <w:p w14:paraId="08C7E41B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65" w:history="1">
        <w:r w:rsidR="00E22EDC" w:rsidRPr="00C947F4">
          <w:rPr>
            <w:rStyle w:val="aff1"/>
          </w:rPr>
          <w:t>5.2.1.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Распределение ролей пользователей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_Toc465336165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90</w:t>
        </w:r>
        <w:r w:rsidR="00E22EDC">
          <w:rPr>
            <w:webHidden/>
          </w:rPr>
          <w:fldChar w:fldCharType="end"/>
        </w:r>
      </w:hyperlink>
    </w:p>
    <w:p w14:paraId="77868A37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66" w:history="1">
        <w:r w:rsidR="00E22EDC" w:rsidRPr="00C947F4">
          <w:rPr>
            <w:rStyle w:val="aff1"/>
          </w:rPr>
          <w:t>5.2.2.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Библиотека документов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_Toc465336166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91</w:t>
        </w:r>
        <w:r w:rsidR="00E22EDC">
          <w:rPr>
            <w:webHidden/>
          </w:rPr>
          <w:fldChar w:fldCharType="end"/>
        </w:r>
      </w:hyperlink>
    </w:p>
    <w:p w14:paraId="7F7158D6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67" w:history="1">
        <w:r w:rsidR="00E22EDC" w:rsidRPr="00C947F4">
          <w:rPr>
            <w:rStyle w:val="aff1"/>
          </w:rPr>
          <w:t>5.2.3.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График отпусков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_Toc465336167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91</w:t>
        </w:r>
        <w:r w:rsidR="00E22EDC">
          <w:rPr>
            <w:webHidden/>
          </w:rPr>
          <w:fldChar w:fldCharType="end"/>
        </w:r>
      </w:hyperlink>
    </w:p>
    <w:p w14:paraId="3A6A097F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68" w:history="1">
        <w:r w:rsidR="00E22EDC" w:rsidRPr="00C947F4">
          <w:rPr>
            <w:rStyle w:val="aff1"/>
          </w:rPr>
          <w:t>5.2.4.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Мониторинг работ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_Toc465336168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97</w:t>
        </w:r>
        <w:r w:rsidR="00E22EDC">
          <w:rPr>
            <w:webHidden/>
          </w:rPr>
          <w:fldChar w:fldCharType="end"/>
        </w:r>
      </w:hyperlink>
    </w:p>
    <w:p w14:paraId="10FB1B71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69" w:history="1">
        <w:r w:rsidR="00E22EDC" w:rsidRPr="00C947F4">
          <w:rPr>
            <w:rStyle w:val="aff1"/>
          </w:rPr>
          <w:t>5.2.5.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Задачи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_Toc465336169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98</w:t>
        </w:r>
        <w:r w:rsidR="00E22EDC">
          <w:rPr>
            <w:webHidden/>
          </w:rPr>
          <w:fldChar w:fldCharType="end"/>
        </w:r>
      </w:hyperlink>
    </w:p>
    <w:p w14:paraId="0C586A69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70" w:history="1">
        <w:r w:rsidR="00E22EDC" w:rsidRPr="00C947F4">
          <w:rPr>
            <w:rStyle w:val="aff1"/>
          </w:rPr>
          <w:t>5.2.6.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 xml:space="preserve">Планы работ УИСиС 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_Toc465336170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99</w:t>
        </w:r>
        <w:r w:rsidR="00E22EDC">
          <w:rPr>
            <w:webHidden/>
          </w:rPr>
          <w:fldChar w:fldCharType="end"/>
        </w:r>
      </w:hyperlink>
    </w:p>
    <w:p w14:paraId="36F70600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71" w:history="1">
        <w:r w:rsidR="00E22EDC" w:rsidRPr="00C947F4">
          <w:rPr>
            <w:rStyle w:val="aff1"/>
          </w:rPr>
          <w:t>5.2.7.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Узел учета мероприятий ДКиТ АСУ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_Toc465336171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100</w:t>
        </w:r>
        <w:r w:rsidR="00E22EDC">
          <w:rPr>
            <w:webHidden/>
          </w:rPr>
          <w:fldChar w:fldCharType="end"/>
        </w:r>
      </w:hyperlink>
    </w:p>
    <w:p w14:paraId="3DAE0F42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72" w:history="1">
        <w:r w:rsidR="00E22EDC" w:rsidRPr="00C947F4">
          <w:rPr>
            <w:rStyle w:val="aff1"/>
          </w:rPr>
          <w:t>5.2.8.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Фотографии электросетевых объектов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_Toc465336172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100</w:t>
        </w:r>
        <w:r w:rsidR="00E22EDC">
          <w:rPr>
            <w:webHidden/>
          </w:rPr>
          <w:fldChar w:fldCharType="end"/>
        </w:r>
      </w:hyperlink>
    </w:p>
    <w:p w14:paraId="598C27F9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73" w:history="1">
        <w:r w:rsidR="00E22EDC" w:rsidRPr="00C947F4">
          <w:rPr>
            <w:rStyle w:val="aff1"/>
          </w:rPr>
          <w:t>5.2.9.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Формирование отчетности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_Toc465336173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101</w:t>
        </w:r>
        <w:r w:rsidR="00E22EDC">
          <w:rPr>
            <w:webHidden/>
          </w:rPr>
          <w:fldChar w:fldCharType="end"/>
        </w:r>
      </w:hyperlink>
    </w:p>
    <w:p w14:paraId="70E662DB" w14:textId="77777777" w:rsidR="00E22EDC" w:rsidRDefault="006B013E">
      <w:pPr>
        <w:pStyle w:val="34"/>
        <w:tabs>
          <w:tab w:val="left" w:pos="144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74" w:history="1">
        <w:r w:rsidR="00E22EDC" w:rsidRPr="00C947F4">
          <w:rPr>
            <w:rStyle w:val="aff1"/>
          </w:rPr>
          <w:t>5.2.10.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Форум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_Toc465336174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101</w:t>
        </w:r>
        <w:r w:rsidR="00E22EDC">
          <w:rPr>
            <w:webHidden/>
          </w:rPr>
          <w:fldChar w:fldCharType="end"/>
        </w:r>
      </w:hyperlink>
    </w:p>
    <w:p w14:paraId="516B5EDF" w14:textId="77777777" w:rsidR="00E22EDC" w:rsidRDefault="006B013E">
      <w:pPr>
        <w:pStyle w:val="34"/>
        <w:tabs>
          <w:tab w:val="left" w:pos="144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75" w:history="1">
        <w:r w:rsidR="00E22EDC" w:rsidRPr="00C947F4">
          <w:rPr>
            <w:rStyle w:val="aff1"/>
          </w:rPr>
          <w:t>5.2.11.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Проектный офис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_Toc465336175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101</w:t>
        </w:r>
        <w:r w:rsidR="00E22EDC">
          <w:rPr>
            <w:webHidden/>
          </w:rPr>
          <w:fldChar w:fldCharType="end"/>
        </w:r>
      </w:hyperlink>
    </w:p>
    <w:p w14:paraId="1F237FD5" w14:textId="77777777" w:rsidR="00E22EDC" w:rsidRDefault="006B013E">
      <w:pPr>
        <w:pStyle w:val="22"/>
        <w:rPr>
          <w:rFonts w:asciiTheme="minorHAnsi" w:eastAsiaTheme="minorEastAsia" w:hAnsiTheme="minorHAnsi" w:cstheme="minorBidi"/>
          <w:smallCaps w:val="0"/>
          <w:sz w:val="22"/>
          <w:szCs w:val="22"/>
          <w:lang w:eastAsia="ru-RU"/>
        </w:rPr>
      </w:pPr>
      <w:hyperlink w:anchor="_Toc465336176" w:history="1">
        <w:r w:rsidR="00E22EDC" w:rsidRPr="00C947F4">
          <w:rPr>
            <w:rStyle w:val="aff1"/>
          </w:rPr>
          <w:t>5.3.</w:t>
        </w:r>
        <w:r w:rsidR="00E22EDC">
          <w:rPr>
            <w:rFonts w:asciiTheme="minorHAnsi" w:eastAsiaTheme="minorEastAsia" w:hAnsiTheme="minorHAnsi" w:cstheme="minorBidi"/>
            <w:smallCap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Личная страница пользователя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_Toc465336176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114</w:t>
        </w:r>
        <w:r w:rsidR="00E22EDC">
          <w:rPr>
            <w:webHidden/>
          </w:rPr>
          <w:fldChar w:fldCharType="end"/>
        </w:r>
      </w:hyperlink>
    </w:p>
    <w:p w14:paraId="2FEBDAA8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77" w:history="1">
        <w:r w:rsidR="00E22EDC" w:rsidRPr="00C947F4">
          <w:rPr>
            <w:rStyle w:val="aff1"/>
          </w:rPr>
          <w:t>5.3.1.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Контактные данные пользователя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_Toc465336177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114</w:t>
        </w:r>
        <w:r w:rsidR="00E22EDC">
          <w:rPr>
            <w:webHidden/>
          </w:rPr>
          <w:fldChar w:fldCharType="end"/>
        </w:r>
      </w:hyperlink>
    </w:p>
    <w:p w14:paraId="0630356D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78" w:history="1">
        <w:r w:rsidR="00E22EDC" w:rsidRPr="00C947F4">
          <w:rPr>
            <w:rStyle w:val="aff1"/>
          </w:rPr>
          <w:t>5.3.2.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Канал новостей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_Toc465336178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115</w:t>
        </w:r>
        <w:r w:rsidR="00E22EDC">
          <w:rPr>
            <w:webHidden/>
          </w:rPr>
          <w:fldChar w:fldCharType="end"/>
        </w:r>
      </w:hyperlink>
    </w:p>
    <w:p w14:paraId="027E5AA3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79" w:history="1">
        <w:r w:rsidR="00E22EDC" w:rsidRPr="00C947F4">
          <w:rPr>
            <w:rStyle w:val="aff1"/>
          </w:rPr>
          <w:t>5.3.3.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Задачи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_Toc465336179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115</w:t>
        </w:r>
        <w:r w:rsidR="00E22EDC">
          <w:rPr>
            <w:webHidden/>
          </w:rPr>
          <w:fldChar w:fldCharType="end"/>
        </w:r>
      </w:hyperlink>
    </w:p>
    <w:p w14:paraId="4467CFFE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80" w:history="1">
        <w:r w:rsidR="00E22EDC" w:rsidRPr="00C947F4">
          <w:rPr>
            <w:rStyle w:val="aff1"/>
          </w:rPr>
          <w:t>5.3.4.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Личное меню пользователя (избранное)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_Toc465336180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115</w:t>
        </w:r>
        <w:r w:rsidR="00E22EDC">
          <w:rPr>
            <w:webHidden/>
          </w:rPr>
          <w:fldChar w:fldCharType="end"/>
        </w:r>
      </w:hyperlink>
    </w:p>
    <w:p w14:paraId="5DA326A1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81" w:history="1">
        <w:r w:rsidR="00E22EDC" w:rsidRPr="00C947F4">
          <w:rPr>
            <w:rStyle w:val="aff1"/>
          </w:rPr>
          <w:t>5.3.5.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Библиотека документов пользователя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_Toc465336181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115</w:t>
        </w:r>
        <w:r w:rsidR="00E22EDC">
          <w:rPr>
            <w:webHidden/>
          </w:rPr>
          <w:fldChar w:fldCharType="end"/>
        </w:r>
      </w:hyperlink>
    </w:p>
    <w:p w14:paraId="570DD9C9" w14:textId="77777777" w:rsidR="00E22EDC" w:rsidRDefault="006B013E">
      <w:pPr>
        <w:pStyle w:val="22"/>
        <w:rPr>
          <w:rFonts w:asciiTheme="minorHAnsi" w:eastAsiaTheme="minorEastAsia" w:hAnsiTheme="minorHAnsi" w:cstheme="minorBidi"/>
          <w:smallCaps w:val="0"/>
          <w:sz w:val="22"/>
          <w:szCs w:val="22"/>
          <w:lang w:eastAsia="ru-RU"/>
        </w:rPr>
      </w:pPr>
      <w:hyperlink w:anchor="_Toc465336182" w:history="1">
        <w:r w:rsidR="00E22EDC" w:rsidRPr="00C947F4">
          <w:rPr>
            <w:rStyle w:val="aff1"/>
          </w:rPr>
          <w:t>5.4.</w:t>
        </w:r>
        <w:r w:rsidR="00E22EDC">
          <w:rPr>
            <w:rFonts w:asciiTheme="minorHAnsi" w:eastAsiaTheme="minorEastAsia" w:hAnsiTheme="minorHAnsi" w:cstheme="minorBidi"/>
            <w:smallCap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Информационные разделы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_Toc465336182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116</w:t>
        </w:r>
        <w:r w:rsidR="00E22EDC">
          <w:rPr>
            <w:webHidden/>
          </w:rPr>
          <w:fldChar w:fldCharType="end"/>
        </w:r>
      </w:hyperlink>
    </w:p>
    <w:p w14:paraId="4968D20E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83" w:history="1">
        <w:r w:rsidR="00E22EDC" w:rsidRPr="00C947F4">
          <w:rPr>
            <w:rStyle w:val="aff1"/>
          </w:rPr>
          <w:t>5.4.1.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Новостная лента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_Toc465336183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116</w:t>
        </w:r>
        <w:r w:rsidR="00E22EDC">
          <w:rPr>
            <w:webHidden/>
          </w:rPr>
          <w:fldChar w:fldCharType="end"/>
        </w:r>
      </w:hyperlink>
    </w:p>
    <w:p w14:paraId="554F3B5A" w14:textId="77777777" w:rsidR="00E22EDC" w:rsidRDefault="006B013E">
      <w:pPr>
        <w:pStyle w:val="22"/>
        <w:rPr>
          <w:rFonts w:asciiTheme="minorHAnsi" w:eastAsiaTheme="minorEastAsia" w:hAnsiTheme="minorHAnsi" w:cstheme="minorBidi"/>
          <w:smallCaps w:val="0"/>
          <w:sz w:val="22"/>
          <w:szCs w:val="22"/>
          <w:lang w:eastAsia="ru-RU"/>
        </w:rPr>
      </w:pPr>
      <w:hyperlink w:anchor="_Toc465336184" w:history="1">
        <w:r w:rsidR="00E22EDC" w:rsidRPr="00C947F4">
          <w:rPr>
            <w:rStyle w:val="aff1"/>
          </w:rPr>
          <w:t>5.5.</w:t>
        </w:r>
        <w:r w:rsidR="00E22EDC">
          <w:rPr>
            <w:rFonts w:asciiTheme="minorHAnsi" w:eastAsiaTheme="minorEastAsia" w:hAnsiTheme="minorHAnsi" w:cstheme="minorBidi"/>
            <w:smallCap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Коммуникационные разделы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_Toc465336184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116</w:t>
        </w:r>
        <w:r w:rsidR="00E22EDC">
          <w:rPr>
            <w:webHidden/>
          </w:rPr>
          <w:fldChar w:fldCharType="end"/>
        </w:r>
      </w:hyperlink>
    </w:p>
    <w:p w14:paraId="5BA4C47C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85" w:history="1">
        <w:r w:rsidR="00E22EDC" w:rsidRPr="00C947F4">
          <w:rPr>
            <w:rStyle w:val="aff1"/>
          </w:rPr>
          <w:t>5.5.1.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Доска объявлений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_Toc465336185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116</w:t>
        </w:r>
        <w:r w:rsidR="00E22EDC">
          <w:rPr>
            <w:webHidden/>
          </w:rPr>
          <w:fldChar w:fldCharType="end"/>
        </w:r>
      </w:hyperlink>
    </w:p>
    <w:p w14:paraId="5B12AC40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86" w:history="1">
        <w:r w:rsidR="00E22EDC" w:rsidRPr="00C947F4">
          <w:rPr>
            <w:rStyle w:val="aff1"/>
          </w:rPr>
          <w:t>5.5.2.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Фотогалерея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_Toc465336186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117</w:t>
        </w:r>
        <w:r w:rsidR="00E22EDC">
          <w:rPr>
            <w:webHidden/>
          </w:rPr>
          <w:fldChar w:fldCharType="end"/>
        </w:r>
      </w:hyperlink>
    </w:p>
    <w:p w14:paraId="7666FFF8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87" w:history="1">
        <w:r w:rsidR="00E22EDC" w:rsidRPr="00C947F4">
          <w:rPr>
            <w:rStyle w:val="aff1"/>
          </w:rPr>
          <w:t>5.5.3.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 xml:space="preserve">Видеогалерея 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_Toc465336187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118</w:t>
        </w:r>
        <w:r w:rsidR="00E22EDC">
          <w:rPr>
            <w:webHidden/>
          </w:rPr>
          <w:fldChar w:fldCharType="end"/>
        </w:r>
      </w:hyperlink>
    </w:p>
    <w:p w14:paraId="6876BC6F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88" w:history="1">
        <w:r w:rsidR="00E22EDC" w:rsidRPr="00C947F4">
          <w:rPr>
            <w:rStyle w:val="aff1"/>
          </w:rPr>
          <w:t>5.5.4.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Опросы и конкурсы Компании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_Toc465336188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118</w:t>
        </w:r>
        <w:r w:rsidR="00E22EDC">
          <w:rPr>
            <w:webHidden/>
          </w:rPr>
          <w:fldChar w:fldCharType="end"/>
        </w:r>
      </w:hyperlink>
    </w:p>
    <w:p w14:paraId="2E27EB88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89" w:history="1">
        <w:r w:rsidR="00E22EDC" w:rsidRPr="00C947F4">
          <w:rPr>
            <w:rStyle w:val="aff1"/>
          </w:rPr>
          <w:t>5.5.5.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Отзывы и предложения по работе Портала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_Toc465336189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120</w:t>
        </w:r>
        <w:r w:rsidR="00E22EDC">
          <w:rPr>
            <w:webHidden/>
          </w:rPr>
          <w:fldChar w:fldCharType="end"/>
        </w:r>
      </w:hyperlink>
    </w:p>
    <w:p w14:paraId="4C8387E3" w14:textId="77777777" w:rsidR="00E22EDC" w:rsidRDefault="006B013E">
      <w:pPr>
        <w:pStyle w:val="34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90" w:history="1">
        <w:r w:rsidR="00E22EDC" w:rsidRPr="00C947F4">
          <w:rPr>
            <w:rStyle w:val="aff1"/>
          </w:rPr>
          <w:t>Таблица 93 – Атрибуты списка “Отзывы и предложения по работе Портала</w:t>
        </w:r>
        <w:r w:rsidR="00E22EDC" w:rsidRPr="00C947F4">
          <w:rPr>
            <w:rStyle w:val="aff1"/>
            <w:rFonts w:eastAsia="Times New Roman" w:cs="Arial"/>
            <w:lang w:eastAsia="ru-RU"/>
          </w:rPr>
          <w:t>”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_Toc465336190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120</w:t>
        </w:r>
        <w:r w:rsidR="00E22EDC">
          <w:rPr>
            <w:webHidden/>
          </w:rPr>
          <w:fldChar w:fldCharType="end"/>
        </w:r>
      </w:hyperlink>
    </w:p>
    <w:p w14:paraId="6D00F43E" w14:textId="77777777" w:rsidR="00E22EDC" w:rsidRDefault="006B013E">
      <w:pPr>
        <w:pStyle w:val="22"/>
        <w:rPr>
          <w:rFonts w:asciiTheme="minorHAnsi" w:eastAsiaTheme="minorEastAsia" w:hAnsiTheme="minorHAnsi" w:cstheme="minorBidi"/>
          <w:smallCaps w:val="0"/>
          <w:sz w:val="22"/>
          <w:szCs w:val="22"/>
          <w:lang w:eastAsia="ru-RU"/>
        </w:rPr>
      </w:pPr>
      <w:hyperlink w:anchor="_Toc465336191" w:history="1">
        <w:r w:rsidR="00E22EDC" w:rsidRPr="00C947F4">
          <w:rPr>
            <w:rStyle w:val="aff1"/>
          </w:rPr>
          <w:t>5.6.</w:t>
        </w:r>
        <w:r w:rsidR="00E22EDC">
          <w:rPr>
            <w:rFonts w:asciiTheme="minorHAnsi" w:eastAsiaTheme="minorEastAsia" w:hAnsiTheme="minorHAnsi" w:cstheme="minorBidi"/>
            <w:smallCap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Дополнительные разделы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_Toc465336191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121</w:t>
        </w:r>
        <w:r w:rsidR="00E22EDC">
          <w:rPr>
            <w:webHidden/>
          </w:rPr>
          <w:fldChar w:fldCharType="end"/>
        </w:r>
      </w:hyperlink>
    </w:p>
    <w:p w14:paraId="58A6D420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92" w:history="1">
        <w:r w:rsidR="00E22EDC" w:rsidRPr="00C947F4">
          <w:rPr>
            <w:rStyle w:val="aff1"/>
          </w:rPr>
          <w:t>5.6.1.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Счетчик посещений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_Toc465336192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121</w:t>
        </w:r>
        <w:r w:rsidR="00E22EDC">
          <w:rPr>
            <w:webHidden/>
          </w:rPr>
          <w:fldChar w:fldCharType="end"/>
        </w:r>
      </w:hyperlink>
    </w:p>
    <w:p w14:paraId="1324B528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93" w:history="1">
        <w:r w:rsidR="00E22EDC" w:rsidRPr="00C947F4">
          <w:rPr>
            <w:rStyle w:val="aff1"/>
          </w:rPr>
          <w:t>5.6.2.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Система оповещений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_Toc465336193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123</w:t>
        </w:r>
        <w:r w:rsidR="00E22EDC">
          <w:rPr>
            <w:webHidden/>
          </w:rPr>
          <w:fldChar w:fldCharType="end"/>
        </w:r>
      </w:hyperlink>
    </w:p>
    <w:p w14:paraId="024677BB" w14:textId="77777777" w:rsidR="00E22EDC" w:rsidRDefault="006B013E">
      <w:pPr>
        <w:pStyle w:val="34"/>
        <w:tabs>
          <w:tab w:val="left" w:pos="1200"/>
        </w:tabs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ru-RU"/>
        </w:rPr>
      </w:pPr>
      <w:hyperlink w:anchor="_Toc465336194" w:history="1">
        <w:r w:rsidR="00E22EDC" w:rsidRPr="00C947F4">
          <w:rPr>
            <w:rStyle w:val="aff1"/>
          </w:rPr>
          <w:t>5.6.3.</w:t>
        </w:r>
        <w:r w:rsidR="00E22EDC">
          <w:rPr>
            <w:rFonts w:asciiTheme="minorHAnsi" w:eastAsiaTheme="minorEastAsia" w:hAnsiTheme="minorHAnsi" w:cstheme="minorBidi"/>
            <w:i w:val="0"/>
            <w:iCs w:val="0"/>
            <w:sz w:val="22"/>
            <w:szCs w:val="22"/>
            <w:lang w:eastAsia="ru-RU"/>
          </w:rPr>
          <w:tab/>
        </w:r>
        <w:r w:rsidR="00E22EDC" w:rsidRPr="00C947F4">
          <w:rPr>
            <w:rStyle w:val="aff1"/>
          </w:rPr>
          <w:t>Информеры Главной страницы</w:t>
        </w:r>
        <w:r w:rsidR="00E22EDC">
          <w:rPr>
            <w:webHidden/>
          </w:rPr>
          <w:tab/>
        </w:r>
        <w:r w:rsidR="00E22EDC">
          <w:rPr>
            <w:webHidden/>
          </w:rPr>
          <w:fldChar w:fldCharType="begin"/>
        </w:r>
        <w:r w:rsidR="00E22EDC">
          <w:rPr>
            <w:webHidden/>
          </w:rPr>
          <w:instrText xml:space="preserve"> PAGEREF _Toc465336194 \h </w:instrText>
        </w:r>
        <w:r w:rsidR="00E22EDC">
          <w:rPr>
            <w:webHidden/>
          </w:rPr>
        </w:r>
        <w:r w:rsidR="00E22EDC">
          <w:rPr>
            <w:webHidden/>
          </w:rPr>
          <w:fldChar w:fldCharType="separate"/>
        </w:r>
        <w:r w:rsidR="00E22EDC">
          <w:rPr>
            <w:webHidden/>
          </w:rPr>
          <w:t>123</w:t>
        </w:r>
        <w:r w:rsidR="00E22EDC">
          <w:rPr>
            <w:webHidden/>
          </w:rPr>
          <w:fldChar w:fldCharType="end"/>
        </w:r>
      </w:hyperlink>
    </w:p>
    <w:p w14:paraId="75E35597" w14:textId="60BA972C" w:rsidR="00E64E27" w:rsidRPr="003F05A1" w:rsidRDefault="00E64E27" w:rsidP="00725D71">
      <w:pPr>
        <w:spacing w:line="240" w:lineRule="auto"/>
        <w:ind w:firstLine="0"/>
        <w:jc w:val="center"/>
      </w:pPr>
      <w:r w:rsidRPr="00853234">
        <w:rPr>
          <w:b/>
          <w:bCs/>
          <w:caps/>
          <w:sz w:val="20"/>
          <w:szCs w:val="20"/>
          <w:highlight w:val="yellow"/>
        </w:rPr>
        <w:fldChar w:fldCharType="end"/>
      </w:r>
      <w:r>
        <w:rPr>
          <w:bCs/>
          <w:sz w:val="20"/>
          <w:szCs w:val="20"/>
          <w:highlight w:val="yellow"/>
        </w:rPr>
        <w:br w:type="page"/>
      </w:r>
      <w:r w:rsidRPr="003F05A1">
        <w:rPr>
          <w:b/>
          <w:caps/>
          <w:sz w:val="28"/>
          <w:szCs w:val="28"/>
        </w:rPr>
        <w:lastRenderedPageBreak/>
        <w:t>Термины и определения</w:t>
      </w:r>
    </w:p>
    <w:p w14:paraId="7627B8EB" w14:textId="2D1D1E1E" w:rsidR="0013145B" w:rsidRPr="003F05A1" w:rsidRDefault="00E64E27" w:rsidP="0013145B">
      <w:pPr>
        <w:spacing w:after="0" w:line="240" w:lineRule="auto"/>
        <w:ind w:firstLine="567"/>
        <w:rPr>
          <w:szCs w:val="28"/>
          <w:lang w:eastAsia="ru-RU"/>
        </w:rPr>
      </w:pPr>
      <w:r w:rsidRPr="003F05A1">
        <w:rPr>
          <w:szCs w:val="28"/>
          <w:lang w:eastAsia="ru-RU"/>
        </w:rPr>
        <w:t>Ниже представлено описание терминов и определений, использу</w:t>
      </w:r>
      <w:r w:rsidR="0013145B" w:rsidRPr="003F05A1">
        <w:rPr>
          <w:szCs w:val="28"/>
          <w:lang w:eastAsia="ru-RU"/>
        </w:rPr>
        <w:t>емых</w:t>
      </w:r>
      <w:r w:rsidRPr="003F05A1">
        <w:rPr>
          <w:szCs w:val="28"/>
          <w:lang w:eastAsia="ru-RU"/>
        </w:rPr>
        <w:t xml:space="preserve"> в данном документе.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43"/>
        <w:gridCol w:w="6001"/>
      </w:tblGrid>
      <w:tr w:rsidR="0013145B" w:rsidRPr="00C85B86" w14:paraId="1BAFF407" w14:textId="77777777" w:rsidTr="00C87905">
        <w:trPr>
          <w:trHeight w:val="472"/>
          <w:tblHeader/>
        </w:trPr>
        <w:tc>
          <w:tcPr>
            <w:tcW w:w="1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CEE1950" w14:textId="77777777" w:rsidR="0013145B" w:rsidRPr="0013145B" w:rsidRDefault="0013145B" w:rsidP="0013145B">
            <w:pPr>
              <w:pStyle w:val="00"/>
              <w:widowControl/>
              <w:spacing w:before="0" w:after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3145B">
              <w:rPr>
                <w:rFonts w:ascii="Times New Roman" w:hAnsi="Times New Roman" w:cs="Times New Roman"/>
                <w:b/>
                <w:bCs/>
              </w:rPr>
              <w:t>Термин</w:t>
            </w:r>
          </w:p>
        </w:tc>
        <w:tc>
          <w:tcPr>
            <w:tcW w:w="3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54DFB57" w14:textId="77777777" w:rsidR="0013145B" w:rsidRPr="0013145B" w:rsidRDefault="0013145B" w:rsidP="0013145B">
            <w:pPr>
              <w:pStyle w:val="00"/>
              <w:widowControl/>
              <w:spacing w:before="0" w:after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3145B">
              <w:rPr>
                <w:rFonts w:ascii="Times New Roman" w:hAnsi="Times New Roman" w:cs="Times New Roman"/>
                <w:b/>
                <w:bCs/>
              </w:rPr>
              <w:t>Определение</w:t>
            </w:r>
          </w:p>
        </w:tc>
      </w:tr>
      <w:tr w:rsidR="000B061E" w:rsidRPr="00AC63B9" w14:paraId="08206E61" w14:textId="77777777" w:rsidTr="00C87905">
        <w:trPr>
          <w:trHeight w:val="911"/>
        </w:trPr>
        <w:tc>
          <w:tcPr>
            <w:tcW w:w="1789" w:type="pct"/>
          </w:tcPr>
          <w:p w14:paraId="6D13B92A" w14:textId="77777777" w:rsidR="000B061E" w:rsidRPr="00AC63B9" w:rsidRDefault="000B061E" w:rsidP="0013145B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</w:rPr>
            </w:pPr>
            <w:r w:rsidRPr="00AC63B9">
              <w:rPr>
                <w:rFonts w:ascii="Times New Roman" w:hAnsi="Times New Roman" w:cs="Times New Roman"/>
                <w:b/>
                <w:bCs/>
                <w:caps/>
              </w:rPr>
              <w:t xml:space="preserve">АВТОМАТИЗИРОВАННАЯ СИСТЕМА </w:t>
            </w:r>
          </w:p>
        </w:tc>
        <w:tc>
          <w:tcPr>
            <w:tcW w:w="3211" w:type="pct"/>
          </w:tcPr>
          <w:p w14:paraId="28B37872" w14:textId="65E19B4A" w:rsidR="000B061E" w:rsidRPr="002E2C42" w:rsidRDefault="000B061E" w:rsidP="0013145B">
            <w:pPr>
              <w:pStyle w:val="00"/>
              <w:widowControl/>
              <w:spacing w:before="0" w:after="0"/>
              <w:rPr>
                <w:rFonts w:ascii="Times New Roman" w:hAnsi="Times New Roman" w:cs="Times New Roman"/>
                <w:bCs/>
              </w:rPr>
            </w:pPr>
            <w:r w:rsidRPr="002E2C42">
              <w:rPr>
                <w:rFonts w:ascii="Times New Roman" w:hAnsi="Times New Roman" w:cs="Times New Roman"/>
                <w:bCs/>
              </w:rPr>
              <w:t>Система, состоящая из персонала и комплекса средств автоматизации его деятельности, реализующая информационную технологию выполнения установленных функций</w:t>
            </w:r>
            <w:r w:rsidR="0013145B">
              <w:rPr>
                <w:rFonts w:ascii="Times New Roman" w:hAnsi="Times New Roman" w:cs="Times New Roman"/>
                <w:bCs/>
              </w:rPr>
              <w:t>.</w:t>
            </w:r>
          </w:p>
        </w:tc>
      </w:tr>
      <w:tr w:rsidR="0033736D" w:rsidRPr="0033736D" w14:paraId="5FB866D1" w14:textId="77777777" w:rsidTr="00C87905">
        <w:trPr>
          <w:trHeight w:val="911"/>
        </w:trPr>
        <w:tc>
          <w:tcPr>
            <w:tcW w:w="1789" w:type="pct"/>
          </w:tcPr>
          <w:p w14:paraId="064D94C4" w14:textId="2D28FF66" w:rsidR="0033736D" w:rsidRPr="0033736D" w:rsidRDefault="0033736D" w:rsidP="0033736D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</w:rPr>
            </w:pPr>
            <w:r w:rsidRPr="0033736D">
              <w:rPr>
                <w:rFonts w:ascii="Times New Roman" w:hAnsi="Times New Roman"/>
                <w:b/>
                <w:bCs/>
                <w:caps/>
              </w:rPr>
              <w:t>Администратор портала</w:t>
            </w:r>
          </w:p>
        </w:tc>
        <w:tc>
          <w:tcPr>
            <w:tcW w:w="3211" w:type="pct"/>
          </w:tcPr>
          <w:p w14:paraId="6950E6F0" w14:textId="785BC27B" w:rsidR="0033736D" w:rsidRPr="0033736D" w:rsidRDefault="0033736D" w:rsidP="0033736D">
            <w:pPr>
              <w:pStyle w:val="00"/>
              <w:widowControl/>
              <w:spacing w:before="0" w:after="0"/>
              <w:rPr>
                <w:rFonts w:ascii="Times New Roman" w:hAnsi="Times New Roman" w:cs="Times New Roman"/>
                <w:bCs/>
              </w:rPr>
            </w:pPr>
            <w:r w:rsidRPr="0033736D">
              <w:rPr>
                <w:rFonts w:ascii="Times New Roman" w:hAnsi="Times New Roman"/>
                <w:bCs/>
              </w:rPr>
              <w:t xml:space="preserve">Специалист, отвечающий за поддержку прикладной платформы Портала, создание и настройку разделов, сайтов, назначение администраторов разделов. </w:t>
            </w:r>
          </w:p>
        </w:tc>
      </w:tr>
      <w:tr w:rsidR="0033736D" w:rsidRPr="0033736D" w14:paraId="0BCF5ADC" w14:textId="77777777" w:rsidTr="00C87905">
        <w:trPr>
          <w:trHeight w:val="911"/>
        </w:trPr>
        <w:tc>
          <w:tcPr>
            <w:tcW w:w="1789" w:type="pct"/>
          </w:tcPr>
          <w:p w14:paraId="6B16F25E" w14:textId="469A024C" w:rsidR="0033736D" w:rsidRPr="0033736D" w:rsidRDefault="0033736D" w:rsidP="0033736D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</w:rPr>
            </w:pPr>
            <w:r w:rsidRPr="0033736D">
              <w:rPr>
                <w:rFonts w:ascii="Times New Roman" w:hAnsi="Times New Roman"/>
                <w:b/>
                <w:bCs/>
                <w:caps/>
              </w:rPr>
              <w:t>Администратор раздела</w:t>
            </w:r>
          </w:p>
        </w:tc>
        <w:tc>
          <w:tcPr>
            <w:tcW w:w="3211" w:type="pct"/>
          </w:tcPr>
          <w:p w14:paraId="6A5CF928" w14:textId="7B033F22" w:rsidR="0033736D" w:rsidRPr="0033736D" w:rsidRDefault="0033736D" w:rsidP="0033736D">
            <w:pPr>
              <w:pStyle w:val="00"/>
              <w:widowControl/>
              <w:spacing w:before="0" w:after="0"/>
              <w:rPr>
                <w:rFonts w:ascii="Times New Roman" w:hAnsi="Times New Roman" w:cs="Times New Roman"/>
                <w:bCs/>
              </w:rPr>
            </w:pPr>
            <w:r w:rsidRPr="0033736D">
              <w:rPr>
                <w:rFonts w:ascii="Times New Roman" w:hAnsi="Times New Roman"/>
                <w:bCs/>
              </w:rPr>
              <w:t xml:space="preserve">Специалист, отвечающий за общие настройки соответствующего раздела, ведение общего списка пользователей и управление их полномочиями по доступу к разделу, создание структуры раздела и управление им, имеющий права «Полный доступ» для данного раздела. </w:t>
            </w:r>
          </w:p>
        </w:tc>
      </w:tr>
      <w:tr w:rsidR="0033736D" w:rsidRPr="00AC63B9" w14:paraId="78F519A8" w14:textId="77777777" w:rsidTr="00C87905">
        <w:trPr>
          <w:trHeight w:val="911"/>
        </w:trPr>
        <w:tc>
          <w:tcPr>
            <w:tcW w:w="1789" w:type="pct"/>
          </w:tcPr>
          <w:p w14:paraId="0515108D" w14:textId="0DA7D782" w:rsidR="0033736D" w:rsidRPr="00AC63B9" w:rsidRDefault="0033736D" w:rsidP="0033736D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</w:rPr>
            </w:pPr>
            <w:r w:rsidRPr="00327A13">
              <w:rPr>
                <w:rFonts w:ascii="Times New Roman" w:hAnsi="Times New Roman" w:cs="Times New Roman"/>
                <w:b/>
                <w:bCs/>
                <w:caps/>
              </w:rPr>
              <w:t>Библиотека документов</w:t>
            </w:r>
          </w:p>
        </w:tc>
        <w:tc>
          <w:tcPr>
            <w:tcW w:w="3211" w:type="pct"/>
          </w:tcPr>
          <w:p w14:paraId="1428B6AF" w14:textId="267C67D3" w:rsidR="0033736D" w:rsidRPr="002E2C42" w:rsidRDefault="0033736D" w:rsidP="0033736D">
            <w:pPr>
              <w:pStyle w:val="00"/>
              <w:widowControl/>
              <w:spacing w:before="0" w:after="0"/>
              <w:rPr>
                <w:rFonts w:ascii="Times New Roman" w:hAnsi="Times New Roman" w:cs="Times New Roman"/>
                <w:bCs/>
              </w:rPr>
            </w:pPr>
            <w:r w:rsidRPr="00327A13">
              <w:rPr>
                <w:rFonts w:ascii="Times New Roman" w:hAnsi="Times New Roman"/>
                <w:bCs/>
              </w:rPr>
              <w:t>Хранилище файлов на портале с настраиваемыми атрибутами и правами доступа.</w:t>
            </w:r>
          </w:p>
        </w:tc>
      </w:tr>
      <w:tr w:rsidR="0033736D" w:rsidRPr="0033736D" w14:paraId="2F12822B" w14:textId="77777777" w:rsidTr="00C87905">
        <w:trPr>
          <w:trHeight w:val="911"/>
        </w:trPr>
        <w:tc>
          <w:tcPr>
            <w:tcW w:w="1789" w:type="pct"/>
          </w:tcPr>
          <w:p w14:paraId="015E0976" w14:textId="6DEA64A3" w:rsidR="0033736D" w:rsidRPr="0033736D" w:rsidRDefault="0033736D" w:rsidP="0033736D">
            <w:pPr>
              <w:pStyle w:val="00"/>
              <w:keepLines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</w:rPr>
            </w:pPr>
            <w:r w:rsidRPr="0033736D">
              <w:rPr>
                <w:rFonts w:ascii="Times New Roman" w:hAnsi="Times New Roman" w:cs="Times New Roman"/>
                <w:b/>
                <w:bCs/>
                <w:caps/>
              </w:rPr>
              <w:t>Корреспонденция</w:t>
            </w:r>
          </w:p>
        </w:tc>
        <w:tc>
          <w:tcPr>
            <w:tcW w:w="3211" w:type="pct"/>
          </w:tcPr>
          <w:p w14:paraId="0F9DAD6A" w14:textId="088B9546" w:rsidR="0033736D" w:rsidRPr="0033736D" w:rsidRDefault="0033736D" w:rsidP="0033736D">
            <w:pPr>
              <w:pStyle w:val="00"/>
              <w:widowControl/>
              <w:spacing w:before="0" w:after="0"/>
              <w:rPr>
                <w:rFonts w:ascii="Times New Roman" w:hAnsi="Times New Roman" w:cs="Times New Roman"/>
                <w:bCs/>
              </w:rPr>
            </w:pPr>
            <w:r w:rsidRPr="0033736D">
              <w:rPr>
                <w:rFonts w:ascii="Times New Roman" w:hAnsi="Times New Roman" w:cs="Times New Roman"/>
                <w:bCs/>
              </w:rPr>
              <w:t xml:space="preserve">Письма и бандероли, отправляемые/получаемые </w:t>
            </w:r>
            <w:r w:rsidRPr="0033736D">
              <w:rPr>
                <w:rFonts w:ascii="Times New Roman" w:hAnsi="Times New Roman" w:cs="Times New Roman"/>
                <w:bCs/>
              </w:rPr>
              <w:br/>
              <w:t>АО «Тюменьэнерго» внешним/от внешних адресатов экспресс и почтой России.</w:t>
            </w:r>
          </w:p>
        </w:tc>
      </w:tr>
      <w:tr w:rsidR="0033736D" w:rsidRPr="00AC63B9" w14:paraId="78D3C795" w14:textId="77777777" w:rsidTr="0033736D">
        <w:trPr>
          <w:trHeight w:val="911"/>
        </w:trPr>
        <w:tc>
          <w:tcPr>
            <w:tcW w:w="1789" w:type="pct"/>
            <w:shd w:val="clear" w:color="auto" w:fill="auto"/>
          </w:tcPr>
          <w:p w14:paraId="0EBE65CF" w14:textId="67963567" w:rsidR="0033736D" w:rsidRPr="0033736D" w:rsidRDefault="0033736D" w:rsidP="0033736D">
            <w:pPr>
              <w:pStyle w:val="00"/>
              <w:keepLines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</w:rPr>
            </w:pPr>
            <w:r w:rsidRPr="0033736D">
              <w:rPr>
                <w:rFonts w:ascii="Times New Roman" w:hAnsi="Times New Roman" w:cs="Times New Roman"/>
                <w:b/>
                <w:bCs/>
                <w:caps/>
              </w:rPr>
              <w:t>Личные сайты</w:t>
            </w:r>
          </w:p>
        </w:tc>
        <w:tc>
          <w:tcPr>
            <w:tcW w:w="3211" w:type="pct"/>
            <w:shd w:val="clear" w:color="auto" w:fill="auto"/>
          </w:tcPr>
          <w:p w14:paraId="395479DC" w14:textId="2700DFCB" w:rsidR="0033736D" w:rsidRPr="00C17F85" w:rsidRDefault="0033736D" w:rsidP="0033736D">
            <w:pPr>
              <w:pStyle w:val="00"/>
              <w:widowControl/>
              <w:spacing w:before="0" w:after="0"/>
              <w:rPr>
                <w:rFonts w:ascii="Times New Roman" w:hAnsi="Times New Roman" w:cs="Times New Roman"/>
                <w:bCs/>
              </w:rPr>
            </w:pPr>
            <w:r w:rsidRPr="0033736D">
              <w:rPr>
                <w:rFonts w:ascii="Times New Roman" w:hAnsi="Times New Roman" w:cs="Times New Roman"/>
                <w:bCs/>
              </w:rPr>
              <w:t>Особые сайты SharePoint, персонализированные для каждого пользователя. Создание личных сайтов включено по умолчанию как часть службы профилей пользователей, и для каждого пользователя организации может быть создан свой уникальный личный сайт.</w:t>
            </w:r>
          </w:p>
        </w:tc>
      </w:tr>
      <w:tr w:rsidR="0033736D" w:rsidRPr="00AC63B9" w14:paraId="5D7AF8C2" w14:textId="77777777" w:rsidTr="00C87905">
        <w:trPr>
          <w:trHeight w:val="469"/>
        </w:trPr>
        <w:tc>
          <w:tcPr>
            <w:tcW w:w="1789" w:type="pct"/>
          </w:tcPr>
          <w:p w14:paraId="7418759C" w14:textId="400BFD4A" w:rsidR="0033736D" w:rsidRPr="00522DBA" w:rsidRDefault="0033736D" w:rsidP="0033736D">
            <w:pPr>
              <w:pStyle w:val="00"/>
              <w:keepLines/>
              <w:spacing w:before="0" w:after="0"/>
              <w:rPr>
                <w:rFonts w:ascii="Times New Roman" w:hAnsi="Times New Roman" w:cs="Times New Roman"/>
                <w:b/>
                <w:bCs/>
                <w:caps/>
              </w:rPr>
            </w:pPr>
            <w:r w:rsidRPr="005F4140">
              <w:rPr>
                <w:rFonts w:ascii="Times New Roman" w:hAnsi="Times New Roman" w:cs="Times New Roman"/>
                <w:b/>
                <w:bCs/>
                <w:caps/>
              </w:rPr>
              <w:t>Заказчик</w:t>
            </w:r>
            <w:r>
              <w:rPr>
                <w:rFonts w:ascii="Times New Roman" w:hAnsi="Times New Roman" w:cs="Times New Roman"/>
                <w:b/>
                <w:bCs/>
                <w:caps/>
              </w:rPr>
              <w:t xml:space="preserve">, </w:t>
            </w:r>
            <w:r w:rsidRPr="00522DBA">
              <w:rPr>
                <w:rFonts w:ascii="Times New Roman" w:hAnsi="Times New Roman" w:cs="Times New Roman"/>
                <w:b/>
                <w:bCs/>
                <w:caps/>
              </w:rPr>
              <w:t>Общество</w:t>
            </w:r>
          </w:p>
        </w:tc>
        <w:tc>
          <w:tcPr>
            <w:tcW w:w="3211" w:type="pct"/>
          </w:tcPr>
          <w:p w14:paraId="6964DCE4" w14:textId="33FB056D" w:rsidR="0033736D" w:rsidRPr="00522DBA" w:rsidRDefault="0033736D" w:rsidP="0033736D">
            <w:pPr>
              <w:pStyle w:val="00"/>
              <w:widowControl/>
              <w:spacing w:before="0" w:after="0"/>
              <w:rPr>
                <w:rFonts w:ascii="Times New Roman" w:hAnsi="Times New Roman" w:cs="Times New Roman"/>
                <w:bCs/>
              </w:rPr>
            </w:pPr>
            <w:r w:rsidRPr="005F4140">
              <w:rPr>
                <w:rFonts w:ascii="Times New Roman" w:hAnsi="Times New Roman" w:cs="Times New Roman"/>
                <w:bCs/>
              </w:rPr>
              <w:t>АО</w:t>
            </w:r>
            <w:r>
              <w:rPr>
                <w:rFonts w:ascii="Times New Roman" w:hAnsi="Times New Roman" w:cs="Times New Roman"/>
                <w:bCs/>
              </w:rPr>
              <w:t xml:space="preserve"> «Тюменьэнерго»</w:t>
            </w:r>
          </w:p>
        </w:tc>
      </w:tr>
      <w:tr w:rsidR="0033736D" w:rsidRPr="00AC63B9" w14:paraId="69ECFCC3" w14:textId="77777777" w:rsidTr="00C87905">
        <w:trPr>
          <w:trHeight w:val="689"/>
        </w:trPr>
        <w:tc>
          <w:tcPr>
            <w:tcW w:w="1789" w:type="pct"/>
          </w:tcPr>
          <w:p w14:paraId="7DB0C206" w14:textId="68004E6C" w:rsidR="0033736D" w:rsidRDefault="0033736D" w:rsidP="0033736D">
            <w:pPr>
              <w:pStyle w:val="00"/>
              <w:keepLines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  <w:highlight w:val="yellow"/>
              </w:rPr>
            </w:pPr>
            <w:r w:rsidRPr="007C3522">
              <w:rPr>
                <w:rFonts w:ascii="Times New Roman" w:hAnsi="Times New Roman"/>
                <w:b/>
                <w:bCs/>
                <w:caps/>
              </w:rPr>
              <w:t>Пользователь</w:t>
            </w:r>
          </w:p>
        </w:tc>
        <w:tc>
          <w:tcPr>
            <w:tcW w:w="3211" w:type="pct"/>
          </w:tcPr>
          <w:p w14:paraId="01105080" w14:textId="528589B2" w:rsidR="0033736D" w:rsidRPr="00C87905" w:rsidRDefault="0033736D" w:rsidP="0033736D">
            <w:pPr>
              <w:pStyle w:val="00"/>
              <w:spacing w:before="0" w:after="0"/>
              <w:rPr>
                <w:rFonts w:ascii="Times New Roman" w:hAnsi="Times New Roman" w:cs="Times New Roman"/>
                <w:bCs/>
                <w:highlight w:val="yellow"/>
              </w:rPr>
            </w:pPr>
            <w:r w:rsidRPr="007C3522">
              <w:rPr>
                <w:rFonts w:ascii="Times New Roman" w:hAnsi="Times New Roman"/>
                <w:bCs/>
              </w:rPr>
              <w:t xml:space="preserve">Работник АО «Тюменьэнерго» или третье лицо, обладающее правами на просмотр информации и использование </w:t>
            </w:r>
            <w:r>
              <w:rPr>
                <w:rFonts w:ascii="Times New Roman" w:hAnsi="Times New Roman"/>
                <w:bCs/>
              </w:rPr>
              <w:t>разделов/</w:t>
            </w:r>
            <w:r w:rsidRPr="007C3522">
              <w:rPr>
                <w:rFonts w:ascii="Times New Roman" w:hAnsi="Times New Roman"/>
                <w:bCs/>
              </w:rPr>
              <w:t xml:space="preserve">сервисов, опубликованных на портале, в соответствии с правами доступа. </w:t>
            </w:r>
          </w:p>
        </w:tc>
      </w:tr>
      <w:tr w:rsidR="0033736D" w:rsidRPr="00AC63B9" w14:paraId="69FA697F" w14:textId="77777777" w:rsidTr="00C87905">
        <w:trPr>
          <w:trHeight w:val="911"/>
        </w:trPr>
        <w:tc>
          <w:tcPr>
            <w:tcW w:w="1789" w:type="pct"/>
          </w:tcPr>
          <w:p w14:paraId="27427328" w14:textId="2B0AA5C0" w:rsidR="0033736D" w:rsidRPr="00522DBA" w:rsidRDefault="0033736D" w:rsidP="0033736D">
            <w:pPr>
              <w:pStyle w:val="00"/>
              <w:keepLines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</w:rPr>
            </w:pPr>
            <w:r w:rsidRPr="00522DBA">
              <w:rPr>
                <w:rFonts w:ascii="Times New Roman" w:hAnsi="Times New Roman" w:cs="Times New Roman"/>
                <w:b/>
                <w:bCs/>
                <w:caps/>
              </w:rPr>
              <w:t>Портал</w:t>
            </w:r>
          </w:p>
        </w:tc>
        <w:tc>
          <w:tcPr>
            <w:tcW w:w="3211" w:type="pct"/>
          </w:tcPr>
          <w:p w14:paraId="3B489149" w14:textId="7F7E4ADB" w:rsidR="0033736D" w:rsidRPr="00522DBA" w:rsidRDefault="0033736D" w:rsidP="0033736D">
            <w:pPr>
              <w:pStyle w:val="00"/>
              <w:spacing w:before="0" w:after="0"/>
              <w:rPr>
                <w:rFonts w:ascii="Times New Roman" w:hAnsi="Times New Roman" w:cs="Times New Roman"/>
                <w:bCs/>
              </w:rPr>
            </w:pPr>
            <w:r w:rsidRPr="00522DBA">
              <w:rPr>
                <w:rFonts w:ascii="Times New Roman" w:hAnsi="Times New Roman" w:cs="Times New Roman"/>
                <w:bCs/>
              </w:rPr>
              <w:t>Автоматизированная система управления внутренними информационными ресурсами компании, предназначенная для коллективной работы над задачами, проектами и документами, и организации эффективных внутренних коммуникаций.</w:t>
            </w:r>
          </w:p>
        </w:tc>
      </w:tr>
      <w:tr w:rsidR="007D2DE3" w:rsidRPr="00AC63B9" w14:paraId="79552B3E" w14:textId="77777777" w:rsidTr="00C87905">
        <w:trPr>
          <w:trHeight w:val="911"/>
        </w:trPr>
        <w:tc>
          <w:tcPr>
            <w:tcW w:w="1789" w:type="pct"/>
          </w:tcPr>
          <w:p w14:paraId="1EB730DE" w14:textId="73FE6B85" w:rsidR="007D2DE3" w:rsidRPr="00522DBA" w:rsidRDefault="007D2DE3" w:rsidP="007D2DE3">
            <w:pPr>
              <w:pStyle w:val="00"/>
              <w:keepLines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</w:rPr>
            </w:pPr>
            <w:r w:rsidRPr="007D2DE3">
              <w:rPr>
                <w:rFonts w:ascii="Times New Roman" w:hAnsi="Times New Roman" w:cs="Times New Roman"/>
                <w:b/>
                <w:bCs/>
                <w:caps/>
              </w:rPr>
              <w:t>ПРИКЛАДНАЯ ПЛАТФОРМА ПОРТАЛА</w:t>
            </w:r>
          </w:p>
        </w:tc>
        <w:tc>
          <w:tcPr>
            <w:tcW w:w="3211" w:type="pct"/>
          </w:tcPr>
          <w:p w14:paraId="74DA64AD" w14:textId="5CCB07FD" w:rsidR="007D2DE3" w:rsidRPr="00522DBA" w:rsidRDefault="007D2DE3" w:rsidP="007D2DE3">
            <w:pPr>
              <w:pStyle w:val="00"/>
              <w:spacing w:before="0" w:after="0"/>
              <w:rPr>
                <w:rFonts w:ascii="Times New Roman" w:hAnsi="Times New Roman" w:cs="Times New Roman"/>
                <w:bCs/>
              </w:rPr>
            </w:pPr>
            <w:r w:rsidRPr="007D2DE3">
              <w:rPr>
                <w:rFonts w:ascii="Times New Roman" w:hAnsi="Times New Roman" w:cs="Times New Roman"/>
                <w:bCs/>
              </w:rPr>
              <w:t>Платформа, на которой реализован Портал, — продукт MS SharePоint 2013 Enterprise Server</w:t>
            </w:r>
          </w:p>
        </w:tc>
      </w:tr>
      <w:tr w:rsidR="0033736D" w:rsidRPr="00AC63B9" w14:paraId="305B2524" w14:textId="77777777" w:rsidTr="00D11D0B">
        <w:trPr>
          <w:trHeight w:val="350"/>
        </w:trPr>
        <w:tc>
          <w:tcPr>
            <w:tcW w:w="1789" w:type="pct"/>
          </w:tcPr>
          <w:p w14:paraId="1248434B" w14:textId="3B47E0BC" w:rsidR="0033736D" w:rsidRDefault="0033736D" w:rsidP="0033736D">
            <w:pPr>
              <w:pStyle w:val="00"/>
              <w:keepLines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</w:rPr>
            </w:pPr>
            <w:r w:rsidRPr="00327A13">
              <w:rPr>
                <w:rFonts w:ascii="Times New Roman" w:hAnsi="Times New Roman"/>
                <w:b/>
                <w:bCs/>
                <w:caps/>
              </w:rPr>
              <w:t>Раздел</w:t>
            </w:r>
          </w:p>
        </w:tc>
        <w:tc>
          <w:tcPr>
            <w:tcW w:w="3211" w:type="pct"/>
          </w:tcPr>
          <w:p w14:paraId="3D8E3D39" w14:textId="77777777" w:rsidR="0033736D" w:rsidRPr="00C87905" w:rsidRDefault="0033736D" w:rsidP="0033736D">
            <w:pPr>
              <w:pStyle w:val="00"/>
              <w:spacing w:before="0" w:after="0"/>
              <w:rPr>
                <w:rFonts w:ascii="Times New Roman" w:hAnsi="Times New Roman" w:cs="Times New Roman"/>
                <w:bCs/>
              </w:rPr>
            </w:pPr>
            <w:r w:rsidRPr="00C87905">
              <w:rPr>
                <w:rFonts w:ascii="Times New Roman" w:hAnsi="Times New Roman" w:cs="Times New Roman"/>
                <w:bCs/>
              </w:rPr>
              <w:t>Часть портала, содержащая сайты, библиотеки документов, списки, объединенные общей тематикой, процессами или содержащие информацию о деятельности отдельного СП ИА, филиала или Общества в целом.</w:t>
            </w:r>
          </w:p>
          <w:p w14:paraId="794A3EE1" w14:textId="7DF857A9" w:rsidR="0033736D" w:rsidRDefault="0033736D" w:rsidP="0033736D">
            <w:pPr>
              <w:pStyle w:val="00"/>
              <w:spacing w:before="0" w:after="0"/>
              <w:rPr>
                <w:rFonts w:ascii="Times New Roman" w:hAnsi="Times New Roman" w:cs="Times New Roman"/>
                <w:bCs/>
              </w:rPr>
            </w:pPr>
            <w:r w:rsidRPr="00C87905">
              <w:rPr>
                <w:rFonts w:ascii="Times New Roman" w:hAnsi="Times New Roman" w:cs="Times New Roman"/>
                <w:bCs/>
              </w:rPr>
              <w:t xml:space="preserve">Доступ к разделам может, как предоставляться всем Пользователям Портала, так и быть ограничен для </w:t>
            </w:r>
            <w:r w:rsidRPr="00C87905">
              <w:rPr>
                <w:rFonts w:ascii="Times New Roman" w:hAnsi="Times New Roman" w:cs="Times New Roman"/>
                <w:bCs/>
              </w:rPr>
              <w:lastRenderedPageBreak/>
              <w:t xml:space="preserve">некоторых групп пользователей. </w:t>
            </w:r>
          </w:p>
        </w:tc>
      </w:tr>
      <w:tr w:rsidR="0033736D" w:rsidRPr="0033736D" w14:paraId="1E80A5B0" w14:textId="77777777" w:rsidTr="00C87905">
        <w:trPr>
          <w:trHeight w:val="911"/>
        </w:trPr>
        <w:tc>
          <w:tcPr>
            <w:tcW w:w="1789" w:type="pct"/>
          </w:tcPr>
          <w:p w14:paraId="335839ED" w14:textId="0F6F051A" w:rsidR="0033736D" w:rsidRPr="0033736D" w:rsidRDefault="0033736D" w:rsidP="0033736D">
            <w:pPr>
              <w:pStyle w:val="00"/>
              <w:keepLines/>
              <w:spacing w:before="0" w:after="0"/>
              <w:jc w:val="left"/>
              <w:rPr>
                <w:rFonts w:ascii="Times New Roman" w:hAnsi="Times New Roman"/>
                <w:b/>
                <w:bCs/>
                <w:caps/>
              </w:rPr>
            </w:pPr>
            <w:r w:rsidRPr="0033736D">
              <w:rPr>
                <w:rFonts w:ascii="Times New Roman" w:hAnsi="Times New Roman"/>
                <w:b/>
                <w:bCs/>
                <w:caps/>
              </w:rPr>
              <w:lastRenderedPageBreak/>
              <w:t xml:space="preserve">САЙТ-КОЛЛЕКЦИЯ, САЙТ ВЕРХНЕГО УРОВНЯ </w:t>
            </w:r>
          </w:p>
        </w:tc>
        <w:tc>
          <w:tcPr>
            <w:tcW w:w="3211" w:type="pct"/>
          </w:tcPr>
          <w:p w14:paraId="5AB2F57D" w14:textId="154474EA" w:rsidR="0033736D" w:rsidRPr="0033736D" w:rsidRDefault="0033736D" w:rsidP="00054905">
            <w:pPr>
              <w:spacing w:after="0" w:line="240" w:lineRule="auto"/>
              <w:ind w:firstLine="0"/>
              <w:rPr>
                <w:bCs/>
              </w:rPr>
            </w:pPr>
            <w:r w:rsidRPr="0033736D">
              <w:rPr>
                <w:bCs/>
                <w:szCs w:val="24"/>
                <w:lang w:eastAsia="ru-RU"/>
              </w:rPr>
              <w:t xml:space="preserve">Группа сайтов, имеющих уникальный начальный адрес ресурса (URL). </w:t>
            </w:r>
          </w:p>
        </w:tc>
      </w:tr>
      <w:tr w:rsidR="0033736D" w:rsidRPr="0033736D" w14:paraId="190BC095" w14:textId="77777777" w:rsidTr="00C87905">
        <w:trPr>
          <w:trHeight w:val="911"/>
        </w:trPr>
        <w:tc>
          <w:tcPr>
            <w:tcW w:w="1789" w:type="pct"/>
          </w:tcPr>
          <w:p w14:paraId="036B89B2" w14:textId="6487E3B2" w:rsidR="0033736D" w:rsidRPr="0033736D" w:rsidRDefault="0033736D" w:rsidP="0033736D">
            <w:pPr>
              <w:pStyle w:val="00"/>
              <w:keepLines/>
              <w:spacing w:before="0" w:after="0"/>
              <w:jc w:val="left"/>
              <w:rPr>
                <w:rFonts w:ascii="Times New Roman" w:hAnsi="Times New Roman"/>
                <w:b/>
                <w:bCs/>
                <w:caps/>
              </w:rPr>
            </w:pPr>
            <w:r w:rsidRPr="0033736D">
              <w:rPr>
                <w:rFonts w:ascii="Times New Roman" w:hAnsi="Times New Roman"/>
                <w:b/>
                <w:bCs/>
                <w:caps/>
              </w:rPr>
              <w:t>Системный администратор Портала</w:t>
            </w:r>
          </w:p>
        </w:tc>
        <w:tc>
          <w:tcPr>
            <w:tcW w:w="3211" w:type="pct"/>
          </w:tcPr>
          <w:p w14:paraId="4F8E16C1" w14:textId="68717AFB" w:rsidR="0033736D" w:rsidRPr="0033736D" w:rsidRDefault="0033736D" w:rsidP="0033736D">
            <w:pPr>
              <w:spacing w:after="0" w:line="240" w:lineRule="auto"/>
              <w:ind w:firstLine="0"/>
              <w:rPr>
                <w:bCs/>
                <w:szCs w:val="24"/>
                <w:lang w:eastAsia="ru-RU"/>
              </w:rPr>
            </w:pPr>
            <w:r w:rsidRPr="0033736D">
              <w:rPr>
                <w:bCs/>
                <w:szCs w:val="24"/>
                <w:lang w:eastAsia="ru-RU"/>
              </w:rPr>
              <w:t xml:space="preserve">Специалист, отвечающий за настройку и поддержку аппаратной инфраструктуры, мониторинг работоспособности аппаратного обеспечения, устранение сбоев, обновления ОС. </w:t>
            </w:r>
          </w:p>
        </w:tc>
      </w:tr>
      <w:tr w:rsidR="0033736D" w:rsidRPr="00AC63B9" w14:paraId="4070A9B9" w14:textId="77777777" w:rsidTr="00C87905">
        <w:trPr>
          <w:trHeight w:val="573"/>
        </w:trPr>
        <w:tc>
          <w:tcPr>
            <w:tcW w:w="1789" w:type="pct"/>
          </w:tcPr>
          <w:p w14:paraId="4FA38F99" w14:textId="7912FC99" w:rsidR="0033736D" w:rsidRDefault="0033736D" w:rsidP="0033736D">
            <w:pPr>
              <w:pStyle w:val="00"/>
              <w:keepLines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</w:rPr>
            </w:pPr>
            <w:r w:rsidRPr="00327A13">
              <w:rPr>
                <w:rFonts w:ascii="Times New Roman" w:hAnsi="Times New Roman" w:cs="Times New Roman"/>
                <w:b/>
                <w:bCs/>
                <w:caps/>
              </w:rPr>
              <w:t>Список</w:t>
            </w:r>
          </w:p>
        </w:tc>
        <w:tc>
          <w:tcPr>
            <w:tcW w:w="3211" w:type="pct"/>
          </w:tcPr>
          <w:p w14:paraId="50C8BFBE" w14:textId="736B5E71" w:rsidR="0033736D" w:rsidRPr="00327A13" w:rsidRDefault="0033736D" w:rsidP="0033736D">
            <w:pPr>
              <w:pStyle w:val="00"/>
              <w:spacing w:before="0" w:after="0"/>
              <w:rPr>
                <w:rFonts w:ascii="Times New Roman" w:hAnsi="Times New Roman" w:cs="Times New Roman"/>
                <w:bCs/>
              </w:rPr>
            </w:pPr>
            <w:r w:rsidRPr="00327A13">
              <w:rPr>
                <w:rFonts w:ascii="Times New Roman" w:hAnsi="Times New Roman"/>
                <w:bCs/>
              </w:rPr>
              <w:t>Хранилище данных в табличном виде с настраиваемыми атрибутами и правами доступа.</w:t>
            </w:r>
          </w:p>
        </w:tc>
      </w:tr>
      <w:tr w:rsidR="0033736D" w:rsidRPr="0033736D" w14:paraId="4D467EEB" w14:textId="77777777" w:rsidTr="00C87905">
        <w:trPr>
          <w:trHeight w:val="911"/>
        </w:trPr>
        <w:tc>
          <w:tcPr>
            <w:tcW w:w="1789" w:type="pct"/>
          </w:tcPr>
          <w:p w14:paraId="1D0CEEB4" w14:textId="74ECD739" w:rsidR="0033736D" w:rsidRPr="0033736D" w:rsidRDefault="0033736D" w:rsidP="0033736D">
            <w:pPr>
              <w:pStyle w:val="00"/>
              <w:keepLines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  <w:highlight w:val="yellow"/>
              </w:rPr>
            </w:pPr>
            <w:r w:rsidRPr="0033736D">
              <w:rPr>
                <w:rFonts w:ascii="Times New Roman" w:hAnsi="Times New Roman"/>
                <w:b/>
                <w:bCs/>
                <w:caps/>
              </w:rPr>
              <w:t xml:space="preserve">Страница </w:t>
            </w:r>
          </w:p>
        </w:tc>
        <w:tc>
          <w:tcPr>
            <w:tcW w:w="3211" w:type="pct"/>
          </w:tcPr>
          <w:p w14:paraId="142E3F7E" w14:textId="2CC3F723" w:rsidR="0033736D" w:rsidRPr="0033736D" w:rsidRDefault="0033736D" w:rsidP="0033736D">
            <w:pPr>
              <w:pStyle w:val="00"/>
              <w:spacing w:before="0" w:after="0"/>
              <w:rPr>
                <w:rFonts w:ascii="Times New Roman" w:hAnsi="Times New Roman" w:cs="Times New Roman"/>
                <w:bCs/>
                <w:highlight w:val="yellow"/>
              </w:rPr>
            </w:pPr>
            <w:r w:rsidRPr="0033736D">
              <w:rPr>
                <w:rFonts w:ascii="Times New Roman" w:hAnsi="Times New Roman"/>
                <w:bCs/>
              </w:rPr>
              <w:t>Элемент визуализации информации на портале, имеющий уникальный адрес, содержащий начальный адрес портала. Страница может содержать информацию в текстовом, графическом и ином виде.</w:t>
            </w:r>
          </w:p>
        </w:tc>
      </w:tr>
      <w:tr w:rsidR="0033736D" w:rsidRPr="0033736D" w14:paraId="284B35FA" w14:textId="77777777" w:rsidTr="00C87905">
        <w:trPr>
          <w:trHeight w:val="911"/>
        </w:trPr>
        <w:tc>
          <w:tcPr>
            <w:tcW w:w="1789" w:type="pct"/>
          </w:tcPr>
          <w:p w14:paraId="288F8D3A" w14:textId="334B2FC9" w:rsidR="0033736D" w:rsidRPr="0033736D" w:rsidRDefault="0033736D" w:rsidP="0033736D">
            <w:pPr>
              <w:pStyle w:val="00"/>
              <w:keepLines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  <w:highlight w:val="yellow"/>
              </w:rPr>
            </w:pPr>
            <w:r w:rsidRPr="0033736D">
              <w:rPr>
                <w:rFonts w:ascii="Times New Roman" w:hAnsi="Times New Roman"/>
                <w:b/>
                <w:bCs/>
                <w:caps/>
              </w:rPr>
              <w:t>Уровень разрешений</w:t>
            </w:r>
          </w:p>
        </w:tc>
        <w:tc>
          <w:tcPr>
            <w:tcW w:w="3211" w:type="pct"/>
          </w:tcPr>
          <w:p w14:paraId="2629AFD5" w14:textId="4F401C16" w:rsidR="0033736D" w:rsidRPr="0033736D" w:rsidRDefault="0033736D" w:rsidP="0033736D">
            <w:pPr>
              <w:spacing w:after="0" w:line="240" w:lineRule="auto"/>
              <w:ind w:firstLine="0"/>
              <w:rPr>
                <w:bCs/>
                <w:szCs w:val="24"/>
                <w:lang w:eastAsia="ru-RU"/>
              </w:rPr>
            </w:pPr>
            <w:r w:rsidRPr="0033736D">
              <w:rPr>
                <w:bCs/>
                <w:szCs w:val="24"/>
                <w:lang w:eastAsia="ru-RU"/>
              </w:rPr>
              <w:t>Сочетание отдельных разрешений SharePoint, каждое из которых обеспечивает доступ к одному действию на Портале.</w:t>
            </w:r>
          </w:p>
        </w:tc>
      </w:tr>
    </w:tbl>
    <w:p w14:paraId="547B2027" w14:textId="77777777" w:rsidR="0013145B" w:rsidRDefault="0013145B" w:rsidP="00725D71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</w:p>
    <w:p w14:paraId="5FE01854" w14:textId="77777777" w:rsidR="00E64E27" w:rsidRDefault="00E64E27" w:rsidP="00725D71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5860C1">
        <w:rPr>
          <w:b/>
          <w:caps/>
          <w:sz w:val="28"/>
          <w:szCs w:val="28"/>
        </w:rPr>
        <w:t>Обозначения и сокращения</w:t>
      </w:r>
    </w:p>
    <w:p w14:paraId="33123D1C" w14:textId="005D2214" w:rsidR="00E64E27" w:rsidRDefault="00E64E27" w:rsidP="0013145B">
      <w:pPr>
        <w:spacing w:after="0" w:line="240" w:lineRule="auto"/>
        <w:ind w:firstLine="567"/>
        <w:rPr>
          <w:szCs w:val="28"/>
          <w:lang w:eastAsia="ru-RU"/>
        </w:rPr>
      </w:pPr>
      <w:r w:rsidRPr="0013145B">
        <w:rPr>
          <w:szCs w:val="28"/>
          <w:lang w:eastAsia="ru-RU"/>
        </w:rPr>
        <w:t>Ниже представлены сокращени</w:t>
      </w:r>
      <w:r w:rsidR="00E3156B">
        <w:rPr>
          <w:szCs w:val="28"/>
          <w:lang w:eastAsia="ru-RU"/>
        </w:rPr>
        <w:t>я</w:t>
      </w:r>
      <w:r w:rsidRPr="0013145B">
        <w:rPr>
          <w:szCs w:val="28"/>
          <w:lang w:eastAsia="ru-RU"/>
        </w:rPr>
        <w:t xml:space="preserve"> и их расшифровк</w:t>
      </w:r>
      <w:r w:rsidR="00E3156B">
        <w:rPr>
          <w:szCs w:val="28"/>
          <w:lang w:eastAsia="ru-RU"/>
        </w:rPr>
        <w:t>и</w:t>
      </w:r>
      <w:r w:rsidRPr="0013145B">
        <w:rPr>
          <w:szCs w:val="28"/>
          <w:lang w:eastAsia="ru-RU"/>
        </w:rPr>
        <w:t>, использу</w:t>
      </w:r>
      <w:r w:rsidR="0013145B">
        <w:rPr>
          <w:szCs w:val="28"/>
          <w:lang w:eastAsia="ru-RU"/>
        </w:rPr>
        <w:t>емы</w:t>
      </w:r>
      <w:r w:rsidR="00E3156B">
        <w:rPr>
          <w:szCs w:val="28"/>
          <w:lang w:eastAsia="ru-RU"/>
        </w:rPr>
        <w:t>е</w:t>
      </w:r>
      <w:r w:rsidRPr="0013145B">
        <w:rPr>
          <w:szCs w:val="28"/>
          <w:lang w:eastAsia="ru-RU"/>
        </w:rPr>
        <w:t xml:space="preserve"> в данном документе.</w:t>
      </w:r>
    </w:p>
    <w:p w14:paraId="551ACDFC" w14:textId="77777777" w:rsidR="00E3156B" w:rsidRPr="0013145B" w:rsidRDefault="00E3156B" w:rsidP="0013145B">
      <w:pPr>
        <w:spacing w:after="0" w:line="240" w:lineRule="auto"/>
        <w:ind w:firstLine="567"/>
        <w:rPr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55"/>
        <w:gridCol w:w="6989"/>
      </w:tblGrid>
      <w:tr w:rsidR="00E3156B" w:rsidRPr="005B1F1E" w14:paraId="4B97491F" w14:textId="77777777" w:rsidTr="00CF3813">
        <w:trPr>
          <w:cantSplit/>
          <w:trHeight w:val="386"/>
        </w:trPr>
        <w:tc>
          <w:tcPr>
            <w:tcW w:w="1260" w:type="pct"/>
            <w:shd w:val="clear" w:color="auto" w:fill="E7E6E6" w:themeFill="background2"/>
            <w:vAlign w:val="center"/>
          </w:tcPr>
          <w:p w14:paraId="7997AEE6" w14:textId="54475F79" w:rsidR="00E3156B" w:rsidRPr="00E3156B" w:rsidRDefault="00E3156B" w:rsidP="00E3156B">
            <w:pPr>
              <w:pStyle w:val="00"/>
              <w:keepLines/>
              <w:spacing w:before="0" w:after="0"/>
              <w:jc w:val="center"/>
              <w:rPr>
                <w:rFonts w:ascii="Times New Roman" w:hAnsi="Times New Roman" w:cs="Times New Roman"/>
                <w:b/>
                <w:bCs/>
                <w:caps/>
              </w:rPr>
            </w:pPr>
            <w:r w:rsidRPr="009B39A5">
              <w:rPr>
                <w:rFonts w:ascii="Times New Roman" w:hAnsi="Times New Roman" w:cs="Times New Roman"/>
                <w:b/>
                <w:bCs/>
              </w:rPr>
              <w:t>Обозначение/ сокращение</w:t>
            </w:r>
          </w:p>
        </w:tc>
        <w:tc>
          <w:tcPr>
            <w:tcW w:w="3740" w:type="pct"/>
            <w:shd w:val="clear" w:color="auto" w:fill="E7E6E6" w:themeFill="background2"/>
            <w:vAlign w:val="center"/>
          </w:tcPr>
          <w:p w14:paraId="4B1DA6DD" w14:textId="35A69FA5" w:rsidR="00E3156B" w:rsidRPr="005B1F1E" w:rsidRDefault="00E3156B" w:rsidP="00E3156B">
            <w:pPr>
              <w:pStyle w:val="00"/>
              <w:spacing w:before="0" w:after="0"/>
              <w:jc w:val="center"/>
              <w:rPr>
                <w:rFonts w:ascii="Times New Roman" w:hAnsi="Times New Roman" w:cs="Times New Roman"/>
              </w:rPr>
            </w:pPr>
            <w:r w:rsidRPr="009B39A5">
              <w:rPr>
                <w:rFonts w:ascii="Times New Roman" w:hAnsi="Times New Roman" w:cs="Times New Roman"/>
                <w:b/>
                <w:bCs/>
              </w:rPr>
              <w:t>Расшифровка</w:t>
            </w:r>
          </w:p>
        </w:tc>
      </w:tr>
      <w:tr w:rsidR="000B061E" w:rsidRPr="005B1F1E" w14:paraId="67EE8BE5" w14:textId="77777777" w:rsidTr="00CF3813">
        <w:trPr>
          <w:cantSplit/>
          <w:trHeight w:val="386"/>
        </w:trPr>
        <w:tc>
          <w:tcPr>
            <w:tcW w:w="1260" w:type="pct"/>
          </w:tcPr>
          <w:p w14:paraId="506395A7" w14:textId="77777777" w:rsidR="000B061E" w:rsidRPr="00E3156B" w:rsidRDefault="000B061E" w:rsidP="00E3156B">
            <w:pPr>
              <w:pStyle w:val="00"/>
              <w:keepLines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</w:rPr>
            </w:pPr>
            <w:r w:rsidRPr="00E3156B">
              <w:rPr>
                <w:rFonts w:ascii="Times New Roman" w:hAnsi="Times New Roman" w:cs="Times New Roman"/>
                <w:b/>
                <w:bCs/>
                <w:caps/>
              </w:rPr>
              <w:t>АСУД</w:t>
            </w:r>
          </w:p>
        </w:tc>
        <w:tc>
          <w:tcPr>
            <w:tcW w:w="3740" w:type="pct"/>
          </w:tcPr>
          <w:p w14:paraId="177112E5" w14:textId="48AB1B7B" w:rsidR="000B061E" w:rsidRPr="00E3156B" w:rsidRDefault="000B061E" w:rsidP="00E3156B">
            <w:pPr>
              <w:pStyle w:val="00"/>
              <w:widowControl/>
              <w:spacing w:before="0" w:after="0"/>
              <w:rPr>
                <w:rFonts w:ascii="Times New Roman" w:hAnsi="Times New Roman" w:cs="Times New Roman"/>
                <w:bCs/>
              </w:rPr>
            </w:pPr>
            <w:r w:rsidRPr="00E3156B">
              <w:rPr>
                <w:rFonts w:ascii="Times New Roman" w:hAnsi="Times New Roman" w:cs="Times New Roman"/>
                <w:bCs/>
              </w:rPr>
              <w:t>Автоматизированная система управленческого документооборота на платформе EMC Documentum, представляющая комплекс программного, аппаратного и организационного обеспечения</w:t>
            </w:r>
            <w:r w:rsidR="00E3156B">
              <w:rPr>
                <w:rFonts w:ascii="Times New Roman" w:hAnsi="Times New Roman" w:cs="Times New Roman"/>
                <w:bCs/>
              </w:rPr>
              <w:t>,</w:t>
            </w:r>
            <w:r w:rsidRPr="00E3156B">
              <w:rPr>
                <w:rFonts w:ascii="Times New Roman" w:hAnsi="Times New Roman" w:cs="Times New Roman"/>
                <w:bCs/>
              </w:rPr>
              <w:t xml:space="preserve"> предназначенного для автоматизации деятельности предприятия в области управленческого документооборота</w:t>
            </w:r>
          </w:p>
        </w:tc>
      </w:tr>
      <w:tr w:rsidR="000B061E" w:rsidRPr="005B1F1E" w14:paraId="5E350570" w14:textId="77777777" w:rsidTr="00CF3813">
        <w:trPr>
          <w:cantSplit/>
          <w:trHeight w:val="386"/>
        </w:trPr>
        <w:tc>
          <w:tcPr>
            <w:tcW w:w="1260" w:type="pct"/>
          </w:tcPr>
          <w:p w14:paraId="4579AC94" w14:textId="77777777" w:rsidR="000B061E" w:rsidRPr="00E3156B" w:rsidRDefault="000B061E" w:rsidP="00E3156B">
            <w:pPr>
              <w:pStyle w:val="00"/>
              <w:keepLines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</w:rPr>
            </w:pPr>
            <w:r w:rsidRPr="00E3156B">
              <w:rPr>
                <w:rFonts w:ascii="Times New Roman" w:hAnsi="Times New Roman" w:cs="Times New Roman"/>
                <w:b/>
                <w:bCs/>
                <w:caps/>
              </w:rPr>
              <w:t>АСУ ФХД</w:t>
            </w:r>
          </w:p>
        </w:tc>
        <w:tc>
          <w:tcPr>
            <w:tcW w:w="3740" w:type="pct"/>
          </w:tcPr>
          <w:p w14:paraId="67DE822E" w14:textId="631984A1" w:rsidR="000B061E" w:rsidRPr="00E3156B" w:rsidRDefault="000B061E" w:rsidP="00E3156B">
            <w:pPr>
              <w:pStyle w:val="00"/>
              <w:widowControl/>
              <w:spacing w:before="0" w:after="0"/>
              <w:rPr>
                <w:rFonts w:ascii="Times New Roman" w:hAnsi="Times New Roman" w:cs="Times New Roman"/>
                <w:bCs/>
              </w:rPr>
            </w:pPr>
            <w:r w:rsidRPr="00E3156B">
              <w:rPr>
                <w:rFonts w:ascii="Times New Roman" w:hAnsi="Times New Roman" w:cs="Times New Roman"/>
                <w:bCs/>
              </w:rPr>
              <w:t>Автоматизированная система управления финансово-хозяйственной деятельностью АО «Тюменьэнерго» на базе SAP</w:t>
            </w:r>
            <w:r w:rsidR="00E3156B">
              <w:rPr>
                <w:rFonts w:ascii="Times New Roman" w:hAnsi="Times New Roman" w:cs="Times New Roman"/>
                <w:bCs/>
              </w:rPr>
              <w:t> </w:t>
            </w:r>
            <w:r w:rsidRPr="00E3156B">
              <w:rPr>
                <w:rFonts w:ascii="Times New Roman" w:hAnsi="Times New Roman" w:cs="Times New Roman"/>
                <w:bCs/>
              </w:rPr>
              <w:t>ERP</w:t>
            </w:r>
          </w:p>
        </w:tc>
      </w:tr>
      <w:tr w:rsidR="000B061E" w:rsidRPr="005B1F1E" w14:paraId="4D159E9F" w14:textId="77777777" w:rsidTr="00CF3813">
        <w:trPr>
          <w:cantSplit/>
          <w:trHeight w:val="369"/>
        </w:trPr>
        <w:tc>
          <w:tcPr>
            <w:tcW w:w="1260" w:type="pct"/>
          </w:tcPr>
          <w:p w14:paraId="7D82E0B9" w14:textId="77777777" w:rsidR="000B061E" w:rsidRPr="00E3156B" w:rsidRDefault="000B061E" w:rsidP="00E3156B">
            <w:pPr>
              <w:pStyle w:val="00"/>
              <w:keepLines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</w:rPr>
            </w:pPr>
            <w:r w:rsidRPr="00E3156B">
              <w:rPr>
                <w:rFonts w:ascii="Times New Roman" w:hAnsi="Times New Roman" w:cs="Times New Roman"/>
                <w:b/>
                <w:bCs/>
                <w:caps/>
              </w:rPr>
              <w:t>ДКиТ АСУ</w:t>
            </w:r>
          </w:p>
        </w:tc>
        <w:tc>
          <w:tcPr>
            <w:tcW w:w="3740" w:type="pct"/>
          </w:tcPr>
          <w:p w14:paraId="20F4094D" w14:textId="6C8E934F" w:rsidR="000B061E" w:rsidRPr="00E3156B" w:rsidRDefault="000B061E" w:rsidP="00E3156B">
            <w:pPr>
              <w:pStyle w:val="00"/>
              <w:widowControl/>
              <w:spacing w:before="0" w:after="0"/>
              <w:rPr>
                <w:rFonts w:ascii="Times New Roman" w:hAnsi="Times New Roman" w:cs="Times New Roman"/>
                <w:bCs/>
              </w:rPr>
            </w:pPr>
            <w:r w:rsidRPr="00E3156B">
              <w:rPr>
                <w:rFonts w:ascii="Times New Roman" w:hAnsi="Times New Roman" w:cs="Times New Roman"/>
                <w:bCs/>
              </w:rPr>
              <w:t>Департамент корпоративных и технологических АСУ</w:t>
            </w:r>
            <w:r w:rsidR="00E3156B">
              <w:rPr>
                <w:rFonts w:ascii="Times New Roman" w:hAnsi="Times New Roman" w:cs="Times New Roman"/>
                <w:bCs/>
              </w:rPr>
              <w:t> </w:t>
            </w:r>
            <w:r w:rsidRPr="00E3156B">
              <w:rPr>
                <w:rFonts w:ascii="Times New Roman" w:hAnsi="Times New Roman" w:cs="Times New Roman"/>
                <w:bCs/>
              </w:rPr>
              <w:t>АО</w:t>
            </w:r>
            <w:r w:rsidR="00E3156B">
              <w:rPr>
                <w:rFonts w:ascii="Times New Roman" w:hAnsi="Times New Roman" w:cs="Times New Roman"/>
                <w:bCs/>
              </w:rPr>
              <w:t> </w:t>
            </w:r>
            <w:r w:rsidRPr="00E3156B">
              <w:rPr>
                <w:rFonts w:ascii="Times New Roman" w:hAnsi="Times New Roman" w:cs="Times New Roman"/>
                <w:bCs/>
              </w:rPr>
              <w:t>«Тюменьэнерго»</w:t>
            </w:r>
          </w:p>
        </w:tc>
      </w:tr>
      <w:tr w:rsidR="000B061E" w:rsidRPr="005B1F1E" w14:paraId="66616C16" w14:textId="77777777" w:rsidTr="00CF3813">
        <w:trPr>
          <w:cantSplit/>
          <w:trHeight w:val="85"/>
        </w:trPr>
        <w:tc>
          <w:tcPr>
            <w:tcW w:w="1260" w:type="pct"/>
          </w:tcPr>
          <w:p w14:paraId="517316D2" w14:textId="77777777" w:rsidR="000B061E" w:rsidRPr="00E3156B" w:rsidRDefault="000B061E" w:rsidP="00E3156B">
            <w:pPr>
              <w:pStyle w:val="00"/>
              <w:keepLines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</w:rPr>
            </w:pPr>
            <w:r w:rsidRPr="00E3156B">
              <w:rPr>
                <w:rFonts w:ascii="Times New Roman" w:hAnsi="Times New Roman" w:cs="Times New Roman"/>
                <w:b/>
                <w:bCs/>
                <w:caps/>
              </w:rPr>
              <w:t>ЗГД</w:t>
            </w:r>
          </w:p>
        </w:tc>
        <w:tc>
          <w:tcPr>
            <w:tcW w:w="3740" w:type="pct"/>
          </w:tcPr>
          <w:p w14:paraId="473F670E" w14:textId="2AE56EA5" w:rsidR="000B061E" w:rsidRPr="00E3156B" w:rsidRDefault="000B061E" w:rsidP="00E3156B">
            <w:pPr>
              <w:pStyle w:val="00"/>
              <w:widowControl/>
              <w:spacing w:before="0" w:after="0"/>
              <w:rPr>
                <w:rFonts w:ascii="Times New Roman" w:hAnsi="Times New Roman" w:cs="Times New Roman"/>
                <w:bCs/>
              </w:rPr>
            </w:pPr>
            <w:r w:rsidRPr="00E3156B">
              <w:rPr>
                <w:rFonts w:ascii="Times New Roman" w:hAnsi="Times New Roman" w:cs="Times New Roman"/>
                <w:bCs/>
              </w:rPr>
              <w:t>Заместитель генерального директора АО «Тюменьэнерго»</w:t>
            </w:r>
          </w:p>
        </w:tc>
      </w:tr>
      <w:tr w:rsidR="000B061E" w:rsidRPr="005B1F1E" w14:paraId="5D236F8D" w14:textId="77777777" w:rsidTr="00CF3813">
        <w:trPr>
          <w:cantSplit/>
          <w:trHeight w:val="85"/>
        </w:trPr>
        <w:tc>
          <w:tcPr>
            <w:tcW w:w="1260" w:type="pct"/>
          </w:tcPr>
          <w:p w14:paraId="427C6654" w14:textId="77777777" w:rsidR="000B061E" w:rsidRPr="00E3156B" w:rsidRDefault="000B061E" w:rsidP="00E3156B">
            <w:pPr>
              <w:pStyle w:val="00"/>
              <w:keepLines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</w:rPr>
            </w:pPr>
            <w:r w:rsidRPr="00E3156B">
              <w:rPr>
                <w:rFonts w:ascii="Times New Roman" w:hAnsi="Times New Roman" w:cs="Times New Roman"/>
                <w:b/>
                <w:bCs/>
                <w:caps/>
              </w:rPr>
              <w:t>ИА</w:t>
            </w:r>
          </w:p>
        </w:tc>
        <w:tc>
          <w:tcPr>
            <w:tcW w:w="3740" w:type="pct"/>
          </w:tcPr>
          <w:p w14:paraId="396E724B" w14:textId="77777777" w:rsidR="000B061E" w:rsidRPr="00E3156B" w:rsidRDefault="000B061E" w:rsidP="00E3156B">
            <w:pPr>
              <w:pStyle w:val="00"/>
              <w:widowControl/>
              <w:spacing w:before="0" w:after="0"/>
              <w:rPr>
                <w:rFonts w:ascii="Times New Roman" w:hAnsi="Times New Roman" w:cs="Times New Roman"/>
                <w:bCs/>
              </w:rPr>
            </w:pPr>
            <w:r w:rsidRPr="00E3156B">
              <w:rPr>
                <w:rFonts w:ascii="Times New Roman" w:hAnsi="Times New Roman" w:cs="Times New Roman"/>
                <w:bCs/>
              </w:rPr>
              <w:t>Исполнительный аппарат</w:t>
            </w:r>
          </w:p>
        </w:tc>
      </w:tr>
      <w:tr w:rsidR="00C87905" w:rsidRPr="005B1F1E" w14:paraId="5FD19DE5" w14:textId="77777777" w:rsidTr="00CF3813">
        <w:trPr>
          <w:cantSplit/>
          <w:trHeight w:val="85"/>
        </w:trPr>
        <w:tc>
          <w:tcPr>
            <w:tcW w:w="1260" w:type="pct"/>
          </w:tcPr>
          <w:p w14:paraId="203FBB8D" w14:textId="52D0514C" w:rsidR="00C87905" w:rsidRPr="00E3156B" w:rsidRDefault="00C87905" w:rsidP="00C87905">
            <w:pPr>
              <w:pStyle w:val="00"/>
              <w:keepLines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</w:rPr>
            </w:pPr>
            <w:r w:rsidRPr="00327A13">
              <w:rPr>
                <w:rFonts w:ascii="Times New Roman" w:hAnsi="Times New Roman" w:cs="Times New Roman"/>
                <w:b/>
                <w:bCs/>
                <w:caps/>
              </w:rPr>
              <w:t>ИС</w:t>
            </w:r>
          </w:p>
        </w:tc>
        <w:tc>
          <w:tcPr>
            <w:tcW w:w="3740" w:type="pct"/>
          </w:tcPr>
          <w:p w14:paraId="480AC26D" w14:textId="4E5F180A" w:rsidR="00C87905" w:rsidRPr="00E3156B" w:rsidRDefault="00C87905" w:rsidP="00C87905">
            <w:pPr>
              <w:pStyle w:val="00"/>
              <w:widowControl/>
              <w:spacing w:before="0" w:after="0"/>
              <w:rPr>
                <w:rFonts w:ascii="Times New Roman" w:hAnsi="Times New Roman" w:cs="Times New Roman"/>
                <w:bCs/>
              </w:rPr>
            </w:pPr>
            <w:r w:rsidRPr="00327A13">
              <w:rPr>
                <w:rFonts w:ascii="Times New Roman" w:hAnsi="Times New Roman" w:cs="Times New Roman"/>
                <w:bCs/>
              </w:rPr>
              <w:t>Информационная система</w:t>
            </w:r>
          </w:p>
        </w:tc>
      </w:tr>
      <w:tr w:rsidR="00C87905" w:rsidRPr="005B1F1E" w14:paraId="72170445" w14:textId="77777777" w:rsidTr="00CF3813">
        <w:trPr>
          <w:cantSplit/>
          <w:trHeight w:val="85"/>
        </w:trPr>
        <w:tc>
          <w:tcPr>
            <w:tcW w:w="1260" w:type="pct"/>
          </w:tcPr>
          <w:p w14:paraId="6CE81D46" w14:textId="42802214" w:rsidR="00C87905" w:rsidRDefault="00C87905" w:rsidP="00C87905">
            <w:pPr>
              <w:pStyle w:val="00"/>
              <w:keepLines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</w:rPr>
            </w:pPr>
            <w:r w:rsidRPr="00327A13">
              <w:rPr>
                <w:rFonts w:ascii="Times New Roman" w:hAnsi="Times New Roman" w:cs="Times New Roman"/>
                <w:b/>
                <w:bCs/>
                <w:caps/>
              </w:rPr>
              <w:t>ИСМ</w:t>
            </w:r>
          </w:p>
        </w:tc>
        <w:tc>
          <w:tcPr>
            <w:tcW w:w="3740" w:type="pct"/>
          </w:tcPr>
          <w:p w14:paraId="1FB807FC" w14:textId="1F029E50" w:rsidR="00C87905" w:rsidRDefault="00C87905" w:rsidP="00C87905">
            <w:pPr>
              <w:pStyle w:val="00"/>
              <w:widowControl/>
              <w:spacing w:before="0" w:after="0"/>
              <w:rPr>
                <w:rFonts w:ascii="Times New Roman" w:hAnsi="Times New Roman" w:cs="Times New Roman"/>
                <w:bCs/>
              </w:rPr>
            </w:pPr>
            <w:r w:rsidRPr="00327A13">
              <w:rPr>
                <w:rFonts w:ascii="Times New Roman" w:hAnsi="Times New Roman" w:cs="Times New Roman"/>
                <w:bCs/>
              </w:rPr>
              <w:t>Интегрированная система менеджмента</w:t>
            </w:r>
          </w:p>
        </w:tc>
      </w:tr>
      <w:tr w:rsidR="000B061E" w:rsidRPr="005B1F1E" w14:paraId="34A2DF41" w14:textId="77777777" w:rsidTr="00CF3813">
        <w:trPr>
          <w:cantSplit/>
          <w:trHeight w:val="386"/>
        </w:trPr>
        <w:tc>
          <w:tcPr>
            <w:tcW w:w="1260" w:type="pct"/>
          </w:tcPr>
          <w:p w14:paraId="21FBAF51" w14:textId="77777777" w:rsidR="000B061E" w:rsidRPr="00E3156B" w:rsidRDefault="000B061E" w:rsidP="00E3156B">
            <w:pPr>
              <w:pStyle w:val="00"/>
              <w:keepLines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</w:rPr>
            </w:pPr>
            <w:r w:rsidRPr="00E3156B">
              <w:rPr>
                <w:rFonts w:ascii="Times New Roman" w:hAnsi="Times New Roman" w:cs="Times New Roman"/>
                <w:b/>
                <w:bCs/>
                <w:caps/>
              </w:rPr>
              <w:t>КСПД</w:t>
            </w:r>
          </w:p>
        </w:tc>
        <w:tc>
          <w:tcPr>
            <w:tcW w:w="3740" w:type="pct"/>
          </w:tcPr>
          <w:p w14:paraId="4F817644" w14:textId="77777777" w:rsidR="000B061E" w:rsidRPr="00E3156B" w:rsidRDefault="000B061E" w:rsidP="00E3156B">
            <w:pPr>
              <w:pStyle w:val="00"/>
              <w:widowControl/>
              <w:spacing w:before="0" w:after="0"/>
              <w:rPr>
                <w:rFonts w:ascii="Times New Roman" w:hAnsi="Times New Roman" w:cs="Times New Roman"/>
                <w:bCs/>
              </w:rPr>
            </w:pPr>
            <w:r w:rsidRPr="00E3156B">
              <w:rPr>
                <w:rFonts w:ascii="Times New Roman" w:hAnsi="Times New Roman" w:cs="Times New Roman"/>
                <w:bCs/>
              </w:rPr>
              <w:t>Корпоративная сеть передачи данных</w:t>
            </w:r>
          </w:p>
        </w:tc>
      </w:tr>
      <w:tr w:rsidR="000B061E" w:rsidRPr="005B1F1E" w14:paraId="4FC6C7CA" w14:textId="77777777" w:rsidTr="00CF3813">
        <w:trPr>
          <w:cantSplit/>
          <w:trHeight w:val="369"/>
        </w:trPr>
        <w:tc>
          <w:tcPr>
            <w:tcW w:w="1260" w:type="pct"/>
          </w:tcPr>
          <w:p w14:paraId="474A7C85" w14:textId="77777777" w:rsidR="000B061E" w:rsidRPr="00E3156B" w:rsidRDefault="000B061E" w:rsidP="00E3156B">
            <w:pPr>
              <w:pStyle w:val="00"/>
              <w:keepLines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</w:rPr>
            </w:pPr>
            <w:r w:rsidRPr="00E3156B">
              <w:rPr>
                <w:rFonts w:ascii="Times New Roman" w:hAnsi="Times New Roman" w:cs="Times New Roman"/>
                <w:b/>
                <w:bCs/>
                <w:caps/>
              </w:rPr>
              <w:t>ПО</w:t>
            </w:r>
          </w:p>
        </w:tc>
        <w:tc>
          <w:tcPr>
            <w:tcW w:w="3740" w:type="pct"/>
          </w:tcPr>
          <w:p w14:paraId="0F97DB5A" w14:textId="61E1A63A" w:rsidR="000B061E" w:rsidRPr="00E3156B" w:rsidRDefault="00F42C3B" w:rsidP="00E3156B">
            <w:pPr>
              <w:pStyle w:val="00"/>
              <w:widowControl/>
              <w:spacing w:before="0" w:after="0"/>
              <w:rPr>
                <w:rFonts w:ascii="Times New Roman" w:hAnsi="Times New Roman" w:cs="Times New Roman"/>
                <w:bCs/>
              </w:rPr>
            </w:pPr>
            <w:r w:rsidRPr="00E3156B">
              <w:rPr>
                <w:rFonts w:ascii="Times New Roman" w:hAnsi="Times New Roman" w:cs="Times New Roman"/>
                <w:bCs/>
              </w:rPr>
              <w:t>Программное обеспечение</w:t>
            </w:r>
          </w:p>
        </w:tc>
      </w:tr>
      <w:tr w:rsidR="000B061E" w:rsidRPr="005B1F1E" w14:paraId="1DBDC54F" w14:textId="77777777" w:rsidTr="00CF3813">
        <w:trPr>
          <w:cantSplit/>
          <w:trHeight w:val="386"/>
        </w:trPr>
        <w:tc>
          <w:tcPr>
            <w:tcW w:w="1260" w:type="pct"/>
          </w:tcPr>
          <w:p w14:paraId="4E41D50E" w14:textId="77777777" w:rsidR="000B061E" w:rsidRPr="00E3156B" w:rsidRDefault="000B061E" w:rsidP="00E3156B">
            <w:pPr>
              <w:pStyle w:val="00"/>
              <w:keepLines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</w:rPr>
            </w:pPr>
            <w:r w:rsidRPr="00E3156B">
              <w:rPr>
                <w:rFonts w:ascii="Times New Roman" w:hAnsi="Times New Roman" w:cs="Times New Roman"/>
                <w:b/>
                <w:bCs/>
                <w:caps/>
              </w:rPr>
              <w:t>СП</w:t>
            </w:r>
          </w:p>
        </w:tc>
        <w:tc>
          <w:tcPr>
            <w:tcW w:w="3740" w:type="pct"/>
          </w:tcPr>
          <w:p w14:paraId="4E974EFB" w14:textId="0AB8727D" w:rsidR="000B061E" w:rsidRPr="00E3156B" w:rsidRDefault="000B061E" w:rsidP="00E3156B">
            <w:pPr>
              <w:pStyle w:val="00"/>
              <w:widowControl/>
              <w:spacing w:before="0" w:after="0"/>
              <w:rPr>
                <w:rFonts w:ascii="Times New Roman" w:hAnsi="Times New Roman" w:cs="Times New Roman"/>
                <w:bCs/>
              </w:rPr>
            </w:pPr>
            <w:r w:rsidRPr="00E3156B">
              <w:rPr>
                <w:rFonts w:ascii="Times New Roman" w:hAnsi="Times New Roman" w:cs="Times New Roman"/>
                <w:bCs/>
              </w:rPr>
              <w:t>Структурное подразделение АО «Тюменьэнерго»</w:t>
            </w:r>
          </w:p>
        </w:tc>
      </w:tr>
      <w:tr w:rsidR="000B061E" w:rsidRPr="005B1F1E" w14:paraId="10B59DED" w14:textId="77777777" w:rsidTr="00CF3813">
        <w:trPr>
          <w:cantSplit/>
          <w:trHeight w:val="369"/>
        </w:trPr>
        <w:tc>
          <w:tcPr>
            <w:tcW w:w="1260" w:type="pct"/>
          </w:tcPr>
          <w:p w14:paraId="4ECF7397" w14:textId="47B498A4" w:rsidR="000B061E" w:rsidRPr="00E3156B" w:rsidRDefault="0033736D" w:rsidP="00E3156B">
            <w:pPr>
              <w:pStyle w:val="00"/>
              <w:keepLines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</w:rPr>
            </w:pPr>
            <w:r>
              <w:rPr>
                <w:rFonts w:ascii="Times New Roman" w:hAnsi="Times New Roman" w:cs="Times New Roman"/>
                <w:b/>
                <w:bCs/>
                <w:caps/>
              </w:rPr>
              <w:t>Ч</w:t>
            </w:r>
            <w:r w:rsidR="000B061E" w:rsidRPr="00E3156B">
              <w:rPr>
                <w:rFonts w:ascii="Times New Roman" w:hAnsi="Times New Roman" w:cs="Times New Roman"/>
                <w:b/>
                <w:bCs/>
                <w:caps/>
              </w:rPr>
              <w:t>ТЗ</w:t>
            </w:r>
          </w:p>
        </w:tc>
        <w:tc>
          <w:tcPr>
            <w:tcW w:w="3740" w:type="pct"/>
          </w:tcPr>
          <w:p w14:paraId="07924033" w14:textId="2545F0D7" w:rsidR="000B061E" w:rsidRPr="00E3156B" w:rsidRDefault="0033736D" w:rsidP="00E3156B">
            <w:pPr>
              <w:pStyle w:val="00"/>
              <w:widowControl/>
              <w:spacing w:before="0" w:after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Частное </w:t>
            </w:r>
            <w:r w:rsidR="000B061E" w:rsidRPr="00E3156B">
              <w:rPr>
                <w:rFonts w:ascii="Times New Roman" w:hAnsi="Times New Roman" w:cs="Times New Roman"/>
                <w:bCs/>
              </w:rPr>
              <w:t>Техническое задание</w:t>
            </w:r>
          </w:p>
        </w:tc>
      </w:tr>
      <w:tr w:rsidR="00E46227" w:rsidRPr="005B1F1E" w14:paraId="32AE7469" w14:textId="77777777" w:rsidTr="00CF3813">
        <w:trPr>
          <w:cantSplit/>
          <w:trHeight w:val="369"/>
        </w:trPr>
        <w:tc>
          <w:tcPr>
            <w:tcW w:w="1260" w:type="pct"/>
          </w:tcPr>
          <w:p w14:paraId="6C5A92B1" w14:textId="6F45D8C6" w:rsidR="00E46227" w:rsidRPr="00E46227" w:rsidRDefault="00E46227" w:rsidP="00E3156B">
            <w:pPr>
              <w:pStyle w:val="00"/>
              <w:keepLines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  <w:lang w:val="en-US"/>
              </w:rPr>
            </w:pPr>
            <w:r>
              <w:rPr>
                <w:rFonts w:ascii="Times New Roman" w:hAnsi="Times New Roman" w:cs="Times New Roman"/>
                <w:b/>
                <w:bCs/>
                <w:caps/>
                <w:lang w:val="en-US"/>
              </w:rPr>
              <w:t>AD</w:t>
            </w:r>
          </w:p>
        </w:tc>
        <w:tc>
          <w:tcPr>
            <w:tcW w:w="3740" w:type="pct"/>
          </w:tcPr>
          <w:p w14:paraId="69BA7F31" w14:textId="659A190A" w:rsidR="00E46227" w:rsidRDefault="00E46227" w:rsidP="00E3156B">
            <w:pPr>
              <w:pStyle w:val="00"/>
              <w:widowControl/>
              <w:spacing w:before="0" w:after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  <w:lang w:val="en-US"/>
              </w:rPr>
              <w:t>Active Directory</w:t>
            </w:r>
          </w:p>
        </w:tc>
      </w:tr>
      <w:tr w:rsidR="00E46227" w:rsidRPr="005B1F1E" w14:paraId="7C3689B2" w14:textId="77777777" w:rsidTr="00CF3813">
        <w:trPr>
          <w:cantSplit/>
          <w:trHeight w:val="369"/>
        </w:trPr>
        <w:tc>
          <w:tcPr>
            <w:tcW w:w="1260" w:type="pct"/>
          </w:tcPr>
          <w:p w14:paraId="24988C26" w14:textId="45AAC065" w:rsidR="00E46227" w:rsidRDefault="00E46227" w:rsidP="00E3156B">
            <w:pPr>
              <w:pStyle w:val="00"/>
              <w:keepLines/>
              <w:spacing w:before="0" w:after="0"/>
              <w:jc w:val="left"/>
              <w:rPr>
                <w:rFonts w:ascii="Times New Roman" w:hAnsi="Times New Roman" w:cs="Times New Roman"/>
                <w:b/>
                <w:bCs/>
                <w:caps/>
                <w:lang w:val="en-US"/>
              </w:rPr>
            </w:pPr>
            <w:r>
              <w:rPr>
                <w:rFonts w:ascii="Times New Roman" w:hAnsi="Times New Roman" w:cs="Times New Roman"/>
                <w:b/>
                <w:bCs/>
                <w:caps/>
                <w:lang w:val="en-US"/>
              </w:rPr>
              <w:t>DNS</w:t>
            </w:r>
          </w:p>
        </w:tc>
        <w:tc>
          <w:tcPr>
            <w:tcW w:w="3740" w:type="pct"/>
          </w:tcPr>
          <w:p w14:paraId="0B454A0D" w14:textId="3854087B" w:rsidR="00E46227" w:rsidRDefault="00E46227" w:rsidP="00E46227">
            <w:pPr>
              <w:pStyle w:val="00"/>
              <w:widowControl/>
              <w:spacing w:before="0" w:after="0"/>
              <w:rPr>
                <w:rFonts w:ascii="Times New Roman" w:hAnsi="Times New Roman" w:cs="Times New Roman"/>
                <w:bCs/>
                <w:lang w:val="en-US"/>
              </w:rPr>
            </w:pPr>
            <w:r>
              <w:rPr>
                <w:rFonts w:ascii="Times New Roman" w:hAnsi="Times New Roman" w:cs="Times New Roman"/>
                <w:bCs/>
                <w:lang w:val="en-US"/>
              </w:rPr>
              <w:t>Domain name system</w:t>
            </w:r>
          </w:p>
        </w:tc>
      </w:tr>
    </w:tbl>
    <w:p w14:paraId="1AEA2601" w14:textId="77777777" w:rsidR="00E64E27" w:rsidRPr="00E3156B" w:rsidRDefault="00E64E27" w:rsidP="00BB57CA">
      <w:pPr>
        <w:pStyle w:val="afb"/>
        <w:numPr>
          <w:ilvl w:val="0"/>
          <w:numId w:val="19"/>
        </w:numPr>
        <w:tabs>
          <w:tab w:val="num" w:pos="567"/>
        </w:tabs>
        <w:ind w:left="0" w:firstLine="0"/>
        <w:rPr>
          <w:lang w:val="en-US"/>
        </w:rPr>
      </w:pPr>
      <w:bookmarkStart w:id="0" w:name="_Toc323056643"/>
      <w:bookmarkStart w:id="1" w:name="_Toc418074870"/>
      <w:bookmarkStart w:id="2" w:name="_Toc421287143"/>
      <w:bookmarkStart w:id="3" w:name="_Toc423359107"/>
      <w:bookmarkStart w:id="4" w:name="_Toc423966252"/>
      <w:bookmarkStart w:id="5" w:name="_Toc424118502"/>
      <w:bookmarkStart w:id="6" w:name="_Toc424550034"/>
      <w:bookmarkStart w:id="7" w:name="_Toc425258010"/>
      <w:bookmarkStart w:id="8" w:name="_Toc427327456"/>
      <w:bookmarkStart w:id="9" w:name="_Toc465336129"/>
      <w:r w:rsidRPr="00E3156B">
        <w:rPr>
          <w:lang w:val="en-US"/>
        </w:rPr>
        <w:lastRenderedPageBreak/>
        <w:t xml:space="preserve">Общие </w:t>
      </w:r>
      <w:bookmarkEnd w:id="0"/>
      <w:bookmarkEnd w:id="1"/>
      <w:bookmarkEnd w:id="2"/>
      <w:r w:rsidRPr="00E3156B">
        <w:rPr>
          <w:lang w:val="en-US"/>
        </w:rPr>
        <w:t>положения</w:t>
      </w:r>
      <w:bookmarkEnd w:id="3"/>
      <w:bookmarkEnd w:id="4"/>
      <w:bookmarkEnd w:id="5"/>
      <w:bookmarkEnd w:id="6"/>
      <w:bookmarkEnd w:id="7"/>
      <w:bookmarkEnd w:id="8"/>
      <w:bookmarkEnd w:id="9"/>
    </w:p>
    <w:p w14:paraId="23C0BB79" w14:textId="1077FDB3" w:rsidR="00E64E27" w:rsidRPr="00DC1618" w:rsidRDefault="00E64E27" w:rsidP="00DC1618">
      <w:pPr>
        <w:spacing w:after="0" w:line="240" w:lineRule="auto"/>
        <w:ind w:firstLine="567"/>
        <w:rPr>
          <w:szCs w:val="28"/>
          <w:lang w:eastAsia="ru-RU"/>
        </w:rPr>
      </w:pPr>
      <w:r w:rsidRPr="00DC1618">
        <w:rPr>
          <w:szCs w:val="28"/>
          <w:lang w:eastAsia="ru-RU"/>
        </w:rPr>
        <w:t>Настоящий документ содержит описание</w:t>
      </w:r>
      <w:r w:rsidR="008947F9" w:rsidRPr="00DC1618">
        <w:rPr>
          <w:szCs w:val="28"/>
          <w:lang w:eastAsia="ru-RU"/>
        </w:rPr>
        <w:t xml:space="preserve"> функционала и техническую реализацию</w:t>
      </w:r>
      <w:r w:rsidRPr="00DC1618">
        <w:rPr>
          <w:szCs w:val="28"/>
          <w:lang w:eastAsia="ru-RU"/>
        </w:rPr>
        <w:t xml:space="preserve"> </w:t>
      </w:r>
      <w:r w:rsidR="00E3156B" w:rsidRPr="00DC1618">
        <w:rPr>
          <w:szCs w:val="28"/>
          <w:lang w:eastAsia="ru-RU"/>
        </w:rPr>
        <w:t>К</w:t>
      </w:r>
      <w:r w:rsidRPr="00DC1618">
        <w:rPr>
          <w:szCs w:val="28"/>
          <w:lang w:eastAsia="ru-RU"/>
        </w:rPr>
        <w:t>орпоративно</w:t>
      </w:r>
      <w:r w:rsidR="00F227D5" w:rsidRPr="00DC1618">
        <w:rPr>
          <w:szCs w:val="28"/>
          <w:lang w:eastAsia="ru-RU"/>
        </w:rPr>
        <w:t>го</w:t>
      </w:r>
      <w:r w:rsidRPr="00DC1618">
        <w:rPr>
          <w:szCs w:val="28"/>
          <w:lang w:eastAsia="ru-RU"/>
        </w:rPr>
        <w:t xml:space="preserve"> интранет-портал</w:t>
      </w:r>
      <w:r w:rsidR="00F227D5" w:rsidRPr="00DC1618">
        <w:rPr>
          <w:szCs w:val="28"/>
          <w:lang w:eastAsia="ru-RU"/>
        </w:rPr>
        <w:t>а</w:t>
      </w:r>
      <w:r w:rsidRPr="00DC1618">
        <w:rPr>
          <w:szCs w:val="28"/>
          <w:lang w:eastAsia="ru-RU"/>
        </w:rPr>
        <w:t xml:space="preserve"> АО</w:t>
      </w:r>
      <w:r w:rsidR="00E3156B" w:rsidRPr="00DC1618">
        <w:rPr>
          <w:szCs w:val="28"/>
          <w:lang w:eastAsia="ru-RU"/>
        </w:rPr>
        <w:t> </w:t>
      </w:r>
      <w:r w:rsidRPr="00DC1618">
        <w:rPr>
          <w:szCs w:val="28"/>
          <w:lang w:eastAsia="ru-RU"/>
        </w:rPr>
        <w:t xml:space="preserve">«Тюменьэнерго» (далее </w:t>
      </w:r>
      <w:r w:rsidR="00321B57" w:rsidRPr="00DC1618">
        <w:rPr>
          <w:szCs w:val="28"/>
          <w:lang w:eastAsia="ru-RU"/>
        </w:rPr>
        <w:t>–</w:t>
      </w:r>
      <w:r w:rsidRPr="00DC1618">
        <w:rPr>
          <w:szCs w:val="28"/>
          <w:lang w:eastAsia="ru-RU"/>
        </w:rPr>
        <w:t xml:space="preserve"> Портал</w:t>
      </w:r>
      <w:r w:rsidR="00321B57" w:rsidRPr="00DC1618">
        <w:rPr>
          <w:szCs w:val="28"/>
          <w:lang w:eastAsia="ru-RU"/>
        </w:rPr>
        <w:t>, Система</w:t>
      </w:r>
      <w:r w:rsidRPr="00DC1618">
        <w:rPr>
          <w:szCs w:val="28"/>
          <w:lang w:eastAsia="ru-RU"/>
        </w:rPr>
        <w:t>) и его интеграци</w:t>
      </w:r>
      <w:r w:rsidR="00CD7BA3" w:rsidRPr="00DC1618">
        <w:rPr>
          <w:szCs w:val="28"/>
          <w:lang w:eastAsia="ru-RU"/>
        </w:rPr>
        <w:t>й</w:t>
      </w:r>
      <w:r w:rsidRPr="00DC1618">
        <w:rPr>
          <w:szCs w:val="28"/>
          <w:lang w:eastAsia="ru-RU"/>
        </w:rPr>
        <w:t xml:space="preserve"> со смежными системами.</w:t>
      </w:r>
    </w:p>
    <w:p w14:paraId="6C7B6F09" w14:textId="09C3ADE6" w:rsidR="00E64E27" w:rsidRPr="00DC1618" w:rsidRDefault="00E64E27" w:rsidP="00DC1618">
      <w:pPr>
        <w:spacing w:after="0" w:line="240" w:lineRule="auto"/>
        <w:ind w:firstLine="567"/>
        <w:rPr>
          <w:szCs w:val="28"/>
          <w:lang w:eastAsia="ru-RU"/>
        </w:rPr>
      </w:pPr>
      <w:r w:rsidRPr="00DC1618">
        <w:rPr>
          <w:szCs w:val="28"/>
          <w:lang w:eastAsia="ru-RU"/>
        </w:rPr>
        <w:t>Разработка документа выполнялась в соответствии с рекомендациями РД</w:t>
      </w:r>
      <w:r w:rsidR="00E3156B" w:rsidRPr="00DC1618">
        <w:rPr>
          <w:szCs w:val="28"/>
          <w:lang w:eastAsia="ru-RU"/>
        </w:rPr>
        <w:t> </w:t>
      </w:r>
      <w:r w:rsidRPr="00DC1618">
        <w:rPr>
          <w:szCs w:val="28"/>
          <w:lang w:eastAsia="ru-RU"/>
        </w:rPr>
        <w:t>50</w:t>
      </w:r>
      <w:r w:rsidR="00E3156B" w:rsidRPr="00DC1618">
        <w:rPr>
          <w:szCs w:val="28"/>
          <w:lang w:eastAsia="ru-RU"/>
        </w:rPr>
        <w:noBreakHyphen/>
      </w:r>
      <w:r w:rsidRPr="00DC1618">
        <w:rPr>
          <w:szCs w:val="28"/>
          <w:lang w:eastAsia="ru-RU"/>
        </w:rPr>
        <w:t>34.698</w:t>
      </w:r>
      <w:r w:rsidR="00E3156B" w:rsidRPr="00DC1618">
        <w:rPr>
          <w:szCs w:val="28"/>
          <w:lang w:eastAsia="ru-RU"/>
        </w:rPr>
        <w:noBreakHyphen/>
      </w:r>
      <w:r w:rsidRPr="00DC1618">
        <w:rPr>
          <w:szCs w:val="28"/>
          <w:lang w:eastAsia="ru-RU"/>
        </w:rPr>
        <w:t>90.</w:t>
      </w:r>
    </w:p>
    <w:p w14:paraId="2B21410E" w14:textId="782DA5C4" w:rsidR="00E64E27" w:rsidRPr="00DC1618" w:rsidRDefault="00E64E27" w:rsidP="00DC1618">
      <w:pPr>
        <w:spacing w:after="0" w:line="240" w:lineRule="auto"/>
        <w:ind w:firstLine="567"/>
        <w:rPr>
          <w:szCs w:val="28"/>
          <w:lang w:eastAsia="ru-RU"/>
        </w:rPr>
      </w:pPr>
      <w:r w:rsidRPr="00DC1618">
        <w:rPr>
          <w:b/>
          <w:szCs w:val="28"/>
          <w:lang w:eastAsia="ru-RU"/>
        </w:rPr>
        <w:t>Полное наименование Системы:</w:t>
      </w:r>
      <w:r w:rsidRPr="00DC1618">
        <w:rPr>
          <w:szCs w:val="28"/>
          <w:lang w:eastAsia="ru-RU"/>
        </w:rPr>
        <w:t xml:space="preserve"> </w:t>
      </w:r>
      <w:r w:rsidR="00E3156B" w:rsidRPr="00DC1618">
        <w:rPr>
          <w:szCs w:val="28"/>
          <w:lang w:eastAsia="ru-RU"/>
        </w:rPr>
        <w:t>К</w:t>
      </w:r>
      <w:r w:rsidRPr="00DC1618">
        <w:rPr>
          <w:szCs w:val="28"/>
          <w:lang w:eastAsia="ru-RU"/>
        </w:rPr>
        <w:t>орпоративный интранет-портал АО</w:t>
      </w:r>
      <w:r w:rsidR="00E3156B" w:rsidRPr="00DC1618">
        <w:rPr>
          <w:szCs w:val="28"/>
          <w:lang w:eastAsia="ru-RU"/>
        </w:rPr>
        <w:t> </w:t>
      </w:r>
      <w:r w:rsidRPr="00DC1618">
        <w:rPr>
          <w:szCs w:val="28"/>
          <w:lang w:eastAsia="ru-RU"/>
        </w:rPr>
        <w:t>«Тюменьэнерго».</w:t>
      </w:r>
    </w:p>
    <w:p w14:paraId="35C97447" w14:textId="77777777" w:rsidR="00E64E27" w:rsidRPr="00DC1618" w:rsidRDefault="00E64E27" w:rsidP="00DC1618">
      <w:pPr>
        <w:spacing w:after="0" w:line="240" w:lineRule="auto"/>
        <w:ind w:firstLine="567"/>
        <w:rPr>
          <w:szCs w:val="28"/>
          <w:lang w:eastAsia="ru-RU"/>
        </w:rPr>
      </w:pPr>
      <w:r w:rsidRPr="00DC1618">
        <w:rPr>
          <w:b/>
          <w:szCs w:val="28"/>
          <w:lang w:eastAsia="ru-RU"/>
        </w:rPr>
        <w:t xml:space="preserve">Условное обозначение Системы: </w:t>
      </w:r>
      <w:r w:rsidRPr="00DC1618">
        <w:rPr>
          <w:szCs w:val="28"/>
          <w:lang w:eastAsia="ru-RU"/>
        </w:rPr>
        <w:t>Портал.</w:t>
      </w:r>
    </w:p>
    <w:p w14:paraId="6FACE54C" w14:textId="70B3C2F1" w:rsidR="00E64E27" w:rsidRPr="00DC1618" w:rsidRDefault="00E64E27" w:rsidP="00DC1618">
      <w:pPr>
        <w:spacing w:after="0" w:line="240" w:lineRule="auto"/>
        <w:ind w:firstLine="567"/>
        <w:rPr>
          <w:szCs w:val="28"/>
          <w:lang w:eastAsia="ru-RU"/>
        </w:rPr>
      </w:pPr>
      <w:r w:rsidRPr="00DC1618">
        <w:rPr>
          <w:szCs w:val="28"/>
          <w:lang w:eastAsia="ru-RU"/>
        </w:rPr>
        <w:t>Работы выполняются на основании договора между АО «Тюменьэнерго» и ООО</w:t>
      </w:r>
      <w:r w:rsidR="00E3156B" w:rsidRPr="00DC1618">
        <w:rPr>
          <w:szCs w:val="28"/>
          <w:lang w:eastAsia="ru-RU"/>
        </w:rPr>
        <w:t> </w:t>
      </w:r>
      <w:r w:rsidRPr="00DC1618">
        <w:rPr>
          <w:szCs w:val="28"/>
          <w:lang w:eastAsia="ru-RU"/>
        </w:rPr>
        <w:t>«Телеком-Защита» № 22/147 от 18</w:t>
      </w:r>
      <w:r w:rsidR="00E3156B" w:rsidRPr="00DC1618">
        <w:rPr>
          <w:szCs w:val="28"/>
          <w:lang w:eastAsia="ru-RU"/>
        </w:rPr>
        <w:t>.</w:t>
      </w:r>
      <w:r w:rsidRPr="00DC1618">
        <w:rPr>
          <w:szCs w:val="28"/>
          <w:lang w:eastAsia="ru-RU"/>
        </w:rPr>
        <w:t>05</w:t>
      </w:r>
      <w:r w:rsidR="00E3156B" w:rsidRPr="00DC1618">
        <w:rPr>
          <w:szCs w:val="28"/>
          <w:lang w:eastAsia="ru-RU"/>
        </w:rPr>
        <w:t>.</w:t>
      </w:r>
      <w:r w:rsidRPr="00DC1618">
        <w:rPr>
          <w:szCs w:val="28"/>
          <w:lang w:eastAsia="ru-RU"/>
        </w:rPr>
        <w:t>2015.</w:t>
      </w:r>
    </w:p>
    <w:p w14:paraId="66E4F153" w14:textId="09F89AAC" w:rsidR="00E64E27" w:rsidRPr="00E3156B" w:rsidRDefault="00F2068D" w:rsidP="00BB57CA">
      <w:pPr>
        <w:pStyle w:val="afb"/>
        <w:numPr>
          <w:ilvl w:val="0"/>
          <w:numId w:val="19"/>
        </w:numPr>
        <w:tabs>
          <w:tab w:val="num" w:pos="567"/>
        </w:tabs>
        <w:ind w:left="0" w:firstLine="0"/>
        <w:rPr>
          <w:lang w:val="en-US"/>
        </w:rPr>
      </w:pPr>
      <w:bookmarkStart w:id="10" w:name="_Toc465336130"/>
      <w:r>
        <w:lastRenderedPageBreak/>
        <w:t>Н</w:t>
      </w:r>
      <w:r w:rsidR="005416A8" w:rsidRPr="00E3156B">
        <w:rPr>
          <w:lang w:val="en-US"/>
        </w:rPr>
        <w:t>азначение системы</w:t>
      </w:r>
      <w:bookmarkEnd w:id="10"/>
    </w:p>
    <w:p w14:paraId="537EF917" w14:textId="7017D461" w:rsidR="00E64E27" w:rsidRPr="005E4951" w:rsidRDefault="005416A8" w:rsidP="005E4951">
      <w:pPr>
        <w:spacing w:after="0" w:line="240" w:lineRule="auto"/>
        <w:ind w:firstLine="567"/>
        <w:rPr>
          <w:i/>
          <w:szCs w:val="28"/>
          <w:lang w:eastAsia="ru-RU"/>
        </w:rPr>
      </w:pPr>
      <w:r w:rsidRPr="005E4951">
        <w:rPr>
          <w:szCs w:val="28"/>
          <w:lang w:eastAsia="ru-RU"/>
        </w:rPr>
        <w:t>Система предназначена для автоматизации следующих процессов</w:t>
      </w:r>
      <w:r w:rsidR="00FC217C" w:rsidRPr="005E4951">
        <w:rPr>
          <w:szCs w:val="28"/>
          <w:lang w:eastAsia="ru-RU"/>
        </w:rPr>
        <w:t>:</w:t>
      </w:r>
    </w:p>
    <w:p w14:paraId="7C2E06EE" w14:textId="4FDC8A49" w:rsidR="00E848D2" w:rsidRPr="00E848D2" w:rsidRDefault="00E848D2" w:rsidP="00E848D2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E848D2">
        <w:rPr>
          <w:rFonts w:eastAsia="Times New Roman"/>
          <w:szCs w:val="24"/>
          <w:lang w:eastAsia="ru-RU"/>
        </w:rPr>
        <w:t>Обеспечение единой точки доступа к общекорпоративной информации Компании</w:t>
      </w:r>
      <w:r>
        <w:rPr>
          <w:rFonts w:eastAsia="Times New Roman"/>
          <w:szCs w:val="24"/>
          <w:lang w:eastAsia="ru-RU"/>
        </w:rPr>
        <w:t>;</w:t>
      </w:r>
    </w:p>
    <w:p w14:paraId="0CCCC5A3" w14:textId="75D9A1B2" w:rsidR="00E848D2" w:rsidRPr="00E848D2" w:rsidRDefault="00E848D2" w:rsidP="00E848D2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E848D2">
        <w:rPr>
          <w:rFonts w:eastAsia="Times New Roman"/>
          <w:szCs w:val="24"/>
          <w:lang w:eastAsia="ru-RU"/>
        </w:rPr>
        <w:t>Управление правами доступа сотрудников к общекорпоративной информации до уровня функций, данных и документов</w:t>
      </w:r>
      <w:r>
        <w:rPr>
          <w:rFonts w:eastAsia="Times New Roman"/>
          <w:szCs w:val="24"/>
          <w:lang w:eastAsia="ru-RU"/>
        </w:rPr>
        <w:t>;</w:t>
      </w:r>
    </w:p>
    <w:p w14:paraId="26C6A45B" w14:textId="77777777" w:rsidR="00E848D2" w:rsidRPr="00E848D2" w:rsidRDefault="00E848D2" w:rsidP="00E848D2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E848D2">
        <w:rPr>
          <w:rFonts w:eastAsia="Times New Roman"/>
          <w:szCs w:val="24"/>
          <w:lang w:eastAsia="ru-RU"/>
        </w:rPr>
        <w:t>Поиск общекорпоративной информации по различным критериям;</w:t>
      </w:r>
    </w:p>
    <w:p w14:paraId="2D9BFBFE" w14:textId="77777777" w:rsidR="00E848D2" w:rsidRPr="00E848D2" w:rsidRDefault="00E848D2" w:rsidP="00E848D2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E848D2">
        <w:rPr>
          <w:rFonts w:eastAsia="Times New Roman"/>
          <w:szCs w:val="24"/>
          <w:lang w:eastAsia="ru-RU"/>
        </w:rPr>
        <w:t>Представление общекорпоративной информации в удобном для пользователя в виде;</w:t>
      </w:r>
    </w:p>
    <w:p w14:paraId="541F1D4F" w14:textId="2DB108D9" w:rsidR="00E848D2" w:rsidRPr="00E848D2" w:rsidRDefault="00E848D2" w:rsidP="00E848D2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E848D2">
        <w:rPr>
          <w:rFonts w:eastAsia="Times New Roman"/>
          <w:szCs w:val="24"/>
          <w:lang w:eastAsia="ru-RU"/>
        </w:rPr>
        <w:t>Своевременное информирование сотрудников о появлении новой или изменении существующей общекорпоративной информации</w:t>
      </w:r>
      <w:r>
        <w:rPr>
          <w:rFonts w:eastAsia="Times New Roman"/>
          <w:szCs w:val="24"/>
          <w:lang w:eastAsia="ru-RU"/>
        </w:rPr>
        <w:t>;</w:t>
      </w:r>
    </w:p>
    <w:p w14:paraId="48B437F7" w14:textId="66520786" w:rsidR="00E848D2" w:rsidRPr="00E848D2" w:rsidRDefault="00E848D2" w:rsidP="00E848D2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E848D2">
        <w:rPr>
          <w:rFonts w:eastAsia="Times New Roman"/>
          <w:szCs w:val="24"/>
          <w:lang w:eastAsia="ru-RU"/>
        </w:rPr>
        <w:t>Организаци</w:t>
      </w:r>
      <w:r>
        <w:rPr>
          <w:rFonts w:eastAsia="Times New Roman"/>
          <w:szCs w:val="24"/>
          <w:lang w:eastAsia="ru-RU"/>
        </w:rPr>
        <w:t>я</w:t>
      </w:r>
      <w:r w:rsidRPr="00E848D2">
        <w:rPr>
          <w:rFonts w:eastAsia="Times New Roman"/>
          <w:szCs w:val="24"/>
          <w:lang w:eastAsia="ru-RU"/>
        </w:rPr>
        <w:t xml:space="preserve"> совместной работы сотрудников с документами;</w:t>
      </w:r>
    </w:p>
    <w:p w14:paraId="44D3D785" w14:textId="3EF05119" w:rsidR="00E848D2" w:rsidRPr="00E848D2" w:rsidRDefault="00E848D2" w:rsidP="00E848D2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E848D2">
        <w:rPr>
          <w:rFonts w:eastAsia="Times New Roman"/>
          <w:szCs w:val="24"/>
          <w:lang w:eastAsia="ru-RU"/>
        </w:rPr>
        <w:t>Организаци</w:t>
      </w:r>
      <w:r>
        <w:rPr>
          <w:rFonts w:eastAsia="Times New Roman"/>
          <w:szCs w:val="24"/>
          <w:lang w:eastAsia="ru-RU"/>
        </w:rPr>
        <w:t>я</w:t>
      </w:r>
      <w:r w:rsidRPr="00E848D2">
        <w:rPr>
          <w:rFonts w:eastAsia="Times New Roman"/>
          <w:szCs w:val="24"/>
          <w:lang w:eastAsia="ru-RU"/>
        </w:rPr>
        <w:t xml:space="preserve"> взаимодействи</w:t>
      </w:r>
      <w:r>
        <w:rPr>
          <w:rFonts w:eastAsia="Times New Roman"/>
          <w:szCs w:val="24"/>
          <w:lang w:eastAsia="ru-RU"/>
        </w:rPr>
        <w:t>я</w:t>
      </w:r>
      <w:r w:rsidRPr="00E848D2">
        <w:rPr>
          <w:rFonts w:eastAsia="Times New Roman"/>
          <w:szCs w:val="24"/>
          <w:lang w:eastAsia="ru-RU"/>
        </w:rPr>
        <w:t xml:space="preserve"> сотрудников в ходе выполнения проектных работ;</w:t>
      </w:r>
    </w:p>
    <w:p w14:paraId="0DFFEC86" w14:textId="3DB451BD" w:rsidR="00E848D2" w:rsidRPr="00E848D2" w:rsidRDefault="00E848D2" w:rsidP="00E848D2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E848D2">
        <w:rPr>
          <w:rFonts w:eastAsia="Times New Roman"/>
          <w:szCs w:val="24"/>
          <w:lang w:eastAsia="ru-RU"/>
        </w:rPr>
        <w:t>Автоматизации типовых повторяющихся задач сотрудников (заказ автотранспорта, бронирование зала совещаний, подача заявки на отправку почтовой корреспонденции и т.д.)</w:t>
      </w:r>
      <w:r>
        <w:rPr>
          <w:rFonts w:eastAsia="Times New Roman"/>
          <w:szCs w:val="24"/>
          <w:lang w:eastAsia="ru-RU"/>
        </w:rPr>
        <w:t>;</w:t>
      </w:r>
    </w:p>
    <w:p w14:paraId="2E21970A" w14:textId="5B70E958" w:rsidR="00E848D2" w:rsidRPr="00E848D2" w:rsidRDefault="00E848D2" w:rsidP="00E848D2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E848D2">
        <w:rPr>
          <w:rFonts w:eastAsia="Times New Roman"/>
          <w:szCs w:val="24"/>
          <w:lang w:eastAsia="ru-RU"/>
        </w:rPr>
        <w:t>Организаци</w:t>
      </w:r>
      <w:r>
        <w:rPr>
          <w:rFonts w:eastAsia="Times New Roman"/>
          <w:szCs w:val="24"/>
          <w:lang w:eastAsia="ru-RU"/>
        </w:rPr>
        <w:t>я</w:t>
      </w:r>
      <w:r w:rsidRPr="00E848D2">
        <w:rPr>
          <w:rFonts w:eastAsia="Times New Roman"/>
          <w:szCs w:val="24"/>
          <w:lang w:eastAsia="ru-RU"/>
        </w:rPr>
        <w:t xml:space="preserve"> внутрикорпоративных коммуникаций сотрудников в условиях территориальной распределенности филиалов Общества (опросы, объявления, блоги, форумы, обсуждения новостей, событий Компании </w:t>
      </w:r>
      <w:r>
        <w:rPr>
          <w:rFonts w:eastAsia="Times New Roman"/>
          <w:szCs w:val="24"/>
          <w:lang w:eastAsia="ru-RU"/>
        </w:rPr>
        <w:t xml:space="preserve">и </w:t>
      </w:r>
      <w:r w:rsidRPr="00E848D2">
        <w:rPr>
          <w:rFonts w:eastAsia="Times New Roman"/>
          <w:szCs w:val="24"/>
          <w:lang w:eastAsia="ru-RU"/>
        </w:rPr>
        <w:t>т.д.).</w:t>
      </w:r>
    </w:p>
    <w:p w14:paraId="4F75E68D" w14:textId="7571B334" w:rsidR="00E64E27" w:rsidRPr="00867C8B" w:rsidRDefault="003456E0" w:rsidP="00867C8B">
      <w:pPr>
        <w:spacing w:after="0" w:line="240" w:lineRule="auto"/>
        <w:ind w:firstLine="567"/>
        <w:rPr>
          <w:szCs w:val="28"/>
          <w:lang w:eastAsia="ru-RU"/>
        </w:rPr>
      </w:pPr>
      <w:r w:rsidRPr="00867C8B">
        <w:rPr>
          <w:szCs w:val="28"/>
          <w:lang w:eastAsia="ru-RU"/>
        </w:rPr>
        <w:t xml:space="preserve"> </w:t>
      </w:r>
      <w:r w:rsidR="002F08AE" w:rsidRPr="00867C8B">
        <w:rPr>
          <w:szCs w:val="28"/>
          <w:lang w:eastAsia="ru-RU"/>
        </w:rPr>
        <w:t>Объектами автоматизации являются структурные подразделения Исполнительного аппарата и филиалов АО «Тюменьэнерго»</w:t>
      </w:r>
      <w:r w:rsidR="00E64E27" w:rsidRPr="00867C8B">
        <w:rPr>
          <w:szCs w:val="28"/>
          <w:lang w:eastAsia="ru-RU"/>
        </w:rPr>
        <w:t>:</w:t>
      </w:r>
    </w:p>
    <w:p w14:paraId="791A8BD5" w14:textId="20D6CC5D" w:rsidR="00E64E27" w:rsidRPr="00E76234" w:rsidRDefault="00E64E27" w:rsidP="0040429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E76234">
        <w:rPr>
          <w:rFonts w:eastAsia="Times New Roman"/>
          <w:szCs w:val="24"/>
          <w:lang w:eastAsia="ru-RU"/>
        </w:rPr>
        <w:t>Департамент корпоративных и технологических АСУ</w:t>
      </w:r>
      <w:r w:rsidR="00E76234">
        <w:rPr>
          <w:rFonts w:eastAsia="Times New Roman"/>
          <w:szCs w:val="24"/>
          <w:lang w:eastAsia="ru-RU"/>
        </w:rPr>
        <w:t>;</w:t>
      </w:r>
    </w:p>
    <w:p w14:paraId="425A7075" w14:textId="0C172D84" w:rsidR="001F50F1" w:rsidRPr="00E76234" w:rsidRDefault="001F50F1" w:rsidP="0040429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E76234">
        <w:rPr>
          <w:rFonts w:eastAsia="Times New Roman"/>
          <w:szCs w:val="24"/>
          <w:lang w:eastAsia="ru-RU"/>
        </w:rPr>
        <w:t>Департамент технологического развития и инноваций</w:t>
      </w:r>
      <w:r w:rsidR="00E76234">
        <w:rPr>
          <w:rFonts w:eastAsia="Times New Roman"/>
          <w:szCs w:val="24"/>
          <w:lang w:eastAsia="ru-RU"/>
        </w:rPr>
        <w:t>;</w:t>
      </w:r>
    </w:p>
    <w:p w14:paraId="3B0CAFDC" w14:textId="15FEAB02" w:rsidR="001F50F1" w:rsidRPr="00E76234" w:rsidRDefault="001F50F1" w:rsidP="0040429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E76234">
        <w:rPr>
          <w:rFonts w:eastAsia="Times New Roman"/>
          <w:szCs w:val="24"/>
          <w:lang w:eastAsia="ru-RU"/>
        </w:rPr>
        <w:t>Департамент управления персоналом и оргпроектирования</w:t>
      </w:r>
      <w:r w:rsidR="00E76234">
        <w:rPr>
          <w:rFonts w:eastAsia="Times New Roman"/>
          <w:szCs w:val="24"/>
          <w:lang w:eastAsia="ru-RU"/>
        </w:rPr>
        <w:t>;</w:t>
      </w:r>
    </w:p>
    <w:p w14:paraId="0A7357B4" w14:textId="7221E01C" w:rsidR="00E64E27" w:rsidRPr="00E76234" w:rsidRDefault="00E64E27" w:rsidP="0040429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E76234">
        <w:rPr>
          <w:rFonts w:eastAsia="Times New Roman"/>
          <w:szCs w:val="24"/>
          <w:lang w:eastAsia="ru-RU"/>
        </w:rPr>
        <w:t>Управлени</w:t>
      </w:r>
      <w:r w:rsidR="00D76BA8" w:rsidRPr="00E76234">
        <w:rPr>
          <w:rFonts w:eastAsia="Times New Roman"/>
          <w:szCs w:val="24"/>
          <w:lang w:eastAsia="ru-RU"/>
        </w:rPr>
        <w:t>е</w:t>
      </w:r>
      <w:r w:rsidRPr="00E76234">
        <w:rPr>
          <w:rFonts w:eastAsia="Times New Roman"/>
          <w:szCs w:val="24"/>
          <w:lang w:eastAsia="ru-RU"/>
        </w:rPr>
        <w:t xml:space="preserve"> логистики и МТО</w:t>
      </w:r>
      <w:r w:rsidR="00E76234">
        <w:rPr>
          <w:rFonts w:eastAsia="Times New Roman"/>
          <w:szCs w:val="24"/>
          <w:lang w:eastAsia="ru-RU"/>
        </w:rPr>
        <w:t>;</w:t>
      </w:r>
    </w:p>
    <w:p w14:paraId="05F84878" w14:textId="2ECB9E4D" w:rsidR="00E64E27" w:rsidRPr="00E76234" w:rsidRDefault="00E64E27" w:rsidP="0040429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E76234">
        <w:rPr>
          <w:rFonts w:eastAsia="Times New Roman"/>
          <w:szCs w:val="24"/>
          <w:lang w:eastAsia="ru-RU"/>
        </w:rPr>
        <w:t>Служб</w:t>
      </w:r>
      <w:r w:rsidR="00D76BA8" w:rsidRPr="00E76234">
        <w:rPr>
          <w:rFonts w:eastAsia="Times New Roman"/>
          <w:szCs w:val="24"/>
          <w:lang w:eastAsia="ru-RU"/>
        </w:rPr>
        <w:t>а</w:t>
      </w:r>
      <w:r w:rsidRPr="00E76234">
        <w:rPr>
          <w:rFonts w:eastAsia="Times New Roman"/>
          <w:szCs w:val="24"/>
          <w:lang w:eastAsia="ru-RU"/>
        </w:rPr>
        <w:t xml:space="preserve"> менеджмента качества</w:t>
      </w:r>
      <w:r w:rsidR="00E76234">
        <w:rPr>
          <w:rFonts w:eastAsia="Times New Roman"/>
          <w:szCs w:val="24"/>
          <w:lang w:eastAsia="ru-RU"/>
        </w:rPr>
        <w:t>;</w:t>
      </w:r>
    </w:p>
    <w:p w14:paraId="0886E456" w14:textId="09477171" w:rsidR="004F64DA" w:rsidRPr="00E76234" w:rsidRDefault="001F50F1" w:rsidP="0040429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E76234">
        <w:rPr>
          <w:rFonts w:eastAsia="Times New Roman"/>
          <w:szCs w:val="24"/>
          <w:lang w:eastAsia="ru-RU"/>
        </w:rPr>
        <w:t>Управлени</w:t>
      </w:r>
      <w:r w:rsidR="00D76BA8" w:rsidRPr="00E76234">
        <w:rPr>
          <w:rFonts w:eastAsia="Times New Roman"/>
          <w:szCs w:val="24"/>
          <w:lang w:eastAsia="ru-RU"/>
        </w:rPr>
        <w:t>е</w:t>
      </w:r>
      <w:r w:rsidRPr="00E76234">
        <w:rPr>
          <w:rFonts w:eastAsia="Times New Roman"/>
          <w:szCs w:val="24"/>
          <w:lang w:eastAsia="ru-RU"/>
        </w:rPr>
        <w:t xml:space="preserve"> безопасности</w:t>
      </w:r>
      <w:r w:rsidR="00E76234">
        <w:rPr>
          <w:rFonts w:eastAsia="Times New Roman"/>
          <w:szCs w:val="24"/>
          <w:lang w:eastAsia="ru-RU"/>
        </w:rPr>
        <w:t>;</w:t>
      </w:r>
    </w:p>
    <w:p w14:paraId="1D4EFD46" w14:textId="6DA6681F" w:rsidR="004F64DA" w:rsidRPr="00E76234" w:rsidRDefault="001F50F1" w:rsidP="0040429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E76234">
        <w:rPr>
          <w:rFonts w:eastAsia="Times New Roman"/>
          <w:szCs w:val="24"/>
          <w:lang w:eastAsia="ru-RU"/>
        </w:rPr>
        <w:t>Управлени</w:t>
      </w:r>
      <w:r w:rsidR="00D76BA8" w:rsidRPr="00E76234">
        <w:rPr>
          <w:rFonts w:eastAsia="Times New Roman"/>
          <w:szCs w:val="24"/>
          <w:lang w:eastAsia="ru-RU"/>
        </w:rPr>
        <w:t>е</w:t>
      </w:r>
      <w:r w:rsidRPr="00E76234">
        <w:rPr>
          <w:rFonts w:eastAsia="Times New Roman"/>
          <w:szCs w:val="24"/>
          <w:lang w:eastAsia="ru-RU"/>
        </w:rPr>
        <w:t xml:space="preserve"> по связям с общественностью</w:t>
      </w:r>
      <w:r w:rsidR="00E76234">
        <w:rPr>
          <w:rFonts w:eastAsia="Times New Roman"/>
          <w:szCs w:val="24"/>
          <w:lang w:eastAsia="ru-RU"/>
        </w:rPr>
        <w:t>;</w:t>
      </w:r>
    </w:p>
    <w:p w14:paraId="34FADCBB" w14:textId="5B993A59" w:rsidR="001F50F1" w:rsidRPr="00E76234" w:rsidRDefault="001F50F1" w:rsidP="0040429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E76234">
        <w:rPr>
          <w:rFonts w:eastAsia="Times New Roman"/>
          <w:szCs w:val="24"/>
          <w:lang w:eastAsia="ru-RU"/>
        </w:rPr>
        <w:t>Управлени</w:t>
      </w:r>
      <w:r w:rsidR="00D76BA8" w:rsidRPr="00E76234">
        <w:rPr>
          <w:rFonts w:eastAsia="Times New Roman"/>
          <w:szCs w:val="24"/>
          <w:lang w:eastAsia="ru-RU"/>
        </w:rPr>
        <w:t>е</w:t>
      </w:r>
      <w:r w:rsidRPr="00E76234">
        <w:rPr>
          <w:rFonts w:eastAsia="Times New Roman"/>
          <w:szCs w:val="24"/>
          <w:lang w:eastAsia="ru-RU"/>
        </w:rPr>
        <w:t xml:space="preserve"> делами</w:t>
      </w:r>
      <w:r w:rsidR="00E76234">
        <w:rPr>
          <w:rFonts w:eastAsia="Times New Roman"/>
          <w:szCs w:val="24"/>
          <w:lang w:eastAsia="ru-RU"/>
        </w:rPr>
        <w:t>;</w:t>
      </w:r>
    </w:p>
    <w:p w14:paraId="512C7844" w14:textId="2699BAF2" w:rsidR="001F50F1" w:rsidRPr="00E76234" w:rsidRDefault="001F50F1" w:rsidP="0040429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E76234">
        <w:rPr>
          <w:rFonts w:eastAsia="Times New Roman"/>
          <w:szCs w:val="24"/>
          <w:lang w:eastAsia="ru-RU"/>
        </w:rPr>
        <w:t>Управлени</w:t>
      </w:r>
      <w:r w:rsidR="00D76BA8" w:rsidRPr="00E76234">
        <w:rPr>
          <w:rFonts w:eastAsia="Times New Roman"/>
          <w:szCs w:val="24"/>
          <w:lang w:eastAsia="ru-RU"/>
        </w:rPr>
        <w:t>е</w:t>
      </w:r>
      <w:r w:rsidRPr="00E76234">
        <w:rPr>
          <w:rFonts w:eastAsia="Times New Roman"/>
          <w:szCs w:val="24"/>
          <w:lang w:eastAsia="ru-RU"/>
        </w:rPr>
        <w:t xml:space="preserve"> правового обеспечения.</w:t>
      </w:r>
    </w:p>
    <w:p w14:paraId="33139CC8" w14:textId="62CFD24D" w:rsidR="00E64E27" w:rsidRPr="00E76234" w:rsidRDefault="00CD028C" w:rsidP="00BB57CA">
      <w:pPr>
        <w:pStyle w:val="afb"/>
        <w:numPr>
          <w:ilvl w:val="0"/>
          <w:numId w:val="19"/>
        </w:numPr>
        <w:tabs>
          <w:tab w:val="num" w:pos="567"/>
        </w:tabs>
        <w:ind w:left="0" w:firstLine="0"/>
        <w:rPr>
          <w:lang w:val="en-US"/>
        </w:rPr>
      </w:pPr>
      <w:bookmarkStart w:id="11" w:name="_Toc423359114"/>
      <w:bookmarkStart w:id="12" w:name="_Toc423966259"/>
      <w:bookmarkStart w:id="13" w:name="_Toc424118508"/>
      <w:bookmarkStart w:id="14" w:name="_Toc424550040"/>
      <w:bookmarkStart w:id="15" w:name="_Toc425258016"/>
      <w:bookmarkStart w:id="16" w:name="_Toc427327462"/>
      <w:bookmarkStart w:id="17" w:name="_Toc465336131"/>
      <w:bookmarkStart w:id="18" w:name="_Toc109367715"/>
      <w:bookmarkStart w:id="19" w:name="_Toc314835515"/>
      <w:bookmarkEnd w:id="11"/>
      <w:bookmarkEnd w:id="12"/>
      <w:bookmarkEnd w:id="13"/>
      <w:bookmarkEnd w:id="14"/>
      <w:bookmarkEnd w:id="15"/>
      <w:bookmarkEnd w:id="16"/>
      <w:r w:rsidRPr="00E76234">
        <w:rPr>
          <w:lang w:val="en-US"/>
        </w:rPr>
        <w:lastRenderedPageBreak/>
        <w:t>Описание Системы</w:t>
      </w:r>
      <w:bookmarkEnd w:id="17"/>
    </w:p>
    <w:p w14:paraId="12726E2A" w14:textId="3F561103" w:rsidR="00E64E27" w:rsidRPr="007E62DD" w:rsidRDefault="00E64E27" w:rsidP="00BB57CA">
      <w:pPr>
        <w:pStyle w:val="afc"/>
        <w:numPr>
          <w:ilvl w:val="1"/>
          <w:numId w:val="19"/>
        </w:numPr>
        <w:ind w:left="567" w:hanging="567"/>
        <w:jc w:val="left"/>
        <w:rPr>
          <w:rFonts w:eastAsia="Times New Roman"/>
          <w:lang w:eastAsia="ru-RU"/>
        </w:rPr>
      </w:pPr>
      <w:bookmarkStart w:id="20" w:name="_Toc423359116"/>
      <w:bookmarkStart w:id="21" w:name="_Toc423966261"/>
      <w:bookmarkStart w:id="22" w:name="_Toc424118510"/>
      <w:bookmarkStart w:id="23" w:name="_Toc424550042"/>
      <w:bookmarkStart w:id="24" w:name="_Toc425258018"/>
      <w:bookmarkStart w:id="25" w:name="_Toc427327464"/>
      <w:bookmarkStart w:id="26" w:name="_Toc465336132"/>
      <w:r w:rsidRPr="007E62DD">
        <w:rPr>
          <w:rFonts w:eastAsia="Times New Roman"/>
          <w:lang w:eastAsia="ru-RU"/>
        </w:rPr>
        <w:t>Функциональная структура Портала</w:t>
      </w:r>
      <w:bookmarkEnd w:id="20"/>
      <w:bookmarkEnd w:id="21"/>
      <w:bookmarkEnd w:id="22"/>
      <w:bookmarkEnd w:id="23"/>
      <w:bookmarkEnd w:id="24"/>
      <w:bookmarkEnd w:id="25"/>
      <w:bookmarkEnd w:id="26"/>
    </w:p>
    <w:p w14:paraId="61FF4441" w14:textId="77777777" w:rsidR="00C00AE0" w:rsidRPr="00FD7D7A" w:rsidRDefault="00C00AE0" w:rsidP="00995063">
      <w:pPr>
        <w:pStyle w:val="aff4"/>
      </w:pPr>
    </w:p>
    <w:p w14:paraId="4AF8FC00" w14:textId="1C9D5FF4" w:rsidR="00E64E27" w:rsidRDefault="00E64E27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Функциональная</w:t>
      </w:r>
      <w:r w:rsidRPr="00FD7D7A">
        <w:t xml:space="preserve"> структура Портала включает следующие </w:t>
      </w:r>
      <w:r w:rsidR="00C636AF" w:rsidRPr="00FD7D7A">
        <w:t>разделы</w:t>
      </w:r>
      <w:r w:rsidRPr="00FD7D7A">
        <w:t>:</w:t>
      </w:r>
    </w:p>
    <w:p w14:paraId="3EEF1059" w14:textId="77777777" w:rsidR="00C00AE0" w:rsidRPr="00C00AE0" w:rsidRDefault="00C00AE0" w:rsidP="00BB57CA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C00AE0">
        <w:rPr>
          <w:szCs w:val="28"/>
          <w:lang w:eastAsia="ru-RU"/>
        </w:rPr>
        <w:t xml:space="preserve">Исполнительный аппарат </w:t>
      </w:r>
    </w:p>
    <w:p w14:paraId="7452F920" w14:textId="77777777" w:rsidR="00C00AE0" w:rsidRPr="00C00AE0" w:rsidRDefault="00C00AE0" w:rsidP="00BB57CA">
      <w:pPr>
        <w:numPr>
          <w:ilvl w:val="1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Навигационное меню Портала</w:t>
      </w:r>
    </w:p>
    <w:p w14:paraId="2E2C35D0" w14:textId="77777777" w:rsidR="00C00AE0" w:rsidRPr="00C00AE0" w:rsidRDefault="00C00AE0" w:rsidP="00BB57CA">
      <w:pPr>
        <w:numPr>
          <w:ilvl w:val="1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Поиск по Порталу</w:t>
      </w:r>
    </w:p>
    <w:p w14:paraId="711949B2" w14:textId="77777777" w:rsidR="00C00AE0" w:rsidRPr="00C00AE0" w:rsidRDefault="00C00AE0" w:rsidP="00BB57CA">
      <w:pPr>
        <w:numPr>
          <w:ilvl w:val="1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Телефонный справочник АО «Тюменьэнерго»</w:t>
      </w:r>
    </w:p>
    <w:p w14:paraId="722D2966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Календарь отсутствий и замещений</w:t>
      </w:r>
    </w:p>
    <w:p w14:paraId="499A1215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 xml:space="preserve">Штабная информация </w:t>
      </w:r>
    </w:p>
    <w:p w14:paraId="36B49C5A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Справочная информация</w:t>
      </w:r>
    </w:p>
    <w:p w14:paraId="49DEF1AD" w14:textId="77777777" w:rsidR="00C00AE0" w:rsidRPr="00C00AE0" w:rsidRDefault="00C00AE0" w:rsidP="00BB57CA">
      <w:pPr>
        <w:numPr>
          <w:ilvl w:val="1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Библиотека документов</w:t>
      </w:r>
    </w:p>
    <w:p w14:paraId="08EA508B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Поиск документов</w:t>
      </w:r>
    </w:p>
    <w:p w14:paraId="20209E0B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Поиск периодических изданий</w:t>
      </w:r>
    </w:p>
    <w:p w14:paraId="1E5BD2A8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Шаблоны документов</w:t>
      </w:r>
    </w:p>
    <w:p w14:paraId="43AD3586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Реестр НТД ПАО Россети по техрегулированию</w:t>
      </w:r>
    </w:p>
    <w:p w14:paraId="66EB1BE3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Документы внешних организаций</w:t>
      </w:r>
    </w:p>
    <w:p w14:paraId="6499B4DF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Журнал регистрации ОРД</w:t>
      </w:r>
    </w:p>
    <w:p w14:paraId="77BCADF1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Документы интегрированной системы менеджмента</w:t>
      </w:r>
    </w:p>
    <w:p w14:paraId="1C69FC13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Доверенности</w:t>
      </w:r>
    </w:p>
    <w:p w14:paraId="28F832C1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Положения о структурных подразделениях</w:t>
      </w:r>
    </w:p>
    <w:p w14:paraId="54BFE563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ГИС-Профи</w:t>
      </w:r>
    </w:p>
    <w:p w14:paraId="60CFE78C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Энергопресс</w:t>
      </w:r>
    </w:p>
    <w:p w14:paraId="22F2C4DF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Документация на Портал</w:t>
      </w:r>
    </w:p>
    <w:p w14:paraId="56775EC6" w14:textId="77777777" w:rsidR="00C00AE0" w:rsidRPr="00C00AE0" w:rsidRDefault="00C00AE0" w:rsidP="00BB57CA">
      <w:pPr>
        <w:numPr>
          <w:ilvl w:val="1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Новостная лента</w:t>
      </w:r>
    </w:p>
    <w:p w14:paraId="3C7BC1E0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Новости</w:t>
      </w:r>
    </w:p>
    <w:p w14:paraId="72C97016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Корпоративная газета</w:t>
      </w:r>
    </w:p>
    <w:p w14:paraId="34DDE14C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Народные новости</w:t>
      </w:r>
    </w:p>
    <w:p w14:paraId="3F18EA44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Полезная информация</w:t>
      </w:r>
    </w:p>
    <w:p w14:paraId="39DFFB62" w14:textId="77777777" w:rsidR="00C00AE0" w:rsidRPr="00C00AE0" w:rsidRDefault="00C00AE0" w:rsidP="00BB57CA">
      <w:pPr>
        <w:numPr>
          <w:ilvl w:val="3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Афиша</w:t>
      </w:r>
    </w:p>
    <w:p w14:paraId="60BBBFC8" w14:textId="77777777" w:rsidR="00C00AE0" w:rsidRPr="00C00AE0" w:rsidRDefault="00C00AE0" w:rsidP="00BB57CA">
      <w:pPr>
        <w:numPr>
          <w:ilvl w:val="3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Банки</w:t>
      </w:r>
    </w:p>
    <w:p w14:paraId="1DB94C0D" w14:textId="77777777" w:rsidR="00C00AE0" w:rsidRPr="00C00AE0" w:rsidRDefault="00C00AE0" w:rsidP="00BB57CA">
      <w:pPr>
        <w:numPr>
          <w:ilvl w:val="3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Внимание</w:t>
      </w:r>
    </w:p>
    <w:p w14:paraId="68A753E1" w14:textId="77777777" w:rsidR="00C00AE0" w:rsidRPr="00C00AE0" w:rsidRDefault="00C00AE0" w:rsidP="00BB57CA">
      <w:pPr>
        <w:numPr>
          <w:ilvl w:val="3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День энергетика</w:t>
      </w:r>
    </w:p>
    <w:p w14:paraId="7649D1AD" w14:textId="77777777" w:rsidR="00C00AE0" w:rsidRPr="00C00AE0" w:rsidRDefault="00C00AE0" w:rsidP="00BB57CA">
      <w:pPr>
        <w:numPr>
          <w:ilvl w:val="3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Об изменении реквизитов</w:t>
      </w:r>
    </w:p>
    <w:p w14:paraId="08FDCC1E" w14:textId="77777777" w:rsidR="00C00AE0" w:rsidRPr="00C00AE0" w:rsidRDefault="00C00AE0" w:rsidP="00BB57CA">
      <w:pPr>
        <w:numPr>
          <w:ilvl w:val="3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Для использования в работе</w:t>
      </w:r>
    </w:p>
    <w:p w14:paraId="0B8C4E87" w14:textId="77777777" w:rsidR="00C00AE0" w:rsidRPr="00C00AE0" w:rsidRDefault="00C00AE0" w:rsidP="00BB57CA">
      <w:pPr>
        <w:numPr>
          <w:ilvl w:val="3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Правовые новости</w:t>
      </w:r>
    </w:p>
    <w:p w14:paraId="20AD4A4A" w14:textId="77777777" w:rsidR="00C00AE0" w:rsidRPr="00C00AE0" w:rsidRDefault="00C00AE0" w:rsidP="00BB57CA">
      <w:pPr>
        <w:numPr>
          <w:ilvl w:val="3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Срочно</w:t>
      </w:r>
    </w:p>
    <w:p w14:paraId="3307CA08" w14:textId="77777777" w:rsidR="00C00AE0" w:rsidRPr="00C00AE0" w:rsidRDefault="00C00AE0" w:rsidP="00BB57CA">
      <w:pPr>
        <w:numPr>
          <w:ilvl w:val="1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 xml:space="preserve">Заявки </w:t>
      </w:r>
    </w:p>
    <w:p w14:paraId="4CDE63E1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Бронирование зала совещаний</w:t>
      </w:r>
    </w:p>
    <w:p w14:paraId="0AAA99D0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Заказ автотранспорта</w:t>
      </w:r>
    </w:p>
    <w:p w14:paraId="4DDB89B1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Заявки на отправку корреспонденции</w:t>
      </w:r>
    </w:p>
    <w:p w14:paraId="7A3E2FED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ИТ-заявки</w:t>
      </w:r>
    </w:p>
    <w:p w14:paraId="3EC19521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Справка 2-НДФЛ</w:t>
      </w:r>
    </w:p>
    <w:p w14:paraId="2382DA8C" w14:textId="77777777" w:rsidR="00C00AE0" w:rsidRPr="00C00AE0" w:rsidRDefault="00C00AE0" w:rsidP="00BB57CA">
      <w:pPr>
        <w:numPr>
          <w:ilvl w:val="1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Карта Портала</w:t>
      </w:r>
    </w:p>
    <w:p w14:paraId="6E06F23E" w14:textId="77777777" w:rsidR="00C00AE0" w:rsidRPr="00C00AE0" w:rsidRDefault="00C00AE0" w:rsidP="00BB57CA">
      <w:pPr>
        <w:numPr>
          <w:ilvl w:val="1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 xml:space="preserve">Приемная управления безопасности </w:t>
      </w:r>
    </w:p>
    <w:p w14:paraId="1B881602" w14:textId="77777777" w:rsidR="00C00AE0" w:rsidRPr="00C00AE0" w:rsidRDefault="00C00AE0" w:rsidP="00BB57CA">
      <w:pPr>
        <w:numPr>
          <w:ilvl w:val="1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Доска объявлений</w:t>
      </w:r>
    </w:p>
    <w:p w14:paraId="4EC10A57" w14:textId="77777777" w:rsidR="00C00AE0" w:rsidRPr="00C00AE0" w:rsidRDefault="00C00AE0" w:rsidP="00BB57CA">
      <w:pPr>
        <w:numPr>
          <w:ilvl w:val="1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Фотогалерея</w:t>
      </w:r>
    </w:p>
    <w:p w14:paraId="5EB68D9C" w14:textId="77777777" w:rsidR="00C00AE0" w:rsidRPr="00C00AE0" w:rsidRDefault="00C00AE0" w:rsidP="00BB57CA">
      <w:pPr>
        <w:numPr>
          <w:ilvl w:val="1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Видеогалерея</w:t>
      </w:r>
    </w:p>
    <w:p w14:paraId="1C6389FE" w14:textId="77777777" w:rsidR="00C00AE0" w:rsidRPr="00C00AE0" w:rsidRDefault="00C00AE0" w:rsidP="00BB57CA">
      <w:pPr>
        <w:numPr>
          <w:ilvl w:val="1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Опросы и конкурсы</w:t>
      </w:r>
    </w:p>
    <w:p w14:paraId="31B19377" w14:textId="77777777" w:rsidR="00C00AE0" w:rsidRPr="00C00AE0" w:rsidRDefault="00C00AE0" w:rsidP="00BB57CA">
      <w:pPr>
        <w:numPr>
          <w:ilvl w:val="1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Отзывы и предложения по работе Портала</w:t>
      </w:r>
    </w:p>
    <w:p w14:paraId="04730CEF" w14:textId="77777777" w:rsidR="00C00AE0" w:rsidRPr="00C00AE0" w:rsidRDefault="00C00AE0" w:rsidP="00BB57CA">
      <w:pPr>
        <w:numPr>
          <w:ilvl w:val="1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lastRenderedPageBreak/>
        <w:t>Ссылки</w:t>
      </w:r>
      <w:r w:rsidRPr="00C00AE0">
        <w:rPr>
          <w:szCs w:val="28"/>
          <w:lang w:val="en-US" w:eastAsia="ru-RU"/>
        </w:rPr>
        <w:t xml:space="preserve"> </w:t>
      </w:r>
      <w:r w:rsidRPr="00C00AE0">
        <w:rPr>
          <w:rFonts w:eastAsia="Times New Roman"/>
          <w:szCs w:val="28"/>
          <w:lang w:eastAsia="ru-RU"/>
        </w:rPr>
        <w:t>на интернет ресурсы</w:t>
      </w:r>
    </w:p>
    <w:p w14:paraId="4CC3D1FD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Портал ПАО «Россети» (ссылка)</w:t>
      </w:r>
    </w:p>
    <w:p w14:paraId="0F5BB459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ГИС-Профи (ссылка)</w:t>
      </w:r>
    </w:p>
    <w:p w14:paraId="4C228137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 xml:space="preserve">Страница АО «Тюменьэнерго» в </w:t>
      </w:r>
      <w:r w:rsidRPr="00C00AE0">
        <w:rPr>
          <w:szCs w:val="28"/>
          <w:lang w:val="en-US" w:eastAsia="ru-RU"/>
        </w:rPr>
        <w:t>F</w:t>
      </w:r>
      <w:r w:rsidRPr="00C00AE0">
        <w:rPr>
          <w:szCs w:val="28"/>
          <w:lang w:eastAsia="ru-RU"/>
        </w:rPr>
        <w:t>acebook</w:t>
      </w:r>
    </w:p>
    <w:p w14:paraId="62C3EE60" w14:textId="77777777" w:rsidR="00C00AE0" w:rsidRPr="00C00AE0" w:rsidRDefault="00C00AE0" w:rsidP="00BB57CA">
      <w:pPr>
        <w:numPr>
          <w:ilvl w:val="2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Официальный сайт АО «Тюменьэнерго»</w:t>
      </w:r>
    </w:p>
    <w:p w14:paraId="119CB916" w14:textId="77777777" w:rsidR="00C00AE0" w:rsidRPr="00C00AE0" w:rsidRDefault="00C00AE0" w:rsidP="00BB57CA">
      <w:pPr>
        <w:numPr>
          <w:ilvl w:val="0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Раздел ДКиТ АСУ</w:t>
      </w:r>
    </w:p>
    <w:p w14:paraId="44753D29" w14:textId="77777777" w:rsidR="00C00AE0" w:rsidRPr="00C00AE0" w:rsidRDefault="00C00AE0" w:rsidP="00BB57CA">
      <w:pPr>
        <w:numPr>
          <w:ilvl w:val="1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Библиотека документов</w:t>
      </w:r>
    </w:p>
    <w:p w14:paraId="60B82243" w14:textId="77777777" w:rsidR="00C00AE0" w:rsidRPr="00C00AE0" w:rsidRDefault="00C00AE0" w:rsidP="00BB57CA">
      <w:pPr>
        <w:numPr>
          <w:ilvl w:val="1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Календарь отпусков</w:t>
      </w:r>
    </w:p>
    <w:p w14:paraId="1307526A" w14:textId="77777777" w:rsidR="00C00AE0" w:rsidRPr="00C00AE0" w:rsidRDefault="00C00AE0" w:rsidP="00BB57CA">
      <w:pPr>
        <w:numPr>
          <w:ilvl w:val="1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 xml:space="preserve">Мониторинг работ </w:t>
      </w:r>
    </w:p>
    <w:p w14:paraId="1AF15978" w14:textId="77777777" w:rsidR="00C00AE0" w:rsidRPr="00C00AE0" w:rsidRDefault="00C00AE0" w:rsidP="00BB57CA">
      <w:pPr>
        <w:numPr>
          <w:ilvl w:val="1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Задачи</w:t>
      </w:r>
    </w:p>
    <w:p w14:paraId="38020379" w14:textId="77777777" w:rsidR="00C00AE0" w:rsidRPr="00C00AE0" w:rsidRDefault="00C00AE0" w:rsidP="00BB57CA">
      <w:pPr>
        <w:numPr>
          <w:ilvl w:val="1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Проектный офис</w:t>
      </w:r>
    </w:p>
    <w:p w14:paraId="404BF93F" w14:textId="77777777" w:rsidR="00C00AE0" w:rsidRPr="00C00AE0" w:rsidRDefault="00C00AE0" w:rsidP="00BB57CA">
      <w:pPr>
        <w:numPr>
          <w:ilvl w:val="1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Планы работ УИСиС</w:t>
      </w:r>
    </w:p>
    <w:p w14:paraId="3DA5B9E2" w14:textId="77777777" w:rsidR="00C00AE0" w:rsidRPr="00C00AE0" w:rsidRDefault="00C00AE0" w:rsidP="00BB57CA">
      <w:pPr>
        <w:numPr>
          <w:ilvl w:val="1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Форум</w:t>
      </w:r>
    </w:p>
    <w:p w14:paraId="19D8DE55" w14:textId="77777777" w:rsidR="00C00AE0" w:rsidRPr="00C00AE0" w:rsidRDefault="00C00AE0" w:rsidP="00BB57CA">
      <w:pPr>
        <w:numPr>
          <w:ilvl w:val="1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 xml:space="preserve">Узел учета мероприятий ДКиТ АСУ </w:t>
      </w:r>
    </w:p>
    <w:p w14:paraId="2FD62471" w14:textId="77777777" w:rsidR="00C00AE0" w:rsidRPr="00C00AE0" w:rsidRDefault="00C00AE0" w:rsidP="00BB57CA">
      <w:pPr>
        <w:numPr>
          <w:ilvl w:val="1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Формирование отчетности</w:t>
      </w:r>
    </w:p>
    <w:p w14:paraId="4540DA6B" w14:textId="77777777" w:rsidR="00C00AE0" w:rsidRPr="00C00AE0" w:rsidRDefault="00C00AE0" w:rsidP="00BB57CA">
      <w:pPr>
        <w:numPr>
          <w:ilvl w:val="1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Фотографии электросетевых объектов</w:t>
      </w:r>
    </w:p>
    <w:p w14:paraId="64080CC4" w14:textId="77777777" w:rsidR="00C00AE0" w:rsidRPr="00C00AE0" w:rsidRDefault="00C00AE0" w:rsidP="00BB57CA">
      <w:pPr>
        <w:numPr>
          <w:ilvl w:val="0"/>
          <w:numId w:val="35"/>
        </w:numPr>
        <w:spacing w:after="0" w:line="240" w:lineRule="auto"/>
        <w:contextualSpacing/>
        <w:rPr>
          <w:szCs w:val="28"/>
          <w:lang w:eastAsia="ru-RU"/>
        </w:rPr>
      </w:pPr>
      <w:r w:rsidRPr="00C00AE0">
        <w:rPr>
          <w:szCs w:val="28"/>
          <w:lang w:eastAsia="ru-RU"/>
        </w:rPr>
        <w:t>Закупки</w:t>
      </w:r>
    </w:p>
    <w:p w14:paraId="7261E150" w14:textId="5C9F3BCD" w:rsidR="00E64E27" w:rsidRPr="005E4951" w:rsidRDefault="00E64E27" w:rsidP="005E4951">
      <w:pPr>
        <w:spacing w:after="0" w:line="240" w:lineRule="auto"/>
        <w:ind w:firstLine="567"/>
        <w:rPr>
          <w:szCs w:val="28"/>
          <w:lang w:eastAsia="ru-RU"/>
        </w:rPr>
      </w:pPr>
      <w:r>
        <w:t xml:space="preserve">Структурно-функциональная схема </w:t>
      </w:r>
      <w:r w:rsidR="00FC217C">
        <w:t xml:space="preserve">Портала </w:t>
      </w:r>
      <w:r>
        <w:t>изображена ниже</w:t>
      </w:r>
      <w:r w:rsidR="00EC5358" w:rsidRPr="00EC5358">
        <w:t xml:space="preserve"> (</w:t>
      </w:r>
      <w:r w:rsidR="00EC5358">
        <w:t xml:space="preserve">см. </w:t>
      </w:r>
      <w:r w:rsidR="009811EA">
        <w:fldChar w:fldCharType="begin"/>
      </w:r>
      <w:r w:rsidR="009811EA">
        <w:instrText xml:space="preserve"> REF _Ref445992502 \h  \* MERGEFORMAT </w:instrText>
      </w:r>
      <w:r w:rsidR="009811EA">
        <w:fldChar w:fldCharType="separate"/>
      </w:r>
      <w:r w:rsidR="00E22EDC" w:rsidRPr="00E22EDC">
        <w:t>Рисунок 1</w:t>
      </w:r>
      <w:r w:rsidR="009811EA">
        <w:fldChar w:fldCharType="end"/>
      </w:r>
      <w:r w:rsidR="009811EA">
        <w:t>)</w:t>
      </w:r>
      <w:r>
        <w:t xml:space="preserve">. </w:t>
      </w:r>
    </w:p>
    <w:p w14:paraId="57C3672C" w14:textId="77777777" w:rsidR="009811EA" w:rsidRDefault="009811EA" w:rsidP="00995063">
      <w:pPr>
        <w:pStyle w:val="aff4"/>
      </w:pPr>
    </w:p>
    <w:p w14:paraId="300DAD01" w14:textId="4CA5E9C1" w:rsidR="00E64E27" w:rsidRDefault="00E46227" w:rsidP="00995063">
      <w:pPr>
        <w:pStyle w:val="aff4"/>
        <w:rPr>
          <w:noProof/>
        </w:rPr>
      </w:pPr>
      <w:r w:rsidRPr="009178F5">
        <w:rPr>
          <w:noProof/>
        </w:rPr>
        <w:object w:dxaOrig="8010" w:dyaOrig="5955" w14:anchorId="451FE78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4.05pt;height:327.55pt" o:ole="">
            <v:imagedata r:id="rId18" o:title="" cropbottom="3478f"/>
          </v:shape>
          <o:OLEObject Type="Embed" ProgID="Visio.Drawing.15" ShapeID="_x0000_i1025" DrawAspect="Content" ObjectID="_1539524556" r:id="rId19"/>
        </w:object>
      </w:r>
    </w:p>
    <w:p w14:paraId="42FCC3AA" w14:textId="038F4891" w:rsidR="009811EA" w:rsidRPr="009811EA" w:rsidRDefault="00D25FF6" w:rsidP="000F654D">
      <w:pPr>
        <w:pStyle w:val="af1"/>
        <w:ind w:firstLine="0"/>
        <w:jc w:val="center"/>
        <w:rPr>
          <w:i/>
        </w:rPr>
      </w:pPr>
      <w:bookmarkStart w:id="27" w:name="_Ref445992502"/>
      <w:r>
        <w:rPr>
          <w:i/>
        </w:rPr>
        <w:t>Рисунок</w:t>
      </w:r>
      <w:r w:rsidR="009811EA" w:rsidRPr="009811EA">
        <w:rPr>
          <w:i/>
        </w:rPr>
        <w:t xml:space="preserve"> </w:t>
      </w:r>
      <w:r w:rsidR="009811EA" w:rsidRPr="009811EA">
        <w:rPr>
          <w:i/>
        </w:rPr>
        <w:fldChar w:fldCharType="begin"/>
      </w:r>
      <w:r w:rsidR="009811EA" w:rsidRPr="009811EA">
        <w:rPr>
          <w:i/>
        </w:rPr>
        <w:instrText xml:space="preserve"> SEQ Рисунок \* ARABIC </w:instrText>
      </w:r>
      <w:r w:rsidR="009811EA" w:rsidRPr="009811EA">
        <w:rPr>
          <w:i/>
        </w:rPr>
        <w:fldChar w:fldCharType="separate"/>
      </w:r>
      <w:r w:rsidR="00E22EDC">
        <w:rPr>
          <w:i/>
          <w:noProof/>
        </w:rPr>
        <w:t>1</w:t>
      </w:r>
      <w:r w:rsidR="009811EA" w:rsidRPr="009811EA">
        <w:rPr>
          <w:i/>
        </w:rPr>
        <w:fldChar w:fldCharType="end"/>
      </w:r>
      <w:bookmarkEnd w:id="27"/>
      <w:r w:rsidR="009811EA" w:rsidRPr="009811EA">
        <w:rPr>
          <w:i/>
        </w:rPr>
        <w:t>. Структурно-функциональная схема Портала</w:t>
      </w:r>
    </w:p>
    <w:p w14:paraId="4132895C" w14:textId="3A8F542F" w:rsidR="00E64E27" w:rsidRPr="007E62DD" w:rsidRDefault="00E64E27" w:rsidP="00BB57CA">
      <w:pPr>
        <w:pStyle w:val="afc"/>
        <w:numPr>
          <w:ilvl w:val="1"/>
          <w:numId w:val="19"/>
        </w:numPr>
        <w:ind w:left="567" w:hanging="567"/>
        <w:jc w:val="left"/>
        <w:rPr>
          <w:rFonts w:eastAsia="Times New Roman"/>
          <w:lang w:eastAsia="ru-RU"/>
        </w:rPr>
      </w:pPr>
      <w:bookmarkStart w:id="28" w:name="_Toc423359117"/>
      <w:bookmarkStart w:id="29" w:name="_Toc423966262"/>
      <w:bookmarkStart w:id="30" w:name="_Toc424118511"/>
      <w:bookmarkStart w:id="31" w:name="_Toc424550043"/>
      <w:bookmarkStart w:id="32" w:name="_Toc425258019"/>
      <w:bookmarkStart w:id="33" w:name="_Toc427327465"/>
      <w:bookmarkStart w:id="34" w:name="_Toc465336133"/>
      <w:r w:rsidRPr="007E62DD">
        <w:rPr>
          <w:rFonts w:eastAsia="Times New Roman"/>
          <w:lang w:eastAsia="ru-RU"/>
        </w:rPr>
        <w:t>Структура сайтов Портала</w:t>
      </w:r>
      <w:bookmarkEnd w:id="28"/>
      <w:bookmarkEnd w:id="29"/>
      <w:bookmarkEnd w:id="30"/>
      <w:bookmarkEnd w:id="31"/>
      <w:bookmarkEnd w:id="32"/>
      <w:bookmarkEnd w:id="33"/>
      <w:bookmarkEnd w:id="34"/>
    </w:p>
    <w:p w14:paraId="4ACC5ED2" w14:textId="77777777" w:rsidR="00E64E27" w:rsidRPr="00193B92" w:rsidRDefault="00E64E27" w:rsidP="00867C8B">
      <w:pPr>
        <w:spacing w:after="0" w:line="240" w:lineRule="auto"/>
        <w:ind w:firstLine="567"/>
      </w:pPr>
      <w:r w:rsidRPr="00193B92">
        <w:t xml:space="preserve">В структуре </w:t>
      </w:r>
      <w:r w:rsidRPr="00867C8B">
        <w:rPr>
          <w:szCs w:val="28"/>
          <w:lang w:eastAsia="ru-RU"/>
        </w:rPr>
        <w:t>Портала</w:t>
      </w:r>
      <w:r w:rsidRPr="00193B92">
        <w:t xml:space="preserve"> выделяются следующие отдельные сайты:</w:t>
      </w:r>
    </w:p>
    <w:p w14:paraId="1D5E744F" w14:textId="7F198C40" w:rsidR="00E64E27" w:rsidRPr="009811EA" w:rsidRDefault="003A4002" w:rsidP="0040429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9811EA">
        <w:rPr>
          <w:rFonts w:eastAsia="Times New Roman"/>
          <w:szCs w:val="24"/>
          <w:lang w:eastAsia="ru-RU"/>
        </w:rPr>
        <w:t>Сайт-коллекция</w:t>
      </w:r>
      <w:r w:rsidR="00E64E27" w:rsidRPr="009811EA">
        <w:rPr>
          <w:rFonts w:eastAsia="Times New Roman"/>
          <w:szCs w:val="24"/>
          <w:lang w:eastAsia="ru-RU"/>
        </w:rPr>
        <w:t xml:space="preserve"> </w:t>
      </w:r>
      <w:r w:rsidRPr="009811EA">
        <w:rPr>
          <w:rFonts w:eastAsia="Times New Roman"/>
          <w:szCs w:val="24"/>
          <w:lang w:eastAsia="ru-RU"/>
        </w:rPr>
        <w:t>Исполнительного Аппарата</w:t>
      </w:r>
      <w:r w:rsidR="00E64E27" w:rsidRPr="009811EA">
        <w:rPr>
          <w:rFonts w:eastAsia="Times New Roman"/>
          <w:szCs w:val="24"/>
          <w:lang w:eastAsia="ru-RU"/>
        </w:rPr>
        <w:t xml:space="preserve"> </w:t>
      </w:r>
      <w:r w:rsidR="00C46475" w:rsidRPr="00C46475">
        <w:rPr>
          <w:rFonts w:eastAsia="Times New Roman" w:cs="Arial"/>
          <w:szCs w:val="24"/>
          <w:lang w:eastAsia="ru-RU"/>
        </w:rPr>
        <w:t>–</w:t>
      </w:r>
      <w:r w:rsidR="00E64E27" w:rsidRPr="009811EA">
        <w:rPr>
          <w:rFonts w:eastAsia="Times New Roman"/>
          <w:szCs w:val="24"/>
          <w:lang w:eastAsia="ru-RU"/>
        </w:rPr>
        <w:t xml:space="preserve"> сайты для активации функциональных </w:t>
      </w:r>
      <w:r w:rsidR="00C00CD8" w:rsidRPr="00CF3813">
        <w:t>и информационных разделов</w:t>
      </w:r>
      <w:r w:rsidR="00E64E27" w:rsidRPr="009811EA">
        <w:rPr>
          <w:rFonts w:eastAsia="Times New Roman"/>
          <w:szCs w:val="24"/>
          <w:lang w:eastAsia="ru-RU"/>
        </w:rPr>
        <w:t>, используемых в рамках всего Общества, а также главной страницы Портала.</w:t>
      </w:r>
    </w:p>
    <w:p w14:paraId="4BA0C241" w14:textId="20225E29" w:rsidR="00E64E27" w:rsidRPr="003456E0" w:rsidRDefault="00057D8C" w:rsidP="0040429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3456E0">
        <w:rPr>
          <w:rFonts w:eastAsia="Times New Roman"/>
          <w:szCs w:val="24"/>
          <w:lang w:eastAsia="ru-RU"/>
        </w:rPr>
        <w:lastRenderedPageBreak/>
        <w:t>Сайт</w:t>
      </w:r>
      <w:r w:rsidR="00E64E27" w:rsidRPr="003456E0">
        <w:rPr>
          <w:rFonts w:eastAsia="Times New Roman"/>
          <w:szCs w:val="24"/>
          <w:lang w:eastAsia="ru-RU"/>
        </w:rPr>
        <w:t xml:space="preserve"> СП</w:t>
      </w:r>
      <w:r w:rsidR="00CB6932" w:rsidRPr="003456E0">
        <w:rPr>
          <w:rFonts w:eastAsia="Times New Roman"/>
          <w:szCs w:val="24"/>
          <w:lang w:eastAsia="ru-RU"/>
        </w:rPr>
        <w:t xml:space="preserve"> – </w:t>
      </w:r>
      <w:r w:rsidR="00E64E27" w:rsidRPr="003456E0">
        <w:rPr>
          <w:rFonts w:eastAsia="Times New Roman"/>
          <w:szCs w:val="24"/>
          <w:lang w:eastAsia="ru-RU"/>
        </w:rPr>
        <w:t xml:space="preserve">сайты для активации функциональных </w:t>
      </w:r>
      <w:r w:rsidR="00C00CD8" w:rsidRPr="003456E0">
        <w:t>и информационных разделов</w:t>
      </w:r>
      <w:r w:rsidR="00E64E27" w:rsidRPr="003456E0">
        <w:rPr>
          <w:rFonts w:eastAsia="Times New Roman"/>
          <w:szCs w:val="24"/>
          <w:lang w:eastAsia="ru-RU"/>
        </w:rPr>
        <w:t xml:space="preserve">, используемых СП независимо, а также </w:t>
      </w:r>
      <w:r w:rsidR="00CB6932" w:rsidRPr="003456E0">
        <w:rPr>
          <w:rFonts w:eastAsia="Times New Roman"/>
          <w:szCs w:val="24"/>
          <w:lang w:eastAsia="ru-RU"/>
        </w:rPr>
        <w:t xml:space="preserve">для </w:t>
      </w:r>
      <w:r w:rsidR="00E64E27" w:rsidRPr="003456E0">
        <w:rPr>
          <w:rFonts w:eastAsia="Times New Roman"/>
          <w:szCs w:val="24"/>
          <w:lang w:eastAsia="ru-RU"/>
        </w:rPr>
        <w:t>создания информационных разделов СП.</w:t>
      </w:r>
    </w:p>
    <w:p w14:paraId="7149235C" w14:textId="40216CF7" w:rsidR="00E64E27" w:rsidRPr="009811EA" w:rsidRDefault="00EC5039" w:rsidP="0011350A">
      <w:pPr>
        <w:pStyle w:val="ac"/>
        <w:numPr>
          <w:ilvl w:val="0"/>
          <w:numId w:val="1"/>
        </w:numPr>
        <w:tabs>
          <w:tab w:val="left" w:pos="4111"/>
        </w:tabs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9811EA">
        <w:rPr>
          <w:rFonts w:eastAsia="Times New Roman"/>
          <w:szCs w:val="24"/>
          <w:lang w:eastAsia="ru-RU"/>
        </w:rPr>
        <w:t>Сайт</w:t>
      </w:r>
      <w:r w:rsidR="00057D8C">
        <w:rPr>
          <w:rFonts w:eastAsia="Times New Roman"/>
          <w:szCs w:val="24"/>
          <w:lang w:eastAsia="ru-RU"/>
        </w:rPr>
        <w:t xml:space="preserve"> </w:t>
      </w:r>
      <w:r w:rsidR="00E64E27" w:rsidRPr="009811EA">
        <w:rPr>
          <w:rFonts w:eastAsia="Times New Roman"/>
          <w:szCs w:val="24"/>
          <w:lang w:eastAsia="ru-RU"/>
        </w:rPr>
        <w:t>филиал</w:t>
      </w:r>
      <w:r w:rsidR="00541A82" w:rsidRPr="009811EA">
        <w:rPr>
          <w:rFonts w:eastAsia="Times New Roman"/>
          <w:szCs w:val="24"/>
          <w:lang w:eastAsia="ru-RU"/>
        </w:rPr>
        <w:t>а</w:t>
      </w:r>
      <w:r w:rsidR="00CB6932">
        <w:rPr>
          <w:rFonts w:eastAsia="Times New Roman"/>
          <w:szCs w:val="24"/>
          <w:lang w:eastAsia="ru-RU"/>
        </w:rPr>
        <w:t xml:space="preserve"> – </w:t>
      </w:r>
      <w:r w:rsidR="00E64E27" w:rsidRPr="009811EA">
        <w:rPr>
          <w:rFonts w:eastAsia="Times New Roman"/>
          <w:szCs w:val="24"/>
          <w:lang w:eastAsia="ru-RU"/>
        </w:rPr>
        <w:t xml:space="preserve">сайты для активации функциональных </w:t>
      </w:r>
      <w:r w:rsidR="00C00CD8" w:rsidRPr="00CF3813">
        <w:t>и информационных разделов</w:t>
      </w:r>
      <w:r w:rsidR="00E64E27" w:rsidRPr="009811EA">
        <w:rPr>
          <w:rFonts w:eastAsia="Times New Roman"/>
          <w:szCs w:val="24"/>
          <w:lang w:eastAsia="ru-RU"/>
        </w:rPr>
        <w:t xml:space="preserve">, используемых филиалами независимо, а также </w:t>
      </w:r>
      <w:r w:rsidR="00CB6932">
        <w:rPr>
          <w:rFonts w:eastAsia="Times New Roman"/>
          <w:szCs w:val="24"/>
          <w:lang w:eastAsia="ru-RU"/>
        </w:rPr>
        <w:t xml:space="preserve">для </w:t>
      </w:r>
      <w:r w:rsidR="00E64E27" w:rsidRPr="009811EA">
        <w:rPr>
          <w:rFonts w:eastAsia="Times New Roman"/>
          <w:szCs w:val="24"/>
          <w:lang w:eastAsia="ru-RU"/>
        </w:rPr>
        <w:t>создания информационных разделов филиалов.</w:t>
      </w:r>
    </w:p>
    <w:p w14:paraId="1DDE61E8" w14:textId="7CC49005" w:rsidR="00E64E27" w:rsidRPr="009811EA" w:rsidRDefault="00EC5039" w:rsidP="0040429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9811EA">
        <w:rPr>
          <w:rFonts w:eastAsia="Times New Roman"/>
          <w:szCs w:val="24"/>
          <w:lang w:eastAsia="ru-RU"/>
        </w:rPr>
        <w:t>Сайт-коллекция</w:t>
      </w:r>
      <w:r w:rsidR="00E64E27" w:rsidRPr="009811EA">
        <w:rPr>
          <w:rFonts w:eastAsia="Times New Roman"/>
          <w:szCs w:val="24"/>
          <w:lang w:eastAsia="ru-RU"/>
        </w:rPr>
        <w:t xml:space="preserve"> Закупки – сайты для активации функциональных возможностей </w:t>
      </w:r>
      <w:r w:rsidR="000E421C">
        <w:rPr>
          <w:rFonts w:eastAsia="Times New Roman"/>
          <w:szCs w:val="24"/>
          <w:lang w:eastAsia="ru-RU"/>
        </w:rPr>
        <w:t>раздела</w:t>
      </w:r>
      <w:r w:rsidR="000E421C" w:rsidRPr="009811EA">
        <w:rPr>
          <w:rFonts w:eastAsia="Times New Roman"/>
          <w:szCs w:val="24"/>
          <w:lang w:eastAsia="ru-RU"/>
        </w:rPr>
        <w:t xml:space="preserve"> </w:t>
      </w:r>
      <w:r w:rsidR="00E64E27" w:rsidRPr="009811EA">
        <w:rPr>
          <w:rFonts w:eastAsia="Times New Roman"/>
          <w:szCs w:val="24"/>
          <w:lang w:eastAsia="ru-RU"/>
        </w:rPr>
        <w:t>закупок.</w:t>
      </w:r>
    </w:p>
    <w:p w14:paraId="775EC0E4" w14:textId="416E4EDA" w:rsidR="00E64E27" w:rsidRPr="009811EA" w:rsidRDefault="00EC5039" w:rsidP="0040429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9811EA">
        <w:rPr>
          <w:rFonts w:eastAsia="Times New Roman"/>
          <w:szCs w:val="24"/>
          <w:lang w:eastAsia="ru-RU"/>
        </w:rPr>
        <w:t>Сайт</w:t>
      </w:r>
      <w:r w:rsidR="00057D8C">
        <w:rPr>
          <w:rFonts w:eastAsia="Times New Roman"/>
          <w:szCs w:val="24"/>
          <w:lang w:eastAsia="ru-RU"/>
        </w:rPr>
        <w:t xml:space="preserve"> </w:t>
      </w:r>
      <w:r w:rsidR="00E64E27" w:rsidRPr="009811EA">
        <w:rPr>
          <w:rFonts w:eastAsia="Times New Roman"/>
          <w:szCs w:val="24"/>
          <w:lang w:eastAsia="ru-RU"/>
        </w:rPr>
        <w:t xml:space="preserve">ДКиТ АСУ – сайты для активации функциональных </w:t>
      </w:r>
      <w:r w:rsidR="00C00CD8" w:rsidRPr="00CF3813">
        <w:t xml:space="preserve">и информационных разделов </w:t>
      </w:r>
      <w:r w:rsidR="00E64E27" w:rsidRPr="009811EA">
        <w:rPr>
          <w:rFonts w:eastAsia="Times New Roman"/>
          <w:szCs w:val="24"/>
          <w:lang w:eastAsia="ru-RU"/>
        </w:rPr>
        <w:t>ДКиТ АСУ.</w:t>
      </w:r>
    </w:p>
    <w:p w14:paraId="091AF334" w14:textId="795329BB" w:rsidR="00E64E27" w:rsidRPr="009811EA" w:rsidRDefault="00EC5039" w:rsidP="0040429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9811EA">
        <w:rPr>
          <w:rFonts w:eastAsia="Times New Roman"/>
          <w:szCs w:val="24"/>
          <w:lang w:eastAsia="ru-RU"/>
        </w:rPr>
        <w:t>Сайт</w:t>
      </w:r>
      <w:r w:rsidR="00057D8C">
        <w:rPr>
          <w:rFonts w:eastAsia="Times New Roman"/>
          <w:szCs w:val="24"/>
          <w:lang w:eastAsia="ru-RU"/>
        </w:rPr>
        <w:t xml:space="preserve"> </w:t>
      </w:r>
      <w:r w:rsidR="00E64E27" w:rsidRPr="009811EA">
        <w:rPr>
          <w:rFonts w:eastAsia="Times New Roman"/>
          <w:szCs w:val="24"/>
          <w:lang w:eastAsia="ru-RU"/>
        </w:rPr>
        <w:t>П</w:t>
      </w:r>
      <w:r w:rsidR="009E0E4A" w:rsidRPr="009811EA">
        <w:rPr>
          <w:rFonts w:eastAsia="Times New Roman"/>
          <w:szCs w:val="24"/>
          <w:lang w:eastAsia="ru-RU"/>
        </w:rPr>
        <w:t>роектного офиса</w:t>
      </w:r>
      <w:r w:rsidR="00E64E27" w:rsidRPr="009811EA">
        <w:rPr>
          <w:rFonts w:eastAsia="Times New Roman"/>
          <w:szCs w:val="24"/>
          <w:lang w:eastAsia="ru-RU"/>
        </w:rPr>
        <w:t xml:space="preserve"> – сайты для активации функциональных возможностей Проектного офиса.</w:t>
      </w:r>
    </w:p>
    <w:p w14:paraId="69F0B57B" w14:textId="6FC7C017" w:rsidR="00E64E27" w:rsidRPr="009811EA" w:rsidRDefault="00EC5039" w:rsidP="0040429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9811EA">
        <w:rPr>
          <w:rFonts w:eastAsia="Times New Roman"/>
          <w:szCs w:val="24"/>
          <w:lang w:eastAsia="ru-RU"/>
        </w:rPr>
        <w:t>Сайт</w:t>
      </w:r>
      <w:r w:rsidR="00057D8C">
        <w:rPr>
          <w:rFonts w:eastAsia="Times New Roman"/>
          <w:szCs w:val="24"/>
          <w:lang w:eastAsia="ru-RU"/>
        </w:rPr>
        <w:t xml:space="preserve"> </w:t>
      </w:r>
      <w:r w:rsidR="00E64E27" w:rsidRPr="009811EA">
        <w:rPr>
          <w:rFonts w:eastAsia="Times New Roman"/>
          <w:szCs w:val="24"/>
          <w:lang w:eastAsia="ru-RU"/>
        </w:rPr>
        <w:t>Библиотеки документов – сайты для активации функциональных возможностей Библиотеки документов.</w:t>
      </w:r>
    </w:p>
    <w:p w14:paraId="526F143D" w14:textId="38AF70DF" w:rsidR="00E64E27" w:rsidRPr="009811EA" w:rsidRDefault="00EC5039" w:rsidP="0040429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9811EA">
        <w:rPr>
          <w:rFonts w:eastAsia="Times New Roman"/>
          <w:szCs w:val="24"/>
          <w:lang w:eastAsia="ru-RU"/>
        </w:rPr>
        <w:t>Сайт-коллекция</w:t>
      </w:r>
      <w:r w:rsidR="00E64E27" w:rsidRPr="009811EA">
        <w:rPr>
          <w:rFonts w:eastAsia="Times New Roman"/>
          <w:szCs w:val="24"/>
          <w:lang w:eastAsia="ru-RU"/>
        </w:rPr>
        <w:t xml:space="preserve"> Регистрации корреспонденции – сайты для активации функциональных возможностей Регистрации почтовой и экспресс корреспонденции.</w:t>
      </w:r>
    </w:p>
    <w:p w14:paraId="0A6838DD" w14:textId="15BD3512" w:rsidR="00E64E27" w:rsidRPr="009811EA" w:rsidRDefault="00EC5039" w:rsidP="0040429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9811EA">
        <w:rPr>
          <w:rFonts w:eastAsia="Times New Roman"/>
          <w:szCs w:val="24"/>
          <w:lang w:eastAsia="ru-RU"/>
        </w:rPr>
        <w:t xml:space="preserve">Сайт-коллекция </w:t>
      </w:r>
      <w:r w:rsidR="00F42C3B" w:rsidRPr="009811EA">
        <w:rPr>
          <w:rFonts w:eastAsia="Times New Roman"/>
          <w:szCs w:val="24"/>
          <w:lang w:eastAsia="ru-RU"/>
        </w:rPr>
        <w:t>ЛС</w:t>
      </w:r>
      <w:r w:rsidR="00CB6932">
        <w:rPr>
          <w:rFonts w:eastAsia="Times New Roman"/>
          <w:szCs w:val="24"/>
          <w:lang w:eastAsia="ru-RU"/>
        </w:rPr>
        <w:t xml:space="preserve"> – </w:t>
      </w:r>
      <w:r w:rsidR="00E64E27" w:rsidRPr="009811EA">
        <w:rPr>
          <w:rFonts w:eastAsia="Times New Roman"/>
          <w:szCs w:val="24"/>
          <w:lang w:eastAsia="ru-RU"/>
        </w:rPr>
        <w:t xml:space="preserve">сайты для активации элементов </w:t>
      </w:r>
      <w:r w:rsidR="00F42C3B" w:rsidRPr="009811EA">
        <w:rPr>
          <w:rFonts w:eastAsia="Times New Roman"/>
          <w:szCs w:val="24"/>
          <w:lang w:eastAsia="ru-RU"/>
        </w:rPr>
        <w:t>личных сайтов</w:t>
      </w:r>
      <w:r w:rsidR="00E64E27" w:rsidRPr="009811EA">
        <w:rPr>
          <w:rFonts w:eastAsia="Times New Roman"/>
          <w:szCs w:val="24"/>
          <w:lang w:eastAsia="ru-RU"/>
        </w:rPr>
        <w:t xml:space="preserve"> Пользователей Портала.</w:t>
      </w:r>
    </w:p>
    <w:p w14:paraId="1B21D896" w14:textId="77777777" w:rsidR="00CB6932" w:rsidRDefault="00CB6932" w:rsidP="00995063">
      <w:pPr>
        <w:pStyle w:val="aff4"/>
      </w:pPr>
    </w:p>
    <w:p w14:paraId="2ADBE837" w14:textId="2156F170" w:rsidR="00E64E27" w:rsidRDefault="00E64E27" w:rsidP="00867C8B">
      <w:pPr>
        <w:spacing w:after="0" w:line="240" w:lineRule="auto"/>
        <w:ind w:firstLine="567"/>
      </w:pPr>
      <w:r w:rsidRPr="00CB6932">
        <w:t xml:space="preserve">Схема сайтов </w:t>
      </w:r>
      <w:r w:rsidRPr="00867C8B">
        <w:rPr>
          <w:szCs w:val="28"/>
          <w:lang w:eastAsia="ru-RU"/>
        </w:rPr>
        <w:t>Портала</w:t>
      </w:r>
      <w:r w:rsidRPr="00CB6932">
        <w:t xml:space="preserve"> приведена ниже</w:t>
      </w:r>
      <w:r w:rsidR="00CB6932">
        <w:t xml:space="preserve"> (см. </w:t>
      </w:r>
      <w:r w:rsidR="00CB6932">
        <w:fldChar w:fldCharType="begin"/>
      </w:r>
      <w:r w:rsidR="00CB6932">
        <w:instrText xml:space="preserve"> REF _Ref445993246 \h  \* MERGEFORMAT </w:instrText>
      </w:r>
      <w:r w:rsidR="00CB6932">
        <w:fldChar w:fldCharType="separate"/>
      </w:r>
      <w:r w:rsidR="00E22EDC" w:rsidRPr="00E22EDC">
        <w:t>Рисунок 2</w:t>
      </w:r>
      <w:r w:rsidR="00CB6932">
        <w:fldChar w:fldCharType="end"/>
      </w:r>
      <w:r w:rsidR="00CB6932">
        <w:t>)</w:t>
      </w:r>
      <w:r w:rsidRPr="00CB6932">
        <w:t>.</w:t>
      </w:r>
    </w:p>
    <w:p w14:paraId="7C7EBCE5" w14:textId="77777777" w:rsidR="00CB6932" w:rsidRDefault="00CB6932" w:rsidP="00995063">
      <w:pPr>
        <w:pStyle w:val="aff4"/>
      </w:pPr>
    </w:p>
    <w:p w14:paraId="776ECB45" w14:textId="6EFF3654" w:rsidR="00CB6932" w:rsidRPr="00CB6932" w:rsidRDefault="00DC2F83" w:rsidP="00995063">
      <w:pPr>
        <w:pStyle w:val="aff4"/>
        <w:rPr>
          <w:noProof/>
        </w:rPr>
      </w:pPr>
      <w:r w:rsidRPr="00193B92">
        <w:rPr>
          <w:noProof/>
        </w:rPr>
        <w:object w:dxaOrig="18195" w:dyaOrig="7830" w14:anchorId="7401F038">
          <v:shape id="_x0000_i1026" type="#_x0000_t75" style="width:467.7pt;height:201.1pt" o:ole="">
            <v:imagedata r:id="rId20" o:title=""/>
          </v:shape>
          <o:OLEObject Type="Embed" ProgID="Visio.Drawing.15" ShapeID="_x0000_i1026" DrawAspect="Content" ObjectID="_1539524557" r:id="rId21"/>
        </w:object>
      </w:r>
    </w:p>
    <w:p w14:paraId="7149B4F7" w14:textId="48B2E857" w:rsidR="00CB6932" w:rsidRPr="009811EA" w:rsidRDefault="00D25FF6" w:rsidP="00CB6932">
      <w:pPr>
        <w:pStyle w:val="af1"/>
        <w:ind w:firstLine="0"/>
        <w:jc w:val="center"/>
        <w:rPr>
          <w:i/>
        </w:rPr>
      </w:pPr>
      <w:bookmarkStart w:id="35" w:name="_Ref445993246"/>
      <w:r>
        <w:rPr>
          <w:i/>
        </w:rPr>
        <w:t>Рисунок</w:t>
      </w:r>
      <w:r w:rsidR="00CB6932" w:rsidRPr="009811EA">
        <w:rPr>
          <w:i/>
        </w:rPr>
        <w:t xml:space="preserve"> </w:t>
      </w:r>
      <w:r w:rsidR="00CB6932" w:rsidRPr="009811EA">
        <w:rPr>
          <w:i/>
        </w:rPr>
        <w:fldChar w:fldCharType="begin"/>
      </w:r>
      <w:r w:rsidR="00CB6932" w:rsidRPr="009811EA">
        <w:rPr>
          <w:i/>
        </w:rPr>
        <w:instrText xml:space="preserve"> SEQ Рисунок \* ARABIC </w:instrText>
      </w:r>
      <w:r w:rsidR="00CB6932" w:rsidRPr="009811EA">
        <w:rPr>
          <w:i/>
        </w:rPr>
        <w:fldChar w:fldCharType="separate"/>
      </w:r>
      <w:r w:rsidR="00E22EDC">
        <w:rPr>
          <w:i/>
          <w:noProof/>
        </w:rPr>
        <w:t>2</w:t>
      </w:r>
      <w:r w:rsidR="00CB6932" w:rsidRPr="009811EA">
        <w:rPr>
          <w:i/>
        </w:rPr>
        <w:fldChar w:fldCharType="end"/>
      </w:r>
      <w:bookmarkEnd w:id="35"/>
      <w:r w:rsidR="00CB6932" w:rsidRPr="009811EA">
        <w:rPr>
          <w:i/>
        </w:rPr>
        <w:t xml:space="preserve">. </w:t>
      </w:r>
      <w:r w:rsidR="00CB6932" w:rsidRPr="00A663EE">
        <w:rPr>
          <w:i/>
          <w:noProof/>
        </w:rPr>
        <w:t xml:space="preserve">Схема </w:t>
      </w:r>
      <w:r w:rsidR="00CB6932">
        <w:rPr>
          <w:i/>
          <w:noProof/>
        </w:rPr>
        <w:t>сайтов Портала</w:t>
      </w:r>
    </w:p>
    <w:p w14:paraId="29598DAF" w14:textId="7C1AB99D" w:rsidR="00E64E27" w:rsidRDefault="00E64E27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Распределение</w:t>
      </w:r>
      <w:r w:rsidRPr="00CF3813">
        <w:t xml:space="preserve"> функциональных и информационных разделов на сайтах Портала выполнено в соответствии с правилами, приведенными ниже</w:t>
      </w:r>
      <w:r w:rsidR="00CF3813">
        <w:t xml:space="preserve"> (см. </w:t>
      </w:r>
      <w:r w:rsidR="00CF3813" w:rsidRPr="00CF3813">
        <w:fldChar w:fldCharType="begin"/>
      </w:r>
      <w:r w:rsidR="00CF3813" w:rsidRPr="00CF3813">
        <w:instrText xml:space="preserve"> REF _Ref445993377 \h  \* MERGEFORMAT </w:instrText>
      </w:r>
      <w:r w:rsidR="00CF3813" w:rsidRPr="00CF3813">
        <w:fldChar w:fldCharType="separate"/>
      </w:r>
      <w:r w:rsidR="00E22EDC" w:rsidRPr="00E22EDC">
        <w:t>Таблица 1</w:t>
      </w:r>
      <w:r w:rsidR="00CF3813" w:rsidRPr="00CF3813">
        <w:fldChar w:fldCharType="end"/>
      </w:r>
      <w:r w:rsidR="00CF3813" w:rsidRPr="00CF3813">
        <w:t>)</w:t>
      </w:r>
      <w:r w:rsidRPr="00CF3813">
        <w:t>.</w:t>
      </w:r>
    </w:p>
    <w:p w14:paraId="6B9D2C6B" w14:textId="70736854" w:rsidR="00E64E27" w:rsidRPr="00CF3813" w:rsidRDefault="009F42BF" w:rsidP="00CF3813">
      <w:pPr>
        <w:pStyle w:val="af1"/>
        <w:keepNext/>
        <w:spacing w:before="200"/>
        <w:rPr>
          <w:i/>
        </w:rPr>
      </w:pPr>
      <w:bookmarkStart w:id="36" w:name="_Ref445993377"/>
      <w:r>
        <w:rPr>
          <w:i/>
        </w:rPr>
        <w:t>Таблица</w:t>
      </w:r>
      <w:r w:rsidR="00E64E27" w:rsidRPr="00CF3813">
        <w:rPr>
          <w:i/>
        </w:rPr>
        <w:t xml:space="preserve"> </w:t>
      </w:r>
      <w:r w:rsidR="001E4948" w:rsidRPr="00CF3813">
        <w:rPr>
          <w:i/>
        </w:rPr>
        <w:fldChar w:fldCharType="begin"/>
      </w:r>
      <w:r w:rsidR="001E4948" w:rsidRPr="00CF3813">
        <w:rPr>
          <w:i/>
        </w:rPr>
        <w:instrText xml:space="preserve"> SEQ Таблица \* ARABIC </w:instrText>
      </w:r>
      <w:r w:rsidR="001E4948" w:rsidRPr="00CF3813">
        <w:rPr>
          <w:i/>
        </w:rPr>
        <w:fldChar w:fldCharType="separate"/>
      </w:r>
      <w:r w:rsidR="00E22EDC">
        <w:rPr>
          <w:i/>
          <w:noProof/>
        </w:rPr>
        <w:t>1</w:t>
      </w:r>
      <w:r w:rsidR="001E4948" w:rsidRPr="00CF3813">
        <w:rPr>
          <w:i/>
        </w:rPr>
        <w:fldChar w:fldCharType="end"/>
      </w:r>
      <w:bookmarkEnd w:id="36"/>
      <w:r w:rsidR="00E64E27" w:rsidRPr="00CF3813">
        <w:rPr>
          <w:i/>
        </w:rPr>
        <w:t xml:space="preserve"> – Распределение </w:t>
      </w:r>
      <w:r w:rsidR="000875A9">
        <w:rPr>
          <w:i/>
        </w:rPr>
        <w:t>разделов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356"/>
        <w:gridCol w:w="1927"/>
        <w:gridCol w:w="4149"/>
        <w:gridCol w:w="2912"/>
      </w:tblGrid>
      <w:tr w:rsidR="00FD7D7A" w:rsidRPr="004C397E" w14:paraId="57BD8691" w14:textId="5436CB36" w:rsidTr="00935103">
        <w:trPr>
          <w:trHeight w:val="20"/>
          <w:tblHeader/>
          <w:jc w:val="center"/>
        </w:trPr>
        <w:tc>
          <w:tcPr>
            <w:tcW w:w="190" w:type="pct"/>
            <w:shd w:val="clear" w:color="auto" w:fill="E7E6E6" w:themeFill="background2"/>
            <w:vAlign w:val="center"/>
          </w:tcPr>
          <w:p w14:paraId="07BDE768" w14:textId="77777777" w:rsidR="00FD7D7A" w:rsidRPr="004C397E" w:rsidRDefault="00FD7D7A" w:rsidP="00CF3813">
            <w:pPr>
              <w:pStyle w:val="aff7"/>
              <w:keepNext/>
              <w:spacing w:line="240" w:lineRule="auto"/>
              <w:jc w:val="center"/>
            </w:pPr>
            <w:r w:rsidRPr="004C397E">
              <w:t>№</w:t>
            </w:r>
          </w:p>
        </w:tc>
        <w:tc>
          <w:tcPr>
            <w:tcW w:w="1031" w:type="pct"/>
            <w:shd w:val="clear" w:color="auto" w:fill="E7E6E6" w:themeFill="background2"/>
            <w:vAlign w:val="center"/>
          </w:tcPr>
          <w:p w14:paraId="1B632EDD" w14:textId="77777777" w:rsidR="00FD7D7A" w:rsidRPr="004C397E" w:rsidRDefault="00FD7D7A" w:rsidP="00CF3813">
            <w:pPr>
              <w:pStyle w:val="aff7"/>
              <w:keepNext/>
              <w:spacing w:line="240" w:lineRule="auto"/>
              <w:jc w:val="center"/>
            </w:pPr>
            <w:r>
              <w:t>Размещение</w:t>
            </w:r>
          </w:p>
        </w:tc>
        <w:tc>
          <w:tcPr>
            <w:tcW w:w="2220" w:type="pct"/>
            <w:shd w:val="clear" w:color="auto" w:fill="E7E6E6" w:themeFill="background2"/>
            <w:vAlign w:val="center"/>
          </w:tcPr>
          <w:p w14:paraId="4709A2F6" w14:textId="1288D029" w:rsidR="00FD7D7A" w:rsidRPr="004C397E" w:rsidRDefault="00FD7D7A" w:rsidP="00CF3813">
            <w:pPr>
              <w:pStyle w:val="aff7"/>
              <w:keepNext/>
              <w:spacing w:line="240" w:lineRule="auto"/>
              <w:jc w:val="center"/>
            </w:pPr>
            <w:r>
              <w:t>Разделы</w:t>
            </w:r>
          </w:p>
        </w:tc>
        <w:tc>
          <w:tcPr>
            <w:tcW w:w="1558" w:type="pct"/>
            <w:shd w:val="clear" w:color="auto" w:fill="E7E6E6" w:themeFill="background2"/>
          </w:tcPr>
          <w:p w14:paraId="551EC6B5" w14:textId="03286263" w:rsidR="00FD7D7A" w:rsidRDefault="00FD7D7A" w:rsidP="00CF3813">
            <w:pPr>
              <w:pStyle w:val="aff7"/>
              <w:keepNext/>
              <w:spacing w:line="240" w:lineRule="auto"/>
              <w:jc w:val="center"/>
            </w:pPr>
            <w:r>
              <w:t>Тип</w:t>
            </w:r>
            <w:r w:rsidR="00DC7E14">
              <w:t>, используемый в основе раздела</w:t>
            </w:r>
          </w:p>
        </w:tc>
      </w:tr>
      <w:tr w:rsidR="00FD7D7A" w:rsidRPr="004C397E" w14:paraId="2A2A849E" w14:textId="18BA03C5" w:rsidTr="00935103">
        <w:trPr>
          <w:trHeight w:val="20"/>
          <w:jc w:val="center"/>
        </w:trPr>
        <w:tc>
          <w:tcPr>
            <w:tcW w:w="190" w:type="pct"/>
            <w:vMerge w:val="restart"/>
          </w:tcPr>
          <w:p w14:paraId="1CE0424B" w14:textId="46288FD9" w:rsidR="00FD7D7A" w:rsidRPr="004C397E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1031" w:type="pct"/>
            <w:vMerge w:val="restart"/>
          </w:tcPr>
          <w:p w14:paraId="625BF403" w14:textId="727CE7E4" w:rsidR="00FD7D7A" w:rsidRPr="004C397E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 w:rsidRPr="009E0E4A">
              <w:rPr>
                <w:rFonts w:ascii="Times New Roman" w:hAnsi="Times New Roman" w:cs="Times New Roman"/>
              </w:rPr>
              <w:t xml:space="preserve">Сайт-коллекция </w:t>
            </w:r>
            <w:r>
              <w:rPr>
                <w:rFonts w:ascii="Times New Roman" w:hAnsi="Times New Roman" w:cs="Times New Roman"/>
              </w:rPr>
              <w:t>Исполнительного аппарата</w:t>
            </w:r>
          </w:p>
        </w:tc>
        <w:tc>
          <w:tcPr>
            <w:tcW w:w="2220" w:type="pct"/>
          </w:tcPr>
          <w:p w14:paraId="0388978C" w14:textId="62C086F1" w:rsidR="00FD7D7A" w:rsidRPr="0095523E" w:rsidRDefault="00FD7D7A" w:rsidP="00AB62E8">
            <w:pPr>
              <w:pStyle w:val="00"/>
              <w:numPr>
                <w:ilvl w:val="0"/>
                <w:numId w:val="10"/>
              </w:numPr>
              <w:spacing w:before="0" w:after="0"/>
              <w:ind w:left="357" w:hanging="357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Навигация по Порталу</w:t>
            </w:r>
          </w:p>
        </w:tc>
        <w:tc>
          <w:tcPr>
            <w:tcW w:w="1558" w:type="pct"/>
          </w:tcPr>
          <w:p w14:paraId="332F5344" w14:textId="6B6AD34A" w:rsidR="00FD7D7A" w:rsidRPr="004C397E" w:rsidRDefault="00FD7D7A" w:rsidP="00FD7D7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Навигация</w:t>
            </w:r>
          </w:p>
        </w:tc>
      </w:tr>
      <w:tr w:rsidR="00FD7D7A" w:rsidRPr="004C397E" w14:paraId="45FB4B64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08DED7BF" w14:textId="77777777" w:rsidR="00FD7D7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68077A99" w14:textId="77777777" w:rsidR="00FD7D7A" w:rsidRPr="009E0E4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01F732FA" w14:textId="541C74FA" w:rsidR="00FD7D7A" w:rsidRPr="004C397E" w:rsidRDefault="00FD7D7A" w:rsidP="00FD7D7A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 xml:space="preserve">Поиск </w:t>
            </w:r>
          </w:p>
        </w:tc>
        <w:tc>
          <w:tcPr>
            <w:tcW w:w="1558" w:type="pct"/>
          </w:tcPr>
          <w:p w14:paraId="036B49CF" w14:textId="7C38B04C" w:rsidR="00FD7D7A" w:rsidRPr="004C397E" w:rsidRDefault="00FD7D7A" w:rsidP="00FD7D7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Поиск</w:t>
            </w:r>
          </w:p>
        </w:tc>
      </w:tr>
      <w:tr w:rsidR="00FD7D7A" w:rsidRPr="004C397E" w14:paraId="7FAA4D8F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6113FA61" w14:textId="77777777" w:rsidR="00FD7D7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567949FB" w14:textId="77777777" w:rsidR="00FD7D7A" w:rsidRPr="009E0E4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06180DDC" w14:textId="14E03173" w:rsidR="00FD7D7A" w:rsidRPr="00FD7D7A" w:rsidRDefault="00FD7D7A" w:rsidP="00FD7D7A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Карта Портала</w:t>
            </w:r>
          </w:p>
        </w:tc>
        <w:tc>
          <w:tcPr>
            <w:tcW w:w="1558" w:type="pct"/>
          </w:tcPr>
          <w:p w14:paraId="63D86512" w14:textId="56C5315F" w:rsidR="00FD7D7A" w:rsidRPr="00FD7D7A" w:rsidRDefault="00FD7D7A" w:rsidP="00FD7D7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 xml:space="preserve">Список </w:t>
            </w:r>
          </w:p>
        </w:tc>
      </w:tr>
      <w:tr w:rsidR="00FD7D7A" w:rsidRPr="004C397E" w14:paraId="2344971E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1F0C5A9A" w14:textId="77777777" w:rsidR="00FD7D7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37FC89D5" w14:textId="77777777" w:rsidR="00FD7D7A" w:rsidRPr="009E0E4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6E407995" w14:textId="29002148" w:rsidR="00FD7D7A" w:rsidRPr="004C397E" w:rsidRDefault="00FD7D7A" w:rsidP="00FD7D7A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Приемная управления </w:t>
            </w:r>
            <w:r w:rsidR="005947CC">
              <w:rPr>
                <w:rFonts w:ascii="Times New Roman" w:hAnsi="Times New Roman" w:cs="Times New Roman"/>
              </w:rPr>
              <w:t>безопасности</w:t>
            </w:r>
          </w:p>
        </w:tc>
        <w:tc>
          <w:tcPr>
            <w:tcW w:w="1558" w:type="pct"/>
          </w:tcPr>
          <w:p w14:paraId="3A8534BA" w14:textId="2BC37F34" w:rsidR="00FD7D7A" w:rsidRPr="00FD7D7A" w:rsidRDefault="00FD7D7A" w:rsidP="00FD7D7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Список</w:t>
            </w:r>
          </w:p>
        </w:tc>
      </w:tr>
      <w:tr w:rsidR="00FD7D7A" w:rsidRPr="004C397E" w14:paraId="200ED3D3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05DEAB6D" w14:textId="77777777" w:rsidR="00FD7D7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4A63193D" w14:textId="77777777" w:rsidR="00FD7D7A" w:rsidRPr="009E0E4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56CC0C2E" w14:textId="53679C81" w:rsidR="00FD7D7A" w:rsidRDefault="00FD7D7A" w:rsidP="00FD7D7A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 xml:space="preserve">Телефонный справочник </w:t>
            </w:r>
            <w:r>
              <w:rPr>
                <w:rFonts w:ascii="Times New Roman" w:hAnsi="Times New Roman" w:cs="Times New Roman"/>
              </w:rPr>
              <w:t>АО</w:t>
            </w:r>
            <w:r w:rsidRPr="004C397E">
              <w:rPr>
                <w:rFonts w:ascii="Times New Roman" w:hAnsi="Times New Roman" w:cs="Times New Roman"/>
              </w:rPr>
              <w:t>«Тюменьэнерго»</w:t>
            </w:r>
          </w:p>
        </w:tc>
        <w:tc>
          <w:tcPr>
            <w:tcW w:w="1558" w:type="pct"/>
          </w:tcPr>
          <w:p w14:paraId="6CFC2470" w14:textId="6FDE2CE2" w:rsidR="00FD7D7A" w:rsidRPr="004C397E" w:rsidRDefault="00FD7D7A" w:rsidP="00FD7D7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Страница</w:t>
            </w:r>
          </w:p>
        </w:tc>
      </w:tr>
      <w:tr w:rsidR="00FD7D7A" w:rsidRPr="004C397E" w14:paraId="2B808529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68A67FF3" w14:textId="77777777" w:rsidR="00FD7D7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568786E3" w14:textId="77777777" w:rsidR="00FD7D7A" w:rsidRPr="009E0E4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284E84BD" w14:textId="64C53C70" w:rsidR="00FD7D7A" w:rsidRDefault="00FD7D7A" w:rsidP="00FD7D7A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ИТ-заявки</w:t>
            </w:r>
          </w:p>
        </w:tc>
        <w:tc>
          <w:tcPr>
            <w:tcW w:w="1558" w:type="pct"/>
          </w:tcPr>
          <w:p w14:paraId="67470B11" w14:textId="0A88F20C" w:rsidR="00FD7D7A" w:rsidRPr="004C397E" w:rsidRDefault="00FD7D7A" w:rsidP="00FD7D7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Ссылка на ресурс</w:t>
            </w:r>
          </w:p>
        </w:tc>
      </w:tr>
      <w:tr w:rsidR="00FD7D7A" w:rsidRPr="004C397E" w14:paraId="47627E3C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11CBBB7E" w14:textId="77777777" w:rsidR="00FD7D7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4FE48932" w14:textId="77777777" w:rsidR="00FD7D7A" w:rsidRPr="009E0E4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0D701464" w14:textId="55E8673C" w:rsidR="00FD7D7A" w:rsidRPr="004C397E" w:rsidRDefault="00FD7D7A" w:rsidP="00FD7D7A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96E9D">
              <w:rPr>
                <w:rFonts w:ascii="Times New Roman" w:hAnsi="Times New Roman" w:cs="Times New Roman"/>
              </w:rPr>
              <w:t xml:space="preserve">Портал </w:t>
            </w:r>
            <w:r>
              <w:rPr>
                <w:rFonts w:ascii="Times New Roman" w:hAnsi="Times New Roman" w:cs="Times New Roman"/>
              </w:rPr>
              <w:t>ПАО</w:t>
            </w:r>
            <w:r w:rsidRPr="00A96E9D">
              <w:rPr>
                <w:rFonts w:ascii="Times New Roman" w:hAnsi="Times New Roman" w:cs="Times New Roman"/>
              </w:rPr>
              <w:t xml:space="preserve"> «Россети»</w:t>
            </w:r>
          </w:p>
        </w:tc>
        <w:tc>
          <w:tcPr>
            <w:tcW w:w="1558" w:type="pct"/>
          </w:tcPr>
          <w:p w14:paraId="1FCAEFE9" w14:textId="42BA6065" w:rsidR="00FD7D7A" w:rsidRPr="004C397E" w:rsidRDefault="00FD7D7A" w:rsidP="00FD7D7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Ссылка на ресурс</w:t>
            </w:r>
          </w:p>
        </w:tc>
      </w:tr>
      <w:tr w:rsidR="00FD7D7A" w:rsidRPr="004C397E" w14:paraId="389525EB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70767CE4" w14:textId="77777777" w:rsidR="00FD7D7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0CA21877" w14:textId="77777777" w:rsidR="00FD7D7A" w:rsidRPr="009E0E4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4191346B" w14:textId="1B9FA0CC" w:rsidR="00FD7D7A" w:rsidRPr="00A96E9D" w:rsidRDefault="00FD7D7A" w:rsidP="00FD7D7A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Официальный сайт АО «Тюменьэнерго»</w:t>
            </w:r>
          </w:p>
        </w:tc>
        <w:tc>
          <w:tcPr>
            <w:tcW w:w="1558" w:type="pct"/>
          </w:tcPr>
          <w:p w14:paraId="7A94C6A2" w14:textId="0310D8B7" w:rsidR="00FD7D7A" w:rsidRPr="004C397E" w:rsidRDefault="00FD7D7A" w:rsidP="00FD7D7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Ссылка на ресурс</w:t>
            </w:r>
          </w:p>
        </w:tc>
      </w:tr>
      <w:tr w:rsidR="00FD7D7A" w:rsidRPr="004C397E" w14:paraId="5C2B1028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33617484" w14:textId="77777777" w:rsidR="00FD7D7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3CBFC5A5" w14:textId="77777777" w:rsidR="00FD7D7A" w:rsidRPr="009E0E4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240E0EAE" w14:textId="3BCB2727" w:rsidR="00FD7D7A" w:rsidRPr="00A96E9D" w:rsidRDefault="00FD7D7A" w:rsidP="00FD7D7A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Страница АО «Тюменьэнерго» в </w:t>
            </w:r>
            <w:r>
              <w:rPr>
                <w:rFonts w:ascii="Times New Roman" w:hAnsi="Times New Roman" w:cs="Times New Roman"/>
                <w:lang w:val="en-US"/>
              </w:rPr>
              <w:t>Facebook</w:t>
            </w:r>
          </w:p>
        </w:tc>
        <w:tc>
          <w:tcPr>
            <w:tcW w:w="1558" w:type="pct"/>
          </w:tcPr>
          <w:p w14:paraId="4A55E47B" w14:textId="385685AD" w:rsidR="00FD7D7A" w:rsidRPr="004C397E" w:rsidRDefault="00FD7D7A" w:rsidP="00FD7D7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Ссылка на ресурс</w:t>
            </w:r>
          </w:p>
        </w:tc>
      </w:tr>
      <w:tr w:rsidR="00FD7D7A" w:rsidRPr="004C397E" w14:paraId="169F5315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206967B0" w14:textId="77777777" w:rsidR="00FD7D7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06BB841D" w14:textId="77777777" w:rsidR="00FD7D7A" w:rsidRPr="009E0E4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62C7F059" w14:textId="701D5DDE" w:rsidR="00FD7D7A" w:rsidRPr="00A96E9D" w:rsidRDefault="00FD7D7A" w:rsidP="00FD7D7A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ГИС-профи</w:t>
            </w:r>
          </w:p>
        </w:tc>
        <w:tc>
          <w:tcPr>
            <w:tcW w:w="1558" w:type="pct"/>
          </w:tcPr>
          <w:p w14:paraId="2B5C7FCB" w14:textId="0A6C4B5B" w:rsidR="00FD7D7A" w:rsidRPr="004C397E" w:rsidRDefault="00FD7D7A" w:rsidP="00FD7D7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Ссылка на ресурс</w:t>
            </w:r>
          </w:p>
        </w:tc>
      </w:tr>
      <w:tr w:rsidR="00FD7D7A" w:rsidRPr="004C397E" w14:paraId="23561A1C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050C884C" w14:textId="77777777" w:rsidR="00FD7D7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4CD58C0C" w14:textId="77777777" w:rsidR="00FD7D7A" w:rsidRPr="009E0E4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376A8A4B" w14:textId="6819EB15" w:rsidR="00FD7D7A" w:rsidRPr="00A96E9D" w:rsidRDefault="00F56C6F" w:rsidP="00FD7D7A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Новости</w:t>
            </w:r>
          </w:p>
        </w:tc>
        <w:tc>
          <w:tcPr>
            <w:tcW w:w="1558" w:type="pct"/>
          </w:tcPr>
          <w:p w14:paraId="0D48223C" w14:textId="0059CD89" w:rsidR="00FD7D7A" w:rsidRPr="004C397E" w:rsidRDefault="00F56C6F" w:rsidP="00FD7D7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F56C6F" w:rsidRPr="004C397E" w14:paraId="2CBBF8CF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32481646" w14:textId="77777777" w:rsidR="00F56C6F" w:rsidRDefault="00F56C6F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128B3BB9" w14:textId="77777777" w:rsidR="00F56C6F" w:rsidRPr="009E0E4A" w:rsidRDefault="00F56C6F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027ED5D8" w14:textId="455C73BF" w:rsidR="00F56C6F" w:rsidRDefault="00F56C6F" w:rsidP="00FD7D7A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Народные новости</w:t>
            </w:r>
          </w:p>
        </w:tc>
        <w:tc>
          <w:tcPr>
            <w:tcW w:w="1558" w:type="pct"/>
          </w:tcPr>
          <w:p w14:paraId="56DE6455" w14:textId="102EA377" w:rsidR="00F56C6F" w:rsidRPr="004C397E" w:rsidRDefault="00F56C6F" w:rsidP="00FD7D7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F56C6F" w:rsidRPr="004C397E" w14:paraId="5B5B8725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3A7AB083" w14:textId="77777777" w:rsidR="00F56C6F" w:rsidRDefault="00F56C6F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0FD2607E" w14:textId="77777777" w:rsidR="00F56C6F" w:rsidRPr="009E0E4A" w:rsidRDefault="00F56C6F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14CC7F84" w14:textId="06D14E8A" w:rsidR="00F56C6F" w:rsidRDefault="00F56C6F" w:rsidP="00FD7D7A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Полезная информация</w:t>
            </w:r>
          </w:p>
        </w:tc>
        <w:tc>
          <w:tcPr>
            <w:tcW w:w="1558" w:type="pct"/>
          </w:tcPr>
          <w:p w14:paraId="0444B835" w14:textId="6841C387" w:rsidR="00F56C6F" w:rsidRPr="004C397E" w:rsidRDefault="00F56C6F" w:rsidP="00FD7D7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F56C6F" w:rsidRPr="004C397E" w14:paraId="351FE2DF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3C7566C1" w14:textId="77777777" w:rsidR="00F56C6F" w:rsidRDefault="00F56C6F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7EF3E123" w14:textId="77777777" w:rsidR="00F56C6F" w:rsidRPr="009E0E4A" w:rsidRDefault="00F56C6F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6D10F28C" w14:textId="26BECA0B" w:rsidR="00F56C6F" w:rsidRDefault="00F56C6F" w:rsidP="00FD7D7A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Корпоративная газета</w:t>
            </w:r>
          </w:p>
        </w:tc>
        <w:tc>
          <w:tcPr>
            <w:tcW w:w="1558" w:type="pct"/>
          </w:tcPr>
          <w:p w14:paraId="3E35E85C" w14:textId="7CDCE4FA" w:rsidR="00F56C6F" w:rsidRPr="004C397E" w:rsidRDefault="00F56C6F" w:rsidP="00FD7D7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FD7D7A" w:rsidRPr="004C397E" w14:paraId="6C8E91D6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450AFAF8" w14:textId="77777777" w:rsidR="00FD7D7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514ACA51" w14:textId="77777777" w:rsidR="00FD7D7A" w:rsidRPr="009E0E4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3D40778B" w14:textId="5AAD8206" w:rsidR="00FD7D7A" w:rsidRPr="00A96E9D" w:rsidRDefault="00FD7D7A" w:rsidP="00FD7D7A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Календарь отсутствий и замещений</w:t>
            </w:r>
          </w:p>
        </w:tc>
        <w:tc>
          <w:tcPr>
            <w:tcW w:w="1558" w:type="pct"/>
          </w:tcPr>
          <w:p w14:paraId="6D36DB79" w14:textId="414939A4" w:rsidR="00FD7D7A" w:rsidRPr="004C397E" w:rsidRDefault="00F56C6F" w:rsidP="00FD7D7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FD7D7A" w:rsidRPr="004C397E" w14:paraId="38CC3AAE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0777466F" w14:textId="77777777" w:rsidR="00FD7D7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05D5CB39" w14:textId="77777777" w:rsidR="00FD7D7A" w:rsidRPr="009E0E4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75E1F457" w14:textId="2AAC2C40" w:rsidR="00FD7D7A" w:rsidRPr="00F56C6F" w:rsidRDefault="00FD7D7A" w:rsidP="00F56C6F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 xml:space="preserve">Бронирование </w:t>
            </w:r>
            <w:r>
              <w:rPr>
                <w:rFonts w:ascii="Times New Roman" w:hAnsi="Times New Roman" w:cs="Times New Roman"/>
              </w:rPr>
              <w:t xml:space="preserve">зала селекторных </w:t>
            </w:r>
            <w:r w:rsidR="00F56C6F">
              <w:rPr>
                <w:rFonts w:ascii="Times New Roman" w:hAnsi="Times New Roman" w:cs="Times New Roman"/>
              </w:rPr>
              <w:t xml:space="preserve">совещаний </w:t>
            </w:r>
          </w:p>
        </w:tc>
        <w:tc>
          <w:tcPr>
            <w:tcW w:w="1558" w:type="pct"/>
          </w:tcPr>
          <w:p w14:paraId="78679501" w14:textId="6E481D90" w:rsidR="00FD7D7A" w:rsidRPr="004C397E" w:rsidRDefault="00F56C6F" w:rsidP="00F56C6F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FD7D7A" w:rsidRPr="004C397E" w14:paraId="6D54AD78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7557F62C" w14:textId="77777777" w:rsidR="00FD7D7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4A8BE57A" w14:textId="77777777" w:rsidR="00FD7D7A" w:rsidRPr="009E0E4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73EF5DF2" w14:textId="460BBA41" w:rsidR="00FD7D7A" w:rsidRPr="00A96E9D" w:rsidRDefault="00FD7D7A" w:rsidP="00FD7D7A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Бронирование автотранспорта </w:t>
            </w:r>
          </w:p>
        </w:tc>
        <w:tc>
          <w:tcPr>
            <w:tcW w:w="1558" w:type="pct"/>
          </w:tcPr>
          <w:p w14:paraId="40F40AF2" w14:textId="2A2A611A" w:rsidR="00FD7D7A" w:rsidRPr="004C397E" w:rsidRDefault="00F56C6F" w:rsidP="00F56C6F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FD7D7A" w:rsidRPr="004C397E" w14:paraId="2247AF82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4883C366" w14:textId="77777777" w:rsidR="00FD7D7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01EBF541" w14:textId="77777777" w:rsidR="00FD7D7A" w:rsidRPr="009E0E4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542C5FE1" w14:textId="3EC30D33" w:rsidR="00FD7D7A" w:rsidRDefault="00FD7D7A" w:rsidP="00FD7D7A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332BEB">
              <w:rPr>
                <w:rFonts w:ascii="Times New Roman" w:hAnsi="Times New Roman" w:cs="Times New Roman"/>
              </w:rPr>
              <w:t xml:space="preserve">Календарь выходных и праздничных </w:t>
            </w:r>
            <w:r w:rsidR="00F56C6F" w:rsidRPr="00332BEB">
              <w:rPr>
                <w:rFonts w:ascii="Times New Roman" w:hAnsi="Times New Roman" w:cs="Times New Roman"/>
              </w:rPr>
              <w:t>дней</w:t>
            </w:r>
          </w:p>
        </w:tc>
        <w:tc>
          <w:tcPr>
            <w:tcW w:w="1558" w:type="pct"/>
          </w:tcPr>
          <w:p w14:paraId="45672D75" w14:textId="36DBF1B8" w:rsidR="00FD7D7A" w:rsidRPr="004C397E" w:rsidRDefault="00F56C6F" w:rsidP="00F56C6F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FD7D7A" w:rsidRPr="004C397E" w14:paraId="2DAE09B5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2B1C8F19" w14:textId="77777777" w:rsidR="00FD7D7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01AA7E70" w14:textId="77777777" w:rsidR="00FD7D7A" w:rsidRPr="009E0E4A" w:rsidRDefault="00FD7D7A" w:rsidP="00725D71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04C145B0" w14:textId="38ECDE47" w:rsidR="00FD7D7A" w:rsidRDefault="00FD7D7A" w:rsidP="00FD7D7A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Доска объявлений</w:t>
            </w:r>
          </w:p>
        </w:tc>
        <w:tc>
          <w:tcPr>
            <w:tcW w:w="1558" w:type="pct"/>
          </w:tcPr>
          <w:p w14:paraId="059B30DC" w14:textId="5BDE296E" w:rsidR="00FD7D7A" w:rsidRPr="004C397E" w:rsidRDefault="00F56C6F" w:rsidP="00F56C6F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F56C6F" w:rsidRPr="004C397E" w14:paraId="1BABCEA9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524AC26B" w14:textId="77777777" w:rsidR="00F56C6F" w:rsidRDefault="00F56C6F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19116FBF" w14:textId="77777777" w:rsidR="00F56C6F" w:rsidRPr="009E0E4A" w:rsidRDefault="00F56C6F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4CF8A2F1" w14:textId="5BD3C069" w:rsidR="00F56C6F" w:rsidRDefault="00F56C6F" w:rsidP="00F56C6F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Фотогалерея</w:t>
            </w:r>
          </w:p>
        </w:tc>
        <w:tc>
          <w:tcPr>
            <w:tcW w:w="1558" w:type="pct"/>
          </w:tcPr>
          <w:p w14:paraId="798FC5FF" w14:textId="2CCD7E8C" w:rsidR="00F56C6F" w:rsidRPr="004C397E" w:rsidRDefault="00F56C6F" w:rsidP="00F56C6F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Библиотека документов (изображения)</w:t>
            </w:r>
          </w:p>
        </w:tc>
      </w:tr>
      <w:tr w:rsidR="00F56C6F" w:rsidRPr="004C397E" w14:paraId="64540AD5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41097021" w14:textId="77777777" w:rsidR="00F56C6F" w:rsidRDefault="00F56C6F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221F892B" w14:textId="77777777" w:rsidR="00F56C6F" w:rsidRPr="009E0E4A" w:rsidRDefault="00F56C6F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2EDDEEAB" w14:textId="65897394" w:rsidR="00F56C6F" w:rsidRDefault="00F56C6F" w:rsidP="00F56C6F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Виде</w:t>
            </w:r>
            <w:r>
              <w:rPr>
                <w:rFonts w:ascii="Times New Roman" w:hAnsi="Times New Roman" w:cs="Times New Roman"/>
              </w:rPr>
              <w:t>огалерея</w:t>
            </w:r>
          </w:p>
        </w:tc>
        <w:tc>
          <w:tcPr>
            <w:tcW w:w="1558" w:type="pct"/>
          </w:tcPr>
          <w:p w14:paraId="1319EADE" w14:textId="627C899D" w:rsidR="00F56C6F" w:rsidRPr="004C397E" w:rsidRDefault="00F56C6F" w:rsidP="00F56C6F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Библиотека документов (видеофайлы)</w:t>
            </w:r>
          </w:p>
        </w:tc>
      </w:tr>
      <w:tr w:rsidR="00F56C6F" w:rsidRPr="004C397E" w14:paraId="6C48BFCA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0B7D300A" w14:textId="77777777" w:rsidR="00F56C6F" w:rsidRDefault="00F56C6F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5CA89EE9" w14:textId="77777777" w:rsidR="00F56C6F" w:rsidRPr="009E0E4A" w:rsidRDefault="00F56C6F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4BE54216" w14:textId="7D13F7D9" w:rsidR="00F56C6F" w:rsidRPr="00F56C6F" w:rsidRDefault="00F56C6F" w:rsidP="00F56C6F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0CE9">
              <w:rPr>
                <w:rFonts w:ascii="Times New Roman" w:hAnsi="Times New Roman" w:cs="Times New Roman"/>
              </w:rPr>
              <w:t xml:space="preserve">Опросы и конкурсы Компании </w:t>
            </w:r>
          </w:p>
        </w:tc>
        <w:tc>
          <w:tcPr>
            <w:tcW w:w="1558" w:type="pct"/>
          </w:tcPr>
          <w:p w14:paraId="35251FFB" w14:textId="2176306F" w:rsidR="00F56C6F" w:rsidRPr="004C397E" w:rsidRDefault="00F56C6F" w:rsidP="00F56C6F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F56C6F" w:rsidRPr="004C397E" w14:paraId="7EE5E0DE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6F3DE894" w14:textId="77777777" w:rsidR="00F56C6F" w:rsidRDefault="00F56C6F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35106110" w14:textId="77777777" w:rsidR="00F56C6F" w:rsidRPr="009E0E4A" w:rsidRDefault="00F56C6F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506880D9" w14:textId="0C4F61A3" w:rsidR="00F56C6F" w:rsidRPr="004C397E" w:rsidRDefault="00F56C6F" w:rsidP="00F56C6F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Отзывы и предложения о работе Портала</w:t>
            </w:r>
          </w:p>
        </w:tc>
        <w:tc>
          <w:tcPr>
            <w:tcW w:w="1558" w:type="pct"/>
          </w:tcPr>
          <w:p w14:paraId="5423DD19" w14:textId="32E8A106" w:rsidR="00F56C6F" w:rsidRPr="004C397E" w:rsidRDefault="00F56C6F" w:rsidP="00F56C6F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Форум</w:t>
            </w:r>
          </w:p>
        </w:tc>
      </w:tr>
      <w:tr w:rsidR="00F56C6F" w:rsidRPr="004C397E" w14:paraId="34541439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36930ED3" w14:textId="77777777" w:rsidR="00F56C6F" w:rsidRDefault="00F56C6F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42AC782A" w14:textId="77777777" w:rsidR="00F56C6F" w:rsidRPr="009E0E4A" w:rsidRDefault="00F56C6F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6D8AC6FC" w14:textId="4EE2D9ED" w:rsidR="00F56C6F" w:rsidRPr="00A96E9D" w:rsidRDefault="00F56C6F" w:rsidP="00F56C6F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Система оповещений</w:t>
            </w:r>
          </w:p>
        </w:tc>
        <w:tc>
          <w:tcPr>
            <w:tcW w:w="1558" w:type="pct"/>
          </w:tcPr>
          <w:p w14:paraId="0000A8B0" w14:textId="4E2CD037" w:rsidR="00F56C6F" w:rsidRPr="004C397E" w:rsidRDefault="00F56C6F" w:rsidP="00F56C6F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Оповещение и подписки</w:t>
            </w:r>
          </w:p>
        </w:tc>
      </w:tr>
      <w:tr w:rsidR="005947CC" w:rsidRPr="004C397E" w14:paraId="42D62DAB" w14:textId="399A221C" w:rsidTr="00935103">
        <w:trPr>
          <w:trHeight w:val="20"/>
          <w:jc w:val="center"/>
        </w:trPr>
        <w:tc>
          <w:tcPr>
            <w:tcW w:w="190" w:type="pct"/>
            <w:vMerge w:val="restart"/>
          </w:tcPr>
          <w:p w14:paraId="3C2E6210" w14:textId="783C8E35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031" w:type="pct"/>
            <w:vMerge w:val="restart"/>
          </w:tcPr>
          <w:p w14:paraId="5A74D049" w14:textId="1F2BAE5B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 w:rsidRPr="009E0E4A">
              <w:rPr>
                <w:rFonts w:ascii="Times New Roman" w:hAnsi="Times New Roman" w:cs="Times New Roman"/>
              </w:rPr>
              <w:t>Сайт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CC67D4">
              <w:rPr>
                <w:rFonts w:ascii="Times New Roman" w:hAnsi="Times New Roman" w:cs="Times New Roman"/>
              </w:rPr>
              <w:t>С</w:t>
            </w:r>
            <w:r>
              <w:rPr>
                <w:rFonts w:ascii="Times New Roman" w:hAnsi="Times New Roman" w:cs="Times New Roman"/>
              </w:rPr>
              <w:t>П</w:t>
            </w:r>
          </w:p>
        </w:tc>
        <w:tc>
          <w:tcPr>
            <w:tcW w:w="2220" w:type="pct"/>
          </w:tcPr>
          <w:p w14:paraId="44DBE467" w14:textId="0C84CF56" w:rsidR="005947CC" w:rsidRPr="0095523E" w:rsidRDefault="005947CC" w:rsidP="00F56C6F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Навигация по Порталу</w:t>
            </w:r>
          </w:p>
        </w:tc>
        <w:tc>
          <w:tcPr>
            <w:tcW w:w="1558" w:type="pct"/>
          </w:tcPr>
          <w:p w14:paraId="691B4DCF" w14:textId="7903C22F" w:rsidR="005947CC" w:rsidRPr="004C397E" w:rsidRDefault="00310D25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Навигация</w:t>
            </w:r>
          </w:p>
        </w:tc>
      </w:tr>
      <w:tr w:rsidR="005947CC" w:rsidRPr="004C397E" w14:paraId="438064D7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4EF510CE" w14:textId="77777777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2A9284EE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52026CFC" w14:textId="72930070" w:rsidR="005947CC" w:rsidRPr="004C397E" w:rsidRDefault="005947CC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 xml:space="preserve">Узлы </w:t>
            </w:r>
            <w:r>
              <w:rPr>
                <w:rFonts w:ascii="Times New Roman" w:hAnsi="Times New Roman" w:cs="Times New Roman"/>
              </w:rPr>
              <w:t xml:space="preserve">СП </w:t>
            </w:r>
          </w:p>
        </w:tc>
        <w:tc>
          <w:tcPr>
            <w:tcW w:w="1558" w:type="pct"/>
          </w:tcPr>
          <w:p w14:paraId="421BE72C" w14:textId="203D8055" w:rsidR="005947CC" w:rsidRPr="004C397E" w:rsidRDefault="00310D25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Подсайты</w:t>
            </w:r>
          </w:p>
        </w:tc>
      </w:tr>
      <w:tr w:rsidR="005947CC" w:rsidRPr="004C397E" w14:paraId="2FF80A45" w14:textId="77777777" w:rsidTr="00935103">
        <w:trPr>
          <w:trHeight w:val="810"/>
          <w:jc w:val="center"/>
        </w:trPr>
        <w:tc>
          <w:tcPr>
            <w:tcW w:w="190" w:type="pct"/>
            <w:vMerge/>
          </w:tcPr>
          <w:p w14:paraId="309DCF64" w14:textId="77777777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3129EEDE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30BD95B0" w14:textId="66799619" w:rsidR="005947CC" w:rsidRPr="004C397E" w:rsidRDefault="005947CC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Приемная управления безопасности (для Раздела Управления безопасности)</w:t>
            </w:r>
          </w:p>
        </w:tc>
        <w:tc>
          <w:tcPr>
            <w:tcW w:w="1558" w:type="pct"/>
          </w:tcPr>
          <w:p w14:paraId="74244F03" w14:textId="6F7EA2EB" w:rsidR="005947CC" w:rsidRPr="004C397E" w:rsidRDefault="00310D25" w:rsidP="00310D2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Ссылка на список </w:t>
            </w:r>
            <w:r w:rsidRPr="009E0E4A">
              <w:rPr>
                <w:rFonts w:ascii="Times New Roman" w:hAnsi="Times New Roman" w:cs="Times New Roman"/>
              </w:rPr>
              <w:t>Сайт-коллекци</w:t>
            </w:r>
            <w:r>
              <w:rPr>
                <w:rFonts w:ascii="Times New Roman" w:hAnsi="Times New Roman" w:cs="Times New Roman"/>
              </w:rPr>
              <w:t>и</w:t>
            </w:r>
            <w:r w:rsidRPr="009E0E4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Исполнительного аппарата</w:t>
            </w:r>
          </w:p>
        </w:tc>
      </w:tr>
      <w:tr w:rsidR="005947CC" w:rsidRPr="004C397E" w14:paraId="0882A88B" w14:textId="77777777" w:rsidTr="00935103">
        <w:trPr>
          <w:trHeight w:val="424"/>
          <w:jc w:val="center"/>
        </w:trPr>
        <w:tc>
          <w:tcPr>
            <w:tcW w:w="190" w:type="pct"/>
            <w:vMerge/>
          </w:tcPr>
          <w:p w14:paraId="5A701E53" w14:textId="77777777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1A4834CA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5F1DECAB" w14:textId="764007D1" w:rsidR="005947CC" w:rsidRDefault="005947CC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 xml:space="preserve">Бронирование </w:t>
            </w:r>
            <w:r>
              <w:rPr>
                <w:rFonts w:ascii="Times New Roman" w:hAnsi="Times New Roman" w:cs="Times New Roman"/>
              </w:rPr>
              <w:t xml:space="preserve">зала селекторных </w:t>
            </w:r>
            <w:r w:rsidR="00310D25">
              <w:rPr>
                <w:rFonts w:ascii="Times New Roman" w:hAnsi="Times New Roman" w:cs="Times New Roman"/>
              </w:rPr>
              <w:t>совещаний (для Раздела Управления делами)</w:t>
            </w:r>
          </w:p>
        </w:tc>
        <w:tc>
          <w:tcPr>
            <w:tcW w:w="1558" w:type="pct"/>
          </w:tcPr>
          <w:p w14:paraId="1A0D3A4F" w14:textId="672AEF51" w:rsidR="005947CC" w:rsidRPr="004C397E" w:rsidRDefault="00310D25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Ссылка на список </w:t>
            </w:r>
            <w:r w:rsidRPr="009E0E4A">
              <w:rPr>
                <w:rFonts w:ascii="Times New Roman" w:hAnsi="Times New Roman" w:cs="Times New Roman"/>
              </w:rPr>
              <w:t>Сайт-коллекци</w:t>
            </w:r>
            <w:r>
              <w:rPr>
                <w:rFonts w:ascii="Times New Roman" w:hAnsi="Times New Roman" w:cs="Times New Roman"/>
              </w:rPr>
              <w:t>и</w:t>
            </w:r>
            <w:r w:rsidRPr="009E0E4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Исполнительного аппарата</w:t>
            </w:r>
          </w:p>
        </w:tc>
      </w:tr>
      <w:tr w:rsidR="005947CC" w:rsidRPr="004C397E" w14:paraId="22E6BDBB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77D6B6C6" w14:textId="77777777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032EBB86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32DCC53E" w14:textId="066B2000" w:rsidR="005947CC" w:rsidRDefault="005947CC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Бронирование автотранспорта (для </w:t>
            </w:r>
            <w:r>
              <w:rPr>
                <w:rFonts w:ascii="Times New Roman" w:hAnsi="Times New Roman" w:cs="Times New Roman"/>
              </w:rPr>
              <w:lastRenderedPageBreak/>
              <w:t>Раздела Управления делами)</w:t>
            </w:r>
          </w:p>
        </w:tc>
        <w:tc>
          <w:tcPr>
            <w:tcW w:w="1558" w:type="pct"/>
          </w:tcPr>
          <w:p w14:paraId="5A87B2E4" w14:textId="752BE2B2" w:rsidR="005947CC" w:rsidRPr="004C397E" w:rsidRDefault="00310D25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Ссылка на список </w:t>
            </w:r>
            <w:r w:rsidRPr="009E0E4A">
              <w:rPr>
                <w:rFonts w:ascii="Times New Roman" w:hAnsi="Times New Roman" w:cs="Times New Roman"/>
              </w:rPr>
              <w:t>Сайт-</w:t>
            </w:r>
            <w:r w:rsidRPr="009E0E4A">
              <w:rPr>
                <w:rFonts w:ascii="Times New Roman" w:hAnsi="Times New Roman" w:cs="Times New Roman"/>
              </w:rPr>
              <w:lastRenderedPageBreak/>
              <w:t>коллекци</w:t>
            </w:r>
            <w:r>
              <w:rPr>
                <w:rFonts w:ascii="Times New Roman" w:hAnsi="Times New Roman" w:cs="Times New Roman"/>
              </w:rPr>
              <w:t>и</w:t>
            </w:r>
            <w:r w:rsidRPr="009E0E4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Исполнительного аппарата</w:t>
            </w:r>
          </w:p>
        </w:tc>
      </w:tr>
      <w:tr w:rsidR="005947CC" w:rsidRPr="004C397E" w14:paraId="29434FC2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03FBF8E1" w14:textId="77777777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748770EE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0B0451B5" w14:textId="486DD6B0" w:rsidR="005947CC" w:rsidRPr="00310D25" w:rsidRDefault="005947CC" w:rsidP="00310D25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Фотогалерея</w:t>
            </w:r>
            <w:r>
              <w:rPr>
                <w:rFonts w:ascii="Times New Roman" w:hAnsi="Times New Roman" w:cs="Times New Roman"/>
              </w:rPr>
              <w:t xml:space="preserve"> (для Раздела управления связями с общественностью)</w:t>
            </w:r>
          </w:p>
        </w:tc>
        <w:tc>
          <w:tcPr>
            <w:tcW w:w="1558" w:type="pct"/>
          </w:tcPr>
          <w:p w14:paraId="3FBF4EEA" w14:textId="30CDF9E5" w:rsidR="005947CC" w:rsidRPr="004C397E" w:rsidRDefault="00310D25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Ссылка на Библиотеку документов (изображения) </w:t>
            </w:r>
            <w:r w:rsidRPr="009E0E4A">
              <w:rPr>
                <w:rFonts w:ascii="Times New Roman" w:hAnsi="Times New Roman" w:cs="Times New Roman"/>
              </w:rPr>
              <w:t>Сайт-коллекци</w:t>
            </w:r>
            <w:r>
              <w:rPr>
                <w:rFonts w:ascii="Times New Roman" w:hAnsi="Times New Roman" w:cs="Times New Roman"/>
              </w:rPr>
              <w:t>и</w:t>
            </w:r>
            <w:r w:rsidRPr="009E0E4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Исполнительного аппарата</w:t>
            </w:r>
          </w:p>
        </w:tc>
      </w:tr>
      <w:tr w:rsidR="005947CC" w:rsidRPr="004C397E" w14:paraId="41C6FF6E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5F8D767F" w14:textId="77777777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5107DEFF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3602B5F4" w14:textId="2D9882AC" w:rsidR="005947CC" w:rsidRPr="004C397E" w:rsidRDefault="00310D25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Виде</w:t>
            </w:r>
            <w:r>
              <w:rPr>
                <w:rFonts w:ascii="Times New Roman" w:hAnsi="Times New Roman" w:cs="Times New Roman"/>
              </w:rPr>
              <w:t>огалерея (для Раздела управления связями с общественностью)</w:t>
            </w:r>
          </w:p>
        </w:tc>
        <w:tc>
          <w:tcPr>
            <w:tcW w:w="1558" w:type="pct"/>
          </w:tcPr>
          <w:p w14:paraId="210B18E6" w14:textId="75D79133" w:rsidR="005947CC" w:rsidRPr="004C397E" w:rsidRDefault="00310D25" w:rsidP="00310D2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Ссылка на Библиотеку документов (видео) </w:t>
            </w:r>
            <w:r w:rsidRPr="009E0E4A">
              <w:rPr>
                <w:rFonts w:ascii="Times New Roman" w:hAnsi="Times New Roman" w:cs="Times New Roman"/>
              </w:rPr>
              <w:t>Сайт-коллекци</w:t>
            </w:r>
            <w:r>
              <w:rPr>
                <w:rFonts w:ascii="Times New Roman" w:hAnsi="Times New Roman" w:cs="Times New Roman"/>
              </w:rPr>
              <w:t>и</w:t>
            </w:r>
            <w:r w:rsidRPr="009E0E4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Исполнительного аппарата</w:t>
            </w:r>
          </w:p>
        </w:tc>
      </w:tr>
      <w:tr w:rsidR="005947CC" w:rsidRPr="004C397E" w14:paraId="4115829E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5D2C8E7F" w14:textId="77777777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1163743C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2F6ED56C" w14:textId="462C0E30" w:rsidR="005947CC" w:rsidRPr="004C397E" w:rsidRDefault="00310D25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0CE9">
              <w:rPr>
                <w:rFonts w:ascii="Times New Roman" w:hAnsi="Times New Roman" w:cs="Times New Roman"/>
              </w:rPr>
              <w:t>Опросы и конкурсы Компании</w:t>
            </w:r>
            <w:r>
              <w:rPr>
                <w:rFonts w:ascii="Times New Roman" w:hAnsi="Times New Roman" w:cs="Times New Roman"/>
              </w:rPr>
              <w:t xml:space="preserve"> (для Раздела Департамента оргпроектирования и учета персонала)</w:t>
            </w:r>
          </w:p>
        </w:tc>
        <w:tc>
          <w:tcPr>
            <w:tcW w:w="1558" w:type="pct"/>
          </w:tcPr>
          <w:p w14:paraId="49FE6FD8" w14:textId="2E83397C" w:rsidR="005947CC" w:rsidRPr="004C397E" w:rsidRDefault="00310D25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Ссылка на список </w:t>
            </w:r>
            <w:r w:rsidRPr="009E0E4A">
              <w:rPr>
                <w:rFonts w:ascii="Times New Roman" w:hAnsi="Times New Roman" w:cs="Times New Roman"/>
              </w:rPr>
              <w:t>Сайт-коллекци</w:t>
            </w:r>
            <w:r>
              <w:rPr>
                <w:rFonts w:ascii="Times New Roman" w:hAnsi="Times New Roman" w:cs="Times New Roman"/>
              </w:rPr>
              <w:t>и</w:t>
            </w:r>
            <w:r w:rsidRPr="009E0E4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Исполнительного аппарата</w:t>
            </w:r>
          </w:p>
        </w:tc>
      </w:tr>
      <w:tr w:rsidR="005947CC" w:rsidRPr="004C397E" w14:paraId="5D681952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601779B1" w14:textId="77777777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7FA45CA1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5F828AD1" w14:textId="4FB8BF39" w:rsidR="005947CC" w:rsidRPr="004C0CE9" w:rsidRDefault="005947CC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Библиотека документов </w:t>
            </w:r>
          </w:p>
        </w:tc>
        <w:tc>
          <w:tcPr>
            <w:tcW w:w="1558" w:type="pct"/>
          </w:tcPr>
          <w:p w14:paraId="2E14575B" w14:textId="1DE2F654" w:rsidR="005947CC" w:rsidRPr="004C397E" w:rsidRDefault="00310D25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Библиотека документов</w:t>
            </w:r>
          </w:p>
        </w:tc>
      </w:tr>
      <w:tr w:rsidR="005947CC" w:rsidRPr="004C397E" w14:paraId="7B92697C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74A2EC81" w14:textId="77777777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295815CA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3348A2DA" w14:textId="1BF2E144" w:rsidR="005947CC" w:rsidRDefault="005947CC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Задачи</w:t>
            </w:r>
          </w:p>
        </w:tc>
        <w:tc>
          <w:tcPr>
            <w:tcW w:w="1558" w:type="pct"/>
          </w:tcPr>
          <w:p w14:paraId="049C4F14" w14:textId="2710B39B" w:rsidR="005947CC" w:rsidRPr="004C397E" w:rsidRDefault="00310D25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Задачи</w:t>
            </w:r>
          </w:p>
        </w:tc>
      </w:tr>
      <w:tr w:rsidR="005947CC" w:rsidRPr="004C397E" w14:paraId="42BA626E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23B8B554" w14:textId="77777777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00110BD2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28FF2286" w14:textId="5B1D961F" w:rsidR="005947CC" w:rsidRDefault="005947CC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Сервис формирования отчетности</w:t>
            </w:r>
          </w:p>
        </w:tc>
        <w:tc>
          <w:tcPr>
            <w:tcW w:w="1558" w:type="pct"/>
          </w:tcPr>
          <w:p w14:paraId="5EDC411A" w14:textId="46C718E6" w:rsidR="005947CC" w:rsidRPr="004C397E" w:rsidRDefault="00310D25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5947CC" w:rsidRPr="004C397E" w14:paraId="4A722268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435048FC" w14:textId="77777777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7A0CCCBA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5816EBF6" w14:textId="54D71A6C" w:rsidR="005947CC" w:rsidRPr="004C397E" w:rsidRDefault="005947CC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График отпусков</w:t>
            </w:r>
          </w:p>
        </w:tc>
        <w:tc>
          <w:tcPr>
            <w:tcW w:w="1558" w:type="pct"/>
          </w:tcPr>
          <w:p w14:paraId="026727E5" w14:textId="5F13165B" w:rsidR="005947CC" w:rsidRPr="004C397E" w:rsidRDefault="00310D25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Подсайт</w:t>
            </w:r>
          </w:p>
        </w:tc>
      </w:tr>
      <w:tr w:rsidR="005947CC" w:rsidRPr="004C397E" w14:paraId="69DD8D40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2ECFC428" w14:textId="77777777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73A504F3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1CBBD6FD" w14:textId="75EE1F9C" w:rsidR="005947CC" w:rsidRPr="004C397E" w:rsidRDefault="005947CC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 xml:space="preserve">Поиск </w:t>
            </w:r>
          </w:p>
        </w:tc>
        <w:tc>
          <w:tcPr>
            <w:tcW w:w="1558" w:type="pct"/>
          </w:tcPr>
          <w:p w14:paraId="6D33735C" w14:textId="7A4D82FD" w:rsidR="005947CC" w:rsidRPr="004C397E" w:rsidRDefault="00310D25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Поиск</w:t>
            </w:r>
          </w:p>
        </w:tc>
      </w:tr>
      <w:tr w:rsidR="005947CC" w:rsidRPr="004C397E" w14:paraId="312B797F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2AD574F0" w14:textId="77777777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59F3DC26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7B518A26" w14:textId="7C30C478" w:rsidR="005947CC" w:rsidRPr="004C397E" w:rsidRDefault="005947CC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3456E0">
              <w:rPr>
                <w:rFonts w:ascii="Times New Roman" w:hAnsi="Times New Roman" w:cs="Times New Roman"/>
              </w:rPr>
              <w:t>Система оповещений</w:t>
            </w:r>
          </w:p>
        </w:tc>
        <w:tc>
          <w:tcPr>
            <w:tcW w:w="1558" w:type="pct"/>
          </w:tcPr>
          <w:p w14:paraId="022DC6AD" w14:textId="397DE7BC" w:rsidR="005947CC" w:rsidRPr="004C397E" w:rsidRDefault="00310D25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Оповещение и подписки</w:t>
            </w:r>
          </w:p>
        </w:tc>
      </w:tr>
      <w:tr w:rsidR="005947CC" w:rsidRPr="004C397E" w14:paraId="132E2951" w14:textId="5784DC88" w:rsidTr="00935103">
        <w:trPr>
          <w:trHeight w:val="20"/>
          <w:jc w:val="center"/>
        </w:trPr>
        <w:tc>
          <w:tcPr>
            <w:tcW w:w="190" w:type="pct"/>
            <w:vMerge w:val="restart"/>
          </w:tcPr>
          <w:p w14:paraId="2DA2C254" w14:textId="0D11A03A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031" w:type="pct"/>
            <w:vMerge w:val="restart"/>
          </w:tcPr>
          <w:p w14:paraId="5805D5C0" w14:textId="0B2873A6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Сайт</w:t>
            </w:r>
            <w:r w:rsidRPr="00CC67D4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филиала </w:t>
            </w:r>
          </w:p>
        </w:tc>
        <w:tc>
          <w:tcPr>
            <w:tcW w:w="2220" w:type="pct"/>
          </w:tcPr>
          <w:p w14:paraId="265482E4" w14:textId="00FAB346" w:rsidR="005947CC" w:rsidRPr="0095523E" w:rsidRDefault="005947CC" w:rsidP="00F56C6F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Навигация по Порталу</w:t>
            </w:r>
          </w:p>
        </w:tc>
        <w:tc>
          <w:tcPr>
            <w:tcW w:w="1558" w:type="pct"/>
          </w:tcPr>
          <w:p w14:paraId="1F0D418C" w14:textId="2E2FDE1B" w:rsidR="005947CC" w:rsidRPr="004C397E" w:rsidRDefault="00310D25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Навигация</w:t>
            </w:r>
          </w:p>
        </w:tc>
      </w:tr>
      <w:tr w:rsidR="005947CC" w:rsidRPr="004C397E" w14:paraId="64047EF9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41AD0F9A" w14:textId="77777777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273C51CD" w14:textId="77777777" w:rsidR="005947CC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501AEA8E" w14:textId="25030C47" w:rsidR="005947CC" w:rsidRPr="004C397E" w:rsidRDefault="005947CC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 xml:space="preserve">Узлы филиалов и </w:t>
            </w:r>
            <w:r>
              <w:rPr>
                <w:rFonts w:ascii="Times New Roman" w:hAnsi="Times New Roman" w:cs="Times New Roman"/>
              </w:rPr>
              <w:t>СП филиалов</w:t>
            </w:r>
          </w:p>
        </w:tc>
        <w:tc>
          <w:tcPr>
            <w:tcW w:w="1558" w:type="pct"/>
          </w:tcPr>
          <w:p w14:paraId="33A5358F" w14:textId="2CBFA821" w:rsidR="005947CC" w:rsidRPr="004C397E" w:rsidRDefault="00310D25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Подсайты</w:t>
            </w:r>
          </w:p>
        </w:tc>
      </w:tr>
      <w:tr w:rsidR="005947CC" w:rsidRPr="004C397E" w14:paraId="2E098801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2D58F238" w14:textId="77777777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48512676" w14:textId="77777777" w:rsidR="005947CC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6C3D47B8" w14:textId="148FCB22" w:rsidR="005947CC" w:rsidRPr="004C397E" w:rsidRDefault="005947CC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Библиотека документов</w:t>
            </w:r>
          </w:p>
        </w:tc>
        <w:tc>
          <w:tcPr>
            <w:tcW w:w="1558" w:type="pct"/>
          </w:tcPr>
          <w:p w14:paraId="05F5494B" w14:textId="3F7C1D57" w:rsidR="005947CC" w:rsidRPr="004C397E" w:rsidRDefault="00DC7E14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Библиотека документов</w:t>
            </w:r>
          </w:p>
        </w:tc>
      </w:tr>
      <w:tr w:rsidR="005947CC" w:rsidRPr="004C397E" w14:paraId="5A0E248D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2E053A7E" w14:textId="77777777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19A1C67F" w14:textId="77777777" w:rsidR="005947CC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6E48BDFE" w14:textId="071533C2" w:rsidR="005947CC" w:rsidRPr="00DC7E14" w:rsidRDefault="005947CC" w:rsidP="00DC7E14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 xml:space="preserve">Поиск </w:t>
            </w:r>
          </w:p>
        </w:tc>
        <w:tc>
          <w:tcPr>
            <w:tcW w:w="1558" w:type="pct"/>
          </w:tcPr>
          <w:p w14:paraId="77AD9A87" w14:textId="536F57E4" w:rsidR="005947CC" w:rsidRPr="004C397E" w:rsidRDefault="00DC7E14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Поиск</w:t>
            </w:r>
          </w:p>
        </w:tc>
      </w:tr>
      <w:tr w:rsidR="005947CC" w:rsidRPr="004C397E" w14:paraId="05EFF975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1F35356D" w14:textId="77777777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574F5D70" w14:textId="77777777" w:rsidR="005947CC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1AC06D24" w14:textId="32F7753E" w:rsidR="005947CC" w:rsidRPr="00DC7E14" w:rsidRDefault="00DC7E14" w:rsidP="00DC7E14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332BEB">
              <w:rPr>
                <w:rFonts w:ascii="Times New Roman" w:hAnsi="Times New Roman" w:cs="Times New Roman"/>
              </w:rPr>
              <w:t xml:space="preserve">Календарь выходных и </w:t>
            </w:r>
            <w:r>
              <w:rPr>
                <w:rFonts w:ascii="Times New Roman" w:hAnsi="Times New Roman" w:cs="Times New Roman"/>
              </w:rPr>
              <w:t>праздничных дней</w:t>
            </w:r>
          </w:p>
        </w:tc>
        <w:tc>
          <w:tcPr>
            <w:tcW w:w="1558" w:type="pct"/>
          </w:tcPr>
          <w:p w14:paraId="6327B8F8" w14:textId="18C43DEA" w:rsidR="005947CC" w:rsidRPr="004C397E" w:rsidRDefault="00DC7E14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Ссылка на список </w:t>
            </w:r>
            <w:r w:rsidRPr="009E0E4A">
              <w:rPr>
                <w:rFonts w:ascii="Times New Roman" w:hAnsi="Times New Roman" w:cs="Times New Roman"/>
              </w:rPr>
              <w:t>Сайт-коллекци</w:t>
            </w:r>
            <w:r>
              <w:rPr>
                <w:rFonts w:ascii="Times New Roman" w:hAnsi="Times New Roman" w:cs="Times New Roman"/>
              </w:rPr>
              <w:t>и</w:t>
            </w:r>
            <w:r w:rsidRPr="009E0E4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Исполнительного аппарата</w:t>
            </w:r>
          </w:p>
        </w:tc>
      </w:tr>
      <w:tr w:rsidR="005947CC" w:rsidRPr="004C397E" w14:paraId="7AF8572D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6C0D9A2F" w14:textId="77777777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60E0FFF9" w14:textId="77777777" w:rsidR="005947CC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32C8D9E3" w14:textId="4656EE9E" w:rsidR="005947CC" w:rsidRDefault="005947CC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Доска объявлений</w:t>
            </w:r>
          </w:p>
        </w:tc>
        <w:tc>
          <w:tcPr>
            <w:tcW w:w="1558" w:type="pct"/>
          </w:tcPr>
          <w:p w14:paraId="5E5B988E" w14:textId="3B87FD38" w:rsidR="005947CC" w:rsidRPr="004C397E" w:rsidRDefault="00DC7E14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5947CC" w:rsidRPr="004C397E" w14:paraId="67F6E351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39A5DDB4" w14:textId="77777777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2B371736" w14:textId="77777777" w:rsidR="005947CC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7B823DC4" w14:textId="5FD32022" w:rsidR="005947CC" w:rsidRDefault="005947CC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Фотогалерея</w:t>
            </w:r>
          </w:p>
        </w:tc>
        <w:tc>
          <w:tcPr>
            <w:tcW w:w="1558" w:type="pct"/>
          </w:tcPr>
          <w:p w14:paraId="4E888F86" w14:textId="5259F520" w:rsidR="005947CC" w:rsidRPr="004C397E" w:rsidRDefault="00DC7E14" w:rsidP="00DC7E14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Библиотека документов (изображения)</w:t>
            </w:r>
          </w:p>
        </w:tc>
      </w:tr>
      <w:tr w:rsidR="005947CC" w:rsidRPr="004C397E" w14:paraId="03F520C3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17EE7C2A" w14:textId="77777777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331E281B" w14:textId="77777777" w:rsidR="005947CC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26F56D46" w14:textId="457C8F2B" w:rsidR="005947CC" w:rsidRPr="004C397E" w:rsidRDefault="005947CC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Видео</w:t>
            </w:r>
            <w:r>
              <w:rPr>
                <w:rFonts w:ascii="Times New Roman" w:hAnsi="Times New Roman" w:cs="Times New Roman"/>
              </w:rPr>
              <w:t>галерея</w:t>
            </w:r>
          </w:p>
        </w:tc>
        <w:tc>
          <w:tcPr>
            <w:tcW w:w="1558" w:type="pct"/>
          </w:tcPr>
          <w:p w14:paraId="306DEBA0" w14:textId="7E93A679" w:rsidR="005947CC" w:rsidRPr="004C397E" w:rsidRDefault="00DC7E14" w:rsidP="00DC7E14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Библиотека документов (видео)</w:t>
            </w:r>
          </w:p>
        </w:tc>
      </w:tr>
      <w:tr w:rsidR="005947CC" w:rsidRPr="004C397E" w14:paraId="2999DBCE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477F234F" w14:textId="77777777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737A5F98" w14:textId="77777777" w:rsidR="005947CC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38B23884" w14:textId="351EB306" w:rsidR="005947CC" w:rsidRPr="004C397E" w:rsidRDefault="005947CC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Сервис </w:t>
            </w:r>
            <w:r w:rsidRPr="004C397E">
              <w:rPr>
                <w:rFonts w:ascii="Times New Roman" w:hAnsi="Times New Roman" w:cs="Times New Roman"/>
              </w:rPr>
              <w:t xml:space="preserve">формирования </w:t>
            </w:r>
            <w:r>
              <w:rPr>
                <w:rFonts w:ascii="Times New Roman" w:hAnsi="Times New Roman" w:cs="Times New Roman"/>
              </w:rPr>
              <w:t>отчетности</w:t>
            </w:r>
          </w:p>
        </w:tc>
        <w:tc>
          <w:tcPr>
            <w:tcW w:w="1558" w:type="pct"/>
          </w:tcPr>
          <w:p w14:paraId="282EE1D1" w14:textId="01666885" w:rsidR="005947CC" w:rsidRPr="004C397E" w:rsidRDefault="00DC7E14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5947CC" w:rsidRPr="004C397E" w14:paraId="625B2104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579078A8" w14:textId="77777777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5C71B439" w14:textId="77777777" w:rsidR="005947CC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111BE94B" w14:textId="4C3C01D2" w:rsidR="005947CC" w:rsidRDefault="005947CC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Опросы</w:t>
            </w:r>
          </w:p>
        </w:tc>
        <w:tc>
          <w:tcPr>
            <w:tcW w:w="1558" w:type="pct"/>
          </w:tcPr>
          <w:p w14:paraId="76D19C03" w14:textId="50C473D5" w:rsidR="005947CC" w:rsidRPr="004C397E" w:rsidRDefault="00DC7E14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5947CC" w:rsidRPr="004C397E" w14:paraId="774CF9E3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63483A8E" w14:textId="77777777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64FB52E5" w14:textId="77777777" w:rsidR="005947CC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18A7F7F5" w14:textId="3DFEBAAB" w:rsidR="005947CC" w:rsidRDefault="005947CC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3456E0">
              <w:rPr>
                <w:rFonts w:ascii="Times New Roman" w:hAnsi="Times New Roman" w:cs="Times New Roman"/>
              </w:rPr>
              <w:t>Система оповещений</w:t>
            </w:r>
          </w:p>
        </w:tc>
        <w:tc>
          <w:tcPr>
            <w:tcW w:w="1558" w:type="pct"/>
          </w:tcPr>
          <w:p w14:paraId="7EE02088" w14:textId="4EA4ABF3" w:rsidR="005947CC" w:rsidRPr="004C397E" w:rsidRDefault="00DC7E14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Оповещение и подписки</w:t>
            </w:r>
          </w:p>
        </w:tc>
      </w:tr>
      <w:tr w:rsidR="005947CC" w:rsidRPr="004C397E" w14:paraId="6207A1A9" w14:textId="5A98602A" w:rsidTr="00935103">
        <w:trPr>
          <w:trHeight w:val="20"/>
          <w:jc w:val="center"/>
        </w:trPr>
        <w:tc>
          <w:tcPr>
            <w:tcW w:w="190" w:type="pct"/>
            <w:vMerge w:val="restart"/>
          </w:tcPr>
          <w:p w14:paraId="6CF3BCA6" w14:textId="10F473F8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1031" w:type="pct"/>
            <w:vMerge w:val="restart"/>
          </w:tcPr>
          <w:p w14:paraId="5D991D4C" w14:textId="21BE44B0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 w:rsidRPr="009E0E4A">
              <w:rPr>
                <w:rFonts w:ascii="Times New Roman" w:hAnsi="Times New Roman" w:cs="Times New Roman"/>
              </w:rPr>
              <w:t xml:space="preserve">Сайт-коллекция </w:t>
            </w:r>
            <w:r>
              <w:rPr>
                <w:rFonts w:ascii="Times New Roman" w:hAnsi="Times New Roman" w:cs="Times New Roman"/>
              </w:rPr>
              <w:t>Закупки</w:t>
            </w:r>
          </w:p>
        </w:tc>
        <w:tc>
          <w:tcPr>
            <w:tcW w:w="2220" w:type="pct"/>
          </w:tcPr>
          <w:p w14:paraId="5A1E9359" w14:textId="230C8C97" w:rsidR="005947CC" w:rsidRPr="00467B60" w:rsidRDefault="005947CC" w:rsidP="00F56C6F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Навигация по Порталу</w:t>
            </w:r>
          </w:p>
        </w:tc>
        <w:tc>
          <w:tcPr>
            <w:tcW w:w="1558" w:type="pct"/>
          </w:tcPr>
          <w:p w14:paraId="22AE0FF7" w14:textId="1E655F26" w:rsidR="005947CC" w:rsidRPr="004C397E" w:rsidRDefault="00DC7E14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Навигация</w:t>
            </w:r>
          </w:p>
        </w:tc>
      </w:tr>
      <w:tr w:rsidR="005947CC" w:rsidRPr="004C397E" w14:paraId="1A8B339E" w14:textId="77777777" w:rsidTr="00935103">
        <w:trPr>
          <w:trHeight w:val="218"/>
          <w:jc w:val="center"/>
        </w:trPr>
        <w:tc>
          <w:tcPr>
            <w:tcW w:w="190" w:type="pct"/>
            <w:vMerge/>
          </w:tcPr>
          <w:p w14:paraId="15C54AB5" w14:textId="77777777" w:rsidR="005947CC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4CCFB17C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56D8B092" w14:textId="42D8A073" w:rsidR="005947CC" w:rsidRPr="004C397E" w:rsidRDefault="005947CC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Закупки</w:t>
            </w:r>
          </w:p>
        </w:tc>
        <w:tc>
          <w:tcPr>
            <w:tcW w:w="1558" w:type="pct"/>
          </w:tcPr>
          <w:p w14:paraId="51FAB8AA" w14:textId="5CD56FA1" w:rsidR="005947CC" w:rsidRPr="004C397E" w:rsidRDefault="00DC7E14" w:rsidP="00DC7E14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Библиотека документов </w:t>
            </w:r>
          </w:p>
        </w:tc>
      </w:tr>
      <w:tr w:rsidR="00DC7E14" w:rsidRPr="004C397E" w14:paraId="1075F500" w14:textId="77777777" w:rsidTr="00935103">
        <w:trPr>
          <w:trHeight w:val="476"/>
          <w:jc w:val="center"/>
        </w:trPr>
        <w:tc>
          <w:tcPr>
            <w:tcW w:w="190" w:type="pct"/>
            <w:vMerge/>
          </w:tcPr>
          <w:p w14:paraId="7F69FF09" w14:textId="77777777" w:rsidR="00DC7E14" w:rsidRDefault="00DC7E14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206A05C4" w14:textId="77777777" w:rsidR="00DC7E14" w:rsidRPr="009E0E4A" w:rsidRDefault="00DC7E14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1E6BEFAB" w14:textId="2BB7BCF4" w:rsidR="00DC7E14" w:rsidRPr="004C397E" w:rsidRDefault="00DC7E14" w:rsidP="00DC7E14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 xml:space="preserve">Поиск </w:t>
            </w:r>
          </w:p>
        </w:tc>
        <w:tc>
          <w:tcPr>
            <w:tcW w:w="1558" w:type="pct"/>
          </w:tcPr>
          <w:p w14:paraId="2DD64731" w14:textId="7C3DA8E9" w:rsidR="00DC7E14" w:rsidRPr="004C397E" w:rsidRDefault="00DC7E14" w:rsidP="00DC7E14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Стандартный поиск</w:t>
            </w:r>
          </w:p>
        </w:tc>
      </w:tr>
      <w:tr w:rsidR="00DC7E14" w:rsidRPr="004C397E" w14:paraId="2EA8A01A" w14:textId="77777777" w:rsidTr="00935103">
        <w:trPr>
          <w:trHeight w:val="334"/>
          <w:jc w:val="center"/>
        </w:trPr>
        <w:tc>
          <w:tcPr>
            <w:tcW w:w="190" w:type="pct"/>
            <w:vMerge/>
          </w:tcPr>
          <w:p w14:paraId="12C51514" w14:textId="77777777" w:rsidR="00DC7E14" w:rsidRDefault="00DC7E14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2DC64894" w14:textId="77777777" w:rsidR="00DC7E14" w:rsidRPr="009E0E4A" w:rsidRDefault="00DC7E14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2ADB24F7" w14:textId="3F531CD9" w:rsidR="00DC7E14" w:rsidRPr="004C397E" w:rsidRDefault="00DC7E14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Поиск закупок</w:t>
            </w:r>
          </w:p>
        </w:tc>
        <w:tc>
          <w:tcPr>
            <w:tcW w:w="1558" w:type="pct"/>
          </w:tcPr>
          <w:p w14:paraId="3425F159" w14:textId="6485EF19" w:rsidR="00DC7E14" w:rsidRPr="004C397E" w:rsidRDefault="00DC7E14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Страница поиска (кастомизирована)</w:t>
            </w:r>
          </w:p>
        </w:tc>
      </w:tr>
      <w:tr w:rsidR="00DC7E14" w:rsidRPr="004C397E" w14:paraId="0481AB6B" w14:textId="77777777" w:rsidTr="00935103">
        <w:trPr>
          <w:trHeight w:val="334"/>
          <w:jc w:val="center"/>
        </w:trPr>
        <w:tc>
          <w:tcPr>
            <w:tcW w:w="190" w:type="pct"/>
            <w:vMerge/>
          </w:tcPr>
          <w:p w14:paraId="747C4D1A" w14:textId="77777777" w:rsidR="00DC7E14" w:rsidRDefault="00DC7E14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5FA6C5C5" w14:textId="77777777" w:rsidR="00DC7E14" w:rsidRPr="009E0E4A" w:rsidRDefault="00DC7E14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1BFE02FD" w14:textId="24071FFA" w:rsidR="00DC7E14" w:rsidRDefault="00DC7E14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057D8C">
              <w:rPr>
                <w:rFonts w:ascii="Times New Roman" w:hAnsi="Times New Roman" w:cs="Times New Roman"/>
              </w:rPr>
              <w:t>Библиотека документов</w:t>
            </w:r>
          </w:p>
        </w:tc>
        <w:tc>
          <w:tcPr>
            <w:tcW w:w="1558" w:type="pct"/>
          </w:tcPr>
          <w:p w14:paraId="7AC57761" w14:textId="6BD4C3E2" w:rsidR="00DC7E14" w:rsidRDefault="00DC7E14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C7E14">
              <w:rPr>
                <w:rFonts w:ascii="Times New Roman" w:hAnsi="Times New Roman" w:cs="Times New Roman"/>
              </w:rPr>
              <w:t>Библиотека документов</w:t>
            </w:r>
          </w:p>
        </w:tc>
      </w:tr>
      <w:tr w:rsidR="005947CC" w:rsidRPr="004C397E" w14:paraId="2C3F3542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10288E1F" w14:textId="77777777" w:rsidR="005947CC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7EE0EBD0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15C37F61" w14:textId="5C5A1F53" w:rsidR="005947CC" w:rsidRPr="004C397E" w:rsidRDefault="005947CC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3456E0">
              <w:rPr>
                <w:rFonts w:ascii="Times New Roman" w:hAnsi="Times New Roman" w:cs="Times New Roman"/>
              </w:rPr>
              <w:t>Система оповещений</w:t>
            </w:r>
          </w:p>
        </w:tc>
        <w:tc>
          <w:tcPr>
            <w:tcW w:w="1558" w:type="pct"/>
          </w:tcPr>
          <w:p w14:paraId="07FA669C" w14:textId="10BE4198" w:rsidR="005947CC" w:rsidRPr="004C397E" w:rsidRDefault="00DC7E14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Оповещение и подписки</w:t>
            </w:r>
          </w:p>
        </w:tc>
      </w:tr>
      <w:tr w:rsidR="005947CC" w:rsidRPr="004C397E" w14:paraId="6EEE96CC" w14:textId="0AA72F01" w:rsidTr="00935103">
        <w:trPr>
          <w:trHeight w:val="20"/>
          <w:jc w:val="center"/>
        </w:trPr>
        <w:tc>
          <w:tcPr>
            <w:tcW w:w="190" w:type="pct"/>
            <w:vMerge w:val="restart"/>
          </w:tcPr>
          <w:p w14:paraId="59D1B28D" w14:textId="7B052F4C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1031" w:type="pct"/>
            <w:vMerge w:val="restart"/>
          </w:tcPr>
          <w:p w14:paraId="5CBBA31D" w14:textId="6D17C88C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 w:rsidRPr="009E0E4A">
              <w:rPr>
                <w:rFonts w:ascii="Times New Roman" w:hAnsi="Times New Roman" w:cs="Times New Roman"/>
              </w:rPr>
              <w:t>Сайт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CC67D4">
              <w:rPr>
                <w:rFonts w:ascii="Times New Roman" w:hAnsi="Times New Roman" w:cs="Times New Roman"/>
              </w:rPr>
              <w:t xml:space="preserve">ДКиТ АСУ </w:t>
            </w:r>
          </w:p>
        </w:tc>
        <w:tc>
          <w:tcPr>
            <w:tcW w:w="2220" w:type="pct"/>
          </w:tcPr>
          <w:p w14:paraId="153D623E" w14:textId="02936583" w:rsidR="005947CC" w:rsidRPr="0095523E" w:rsidRDefault="005947CC" w:rsidP="00F56C6F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Навигация по Порталу</w:t>
            </w:r>
          </w:p>
        </w:tc>
        <w:tc>
          <w:tcPr>
            <w:tcW w:w="1558" w:type="pct"/>
          </w:tcPr>
          <w:p w14:paraId="4AC2FCA6" w14:textId="6DE72C1C" w:rsidR="005947CC" w:rsidRPr="004C397E" w:rsidRDefault="00DC7E14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Навигация</w:t>
            </w:r>
          </w:p>
        </w:tc>
      </w:tr>
      <w:tr w:rsidR="005947CC" w:rsidRPr="004C397E" w14:paraId="1815C608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748388DF" w14:textId="77777777" w:rsidR="005947CC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7526D65C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6DFA714B" w14:textId="767BB31D" w:rsidR="005947CC" w:rsidRPr="004C397E" w:rsidRDefault="005947CC" w:rsidP="005947CC">
            <w:pPr>
              <w:pStyle w:val="00"/>
              <w:numPr>
                <w:ilvl w:val="0"/>
                <w:numId w:val="10"/>
              </w:numPr>
              <w:spacing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Поиск</w:t>
            </w:r>
          </w:p>
        </w:tc>
        <w:tc>
          <w:tcPr>
            <w:tcW w:w="1558" w:type="pct"/>
          </w:tcPr>
          <w:p w14:paraId="3BD93D69" w14:textId="5C6BA079" w:rsidR="005947CC" w:rsidRPr="004C397E" w:rsidRDefault="00DC7E14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Поиск</w:t>
            </w:r>
          </w:p>
        </w:tc>
      </w:tr>
      <w:tr w:rsidR="005947CC" w:rsidRPr="004C397E" w14:paraId="353DCA7C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1C811C53" w14:textId="77777777" w:rsidR="005947CC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202858C6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46E25562" w14:textId="609271EC" w:rsidR="005947CC" w:rsidRPr="004C397E" w:rsidRDefault="005947CC" w:rsidP="005947CC">
            <w:pPr>
              <w:pStyle w:val="00"/>
              <w:numPr>
                <w:ilvl w:val="0"/>
                <w:numId w:val="10"/>
              </w:numPr>
              <w:spacing w:after="0"/>
              <w:jc w:val="left"/>
              <w:rPr>
                <w:rFonts w:ascii="Times New Roman" w:hAnsi="Times New Roman" w:cs="Times New Roman"/>
              </w:rPr>
            </w:pPr>
            <w:r w:rsidRPr="00057D8C">
              <w:rPr>
                <w:rFonts w:ascii="Times New Roman" w:hAnsi="Times New Roman" w:cs="Times New Roman"/>
              </w:rPr>
              <w:t xml:space="preserve">Библиотека документов </w:t>
            </w:r>
          </w:p>
        </w:tc>
        <w:tc>
          <w:tcPr>
            <w:tcW w:w="1558" w:type="pct"/>
          </w:tcPr>
          <w:p w14:paraId="73F265F1" w14:textId="3A9E07A5" w:rsidR="005947CC" w:rsidRPr="004C397E" w:rsidRDefault="00DC7E14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057D8C">
              <w:rPr>
                <w:rFonts w:ascii="Times New Roman" w:hAnsi="Times New Roman" w:cs="Times New Roman"/>
              </w:rPr>
              <w:t>Библиотека документов</w:t>
            </w:r>
          </w:p>
        </w:tc>
      </w:tr>
      <w:tr w:rsidR="005947CC" w:rsidRPr="004C397E" w14:paraId="67CFA414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033B5739" w14:textId="77777777" w:rsidR="005947CC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168DC554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57D7F405" w14:textId="3780BAFE" w:rsidR="005947CC" w:rsidRPr="00057D8C" w:rsidRDefault="005947CC" w:rsidP="005947CC">
            <w:pPr>
              <w:pStyle w:val="00"/>
              <w:numPr>
                <w:ilvl w:val="0"/>
                <w:numId w:val="10"/>
              </w:numPr>
              <w:spacing w:after="0"/>
              <w:jc w:val="left"/>
              <w:rPr>
                <w:rFonts w:ascii="Times New Roman" w:hAnsi="Times New Roman" w:cs="Times New Roman"/>
              </w:rPr>
            </w:pPr>
            <w:r w:rsidRPr="00057D8C">
              <w:rPr>
                <w:rFonts w:ascii="Times New Roman" w:hAnsi="Times New Roman" w:cs="Times New Roman"/>
              </w:rPr>
              <w:t>График отпусков</w:t>
            </w:r>
          </w:p>
        </w:tc>
        <w:tc>
          <w:tcPr>
            <w:tcW w:w="1558" w:type="pct"/>
          </w:tcPr>
          <w:p w14:paraId="12B93FC2" w14:textId="5B982513" w:rsidR="005947CC" w:rsidRPr="004C397E" w:rsidRDefault="00DC7E14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Подсайт</w:t>
            </w:r>
          </w:p>
        </w:tc>
      </w:tr>
      <w:tr w:rsidR="005947CC" w:rsidRPr="004C397E" w14:paraId="4CA053B0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1AC30E68" w14:textId="77777777" w:rsidR="005947CC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480C6F71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201C1CB7" w14:textId="67E8B848" w:rsidR="005947CC" w:rsidRPr="00057D8C" w:rsidRDefault="005947CC" w:rsidP="005947CC">
            <w:pPr>
              <w:pStyle w:val="00"/>
              <w:numPr>
                <w:ilvl w:val="0"/>
                <w:numId w:val="10"/>
              </w:numPr>
              <w:spacing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Мониторинг работ</w:t>
            </w:r>
          </w:p>
        </w:tc>
        <w:tc>
          <w:tcPr>
            <w:tcW w:w="1558" w:type="pct"/>
          </w:tcPr>
          <w:p w14:paraId="71866A13" w14:textId="5C630133" w:rsidR="005947CC" w:rsidRPr="004C397E" w:rsidRDefault="00D443A5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Страница</w:t>
            </w:r>
          </w:p>
        </w:tc>
      </w:tr>
      <w:tr w:rsidR="005947CC" w:rsidRPr="004C397E" w14:paraId="480E3440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165E0EA6" w14:textId="77777777" w:rsidR="005947CC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3164B878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000595FC" w14:textId="051E4467" w:rsidR="005947CC" w:rsidRDefault="005947CC" w:rsidP="005947CC">
            <w:pPr>
              <w:pStyle w:val="00"/>
              <w:numPr>
                <w:ilvl w:val="0"/>
                <w:numId w:val="10"/>
              </w:numPr>
              <w:spacing w:after="0"/>
              <w:jc w:val="left"/>
              <w:rPr>
                <w:rFonts w:ascii="Times New Roman" w:hAnsi="Times New Roman" w:cs="Times New Roman"/>
              </w:rPr>
            </w:pPr>
            <w:r w:rsidRPr="00057D8C">
              <w:rPr>
                <w:rFonts w:ascii="Times New Roman" w:hAnsi="Times New Roman" w:cs="Times New Roman"/>
              </w:rPr>
              <w:t>Задачи</w:t>
            </w:r>
          </w:p>
        </w:tc>
        <w:tc>
          <w:tcPr>
            <w:tcW w:w="1558" w:type="pct"/>
          </w:tcPr>
          <w:p w14:paraId="71579579" w14:textId="5D31DFB6" w:rsidR="005947CC" w:rsidRPr="004C397E" w:rsidRDefault="00D443A5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Задачи</w:t>
            </w:r>
          </w:p>
        </w:tc>
      </w:tr>
      <w:tr w:rsidR="005947CC" w:rsidRPr="004C397E" w14:paraId="30F11F07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1CA2AC2F" w14:textId="77777777" w:rsidR="005947CC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27B4371B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47B2CAD8" w14:textId="18796B83" w:rsidR="005947CC" w:rsidRPr="00057D8C" w:rsidRDefault="005947CC" w:rsidP="005947CC">
            <w:pPr>
              <w:pStyle w:val="00"/>
              <w:numPr>
                <w:ilvl w:val="0"/>
                <w:numId w:val="10"/>
              </w:numPr>
              <w:spacing w:after="0"/>
              <w:jc w:val="left"/>
              <w:rPr>
                <w:rFonts w:ascii="Times New Roman" w:hAnsi="Times New Roman" w:cs="Times New Roman"/>
              </w:rPr>
            </w:pPr>
            <w:r w:rsidRPr="00057D8C">
              <w:rPr>
                <w:rFonts w:ascii="Times New Roman" w:hAnsi="Times New Roman" w:cs="Times New Roman"/>
              </w:rPr>
              <w:t>Проектный офис</w:t>
            </w:r>
          </w:p>
        </w:tc>
        <w:tc>
          <w:tcPr>
            <w:tcW w:w="1558" w:type="pct"/>
          </w:tcPr>
          <w:p w14:paraId="311C979D" w14:textId="5D602F51" w:rsidR="005947CC" w:rsidRPr="004C397E" w:rsidRDefault="00D443A5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Подсайт</w:t>
            </w:r>
          </w:p>
        </w:tc>
      </w:tr>
      <w:tr w:rsidR="005947CC" w:rsidRPr="007B6828" w14:paraId="786526E1" w14:textId="77777777" w:rsidTr="00935103">
        <w:trPr>
          <w:trHeight w:val="334"/>
          <w:jc w:val="center"/>
        </w:trPr>
        <w:tc>
          <w:tcPr>
            <w:tcW w:w="190" w:type="pct"/>
            <w:vMerge/>
          </w:tcPr>
          <w:p w14:paraId="0C8E5AD3" w14:textId="77777777" w:rsidR="005947CC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4C3F155C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2B2359EB" w14:textId="1CBF5EB3" w:rsidR="005947CC" w:rsidRPr="00057D8C" w:rsidRDefault="005947CC" w:rsidP="005947CC">
            <w:pPr>
              <w:pStyle w:val="00"/>
              <w:numPr>
                <w:ilvl w:val="0"/>
                <w:numId w:val="10"/>
              </w:numPr>
              <w:spacing w:after="0"/>
              <w:jc w:val="left"/>
              <w:rPr>
                <w:rFonts w:ascii="Times New Roman" w:hAnsi="Times New Roman" w:cs="Times New Roman"/>
              </w:rPr>
            </w:pPr>
            <w:r w:rsidRPr="00057D8C">
              <w:rPr>
                <w:rFonts w:ascii="Times New Roman" w:hAnsi="Times New Roman" w:cs="Times New Roman"/>
              </w:rPr>
              <w:t>Планы работ УИСиС</w:t>
            </w:r>
          </w:p>
        </w:tc>
        <w:tc>
          <w:tcPr>
            <w:tcW w:w="1558" w:type="pct"/>
          </w:tcPr>
          <w:p w14:paraId="063D4AA4" w14:textId="6D7CB399" w:rsidR="005947CC" w:rsidRPr="00D443A5" w:rsidRDefault="00D443A5" w:rsidP="00D443A5">
            <w:pPr>
              <w:pStyle w:val="00"/>
              <w:spacing w:after="0"/>
              <w:jc w:val="lef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Ссылка</w:t>
            </w:r>
            <w:r w:rsidRPr="00D443A5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на</w:t>
            </w:r>
            <w:r w:rsidRPr="00D443A5">
              <w:rPr>
                <w:rFonts w:ascii="Times New Roman" w:hAnsi="Times New Roman" w:cs="Times New Roman"/>
                <w:lang w:val="en-US"/>
              </w:rPr>
              <w:t xml:space="preserve"> Project Web App</w:t>
            </w:r>
          </w:p>
        </w:tc>
      </w:tr>
      <w:tr w:rsidR="00D443A5" w:rsidRPr="004C397E" w14:paraId="3CC2A8BF" w14:textId="77777777" w:rsidTr="00935103">
        <w:trPr>
          <w:trHeight w:val="399"/>
          <w:jc w:val="center"/>
        </w:trPr>
        <w:tc>
          <w:tcPr>
            <w:tcW w:w="190" w:type="pct"/>
            <w:vMerge/>
          </w:tcPr>
          <w:p w14:paraId="0A775D63" w14:textId="77777777" w:rsidR="00D443A5" w:rsidRPr="00D443A5" w:rsidRDefault="00D443A5" w:rsidP="00F56C6F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031" w:type="pct"/>
            <w:vMerge/>
          </w:tcPr>
          <w:p w14:paraId="20465BA9" w14:textId="77777777" w:rsidR="00D443A5" w:rsidRPr="00D443A5" w:rsidRDefault="00D443A5" w:rsidP="00F56C6F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220" w:type="pct"/>
          </w:tcPr>
          <w:p w14:paraId="46371AD1" w14:textId="152DE538" w:rsidR="00D443A5" w:rsidRPr="00057D8C" w:rsidRDefault="00D443A5" w:rsidP="00D443A5">
            <w:pPr>
              <w:pStyle w:val="00"/>
              <w:numPr>
                <w:ilvl w:val="0"/>
                <w:numId w:val="10"/>
              </w:numPr>
              <w:spacing w:after="0"/>
              <w:jc w:val="left"/>
              <w:rPr>
                <w:rFonts w:ascii="Times New Roman" w:hAnsi="Times New Roman" w:cs="Times New Roman"/>
              </w:rPr>
            </w:pPr>
            <w:r w:rsidRPr="00057D8C">
              <w:rPr>
                <w:rFonts w:ascii="Times New Roman" w:hAnsi="Times New Roman" w:cs="Times New Roman"/>
              </w:rPr>
              <w:t>Форум</w:t>
            </w:r>
          </w:p>
        </w:tc>
        <w:tc>
          <w:tcPr>
            <w:tcW w:w="1558" w:type="pct"/>
          </w:tcPr>
          <w:p w14:paraId="4B0C9526" w14:textId="57C68BD4" w:rsidR="00D443A5" w:rsidRPr="004C397E" w:rsidRDefault="00D443A5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Форум</w:t>
            </w:r>
          </w:p>
        </w:tc>
      </w:tr>
      <w:tr w:rsidR="005947CC" w:rsidRPr="004C397E" w14:paraId="2A4CB22F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025D6687" w14:textId="77777777" w:rsidR="005947CC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5432F972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4298714B" w14:textId="77CA5057" w:rsidR="005947CC" w:rsidRPr="00D443A5" w:rsidRDefault="005947CC" w:rsidP="00D443A5">
            <w:pPr>
              <w:pStyle w:val="00"/>
              <w:numPr>
                <w:ilvl w:val="0"/>
                <w:numId w:val="10"/>
              </w:numPr>
              <w:spacing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Узел учета мероприятий ДКиТ </w:t>
            </w:r>
            <w:r w:rsidR="00D443A5">
              <w:rPr>
                <w:rFonts w:ascii="Times New Roman" w:hAnsi="Times New Roman" w:cs="Times New Roman"/>
              </w:rPr>
              <w:t>АСУ</w:t>
            </w:r>
          </w:p>
        </w:tc>
        <w:tc>
          <w:tcPr>
            <w:tcW w:w="1558" w:type="pct"/>
          </w:tcPr>
          <w:p w14:paraId="6D3F23C8" w14:textId="3B94ECC2" w:rsidR="005947CC" w:rsidRPr="00365383" w:rsidRDefault="00365383" w:rsidP="00365383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 xml:space="preserve">Ссылка </w:t>
            </w:r>
          </w:p>
        </w:tc>
      </w:tr>
      <w:tr w:rsidR="005947CC" w:rsidRPr="004C397E" w14:paraId="48234264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6E86A5F0" w14:textId="77777777" w:rsidR="005947CC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3E98CBEB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06D3C739" w14:textId="419E2A8B" w:rsidR="005947CC" w:rsidRPr="00057D8C" w:rsidRDefault="005947CC" w:rsidP="005947CC">
            <w:pPr>
              <w:pStyle w:val="00"/>
              <w:numPr>
                <w:ilvl w:val="0"/>
                <w:numId w:val="10"/>
              </w:numPr>
              <w:spacing w:after="0"/>
              <w:jc w:val="left"/>
              <w:rPr>
                <w:rFonts w:ascii="Times New Roman" w:hAnsi="Times New Roman" w:cs="Times New Roman"/>
              </w:rPr>
            </w:pPr>
            <w:r w:rsidRPr="00057D8C">
              <w:rPr>
                <w:rFonts w:ascii="Times New Roman" w:hAnsi="Times New Roman" w:cs="Times New Roman"/>
              </w:rPr>
              <w:t>Формирование отчетности</w:t>
            </w:r>
          </w:p>
        </w:tc>
        <w:tc>
          <w:tcPr>
            <w:tcW w:w="1558" w:type="pct"/>
          </w:tcPr>
          <w:p w14:paraId="058E88D0" w14:textId="5B4BABE9" w:rsidR="005947CC" w:rsidRPr="004C397E" w:rsidRDefault="00365383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5947CC" w:rsidRPr="004C397E" w14:paraId="166435C3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58CDAA8C" w14:textId="77777777" w:rsidR="005947CC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6514A8AE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649803A9" w14:textId="10F928C8" w:rsidR="005947CC" w:rsidRDefault="005947CC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057D8C">
              <w:rPr>
                <w:rFonts w:ascii="Times New Roman" w:hAnsi="Times New Roman" w:cs="Times New Roman"/>
              </w:rPr>
              <w:t>Фотографии электросетевых объектов</w:t>
            </w:r>
          </w:p>
        </w:tc>
        <w:tc>
          <w:tcPr>
            <w:tcW w:w="1558" w:type="pct"/>
          </w:tcPr>
          <w:p w14:paraId="36D14C2D" w14:textId="5F38D6EA" w:rsidR="005947CC" w:rsidRPr="004C397E" w:rsidRDefault="00365383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057D8C">
              <w:rPr>
                <w:rFonts w:ascii="Times New Roman" w:hAnsi="Times New Roman" w:cs="Times New Roman"/>
              </w:rPr>
              <w:t>Библиотека документов</w:t>
            </w:r>
            <w:r>
              <w:rPr>
                <w:rFonts w:ascii="Times New Roman" w:hAnsi="Times New Roman" w:cs="Times New Roman"/>
              </w:rPr>
              <w:t xml:space="preserve"> (изображения)</w:t>
            </w:r>
          </w:p>
        </w:tc>
      </w:tr>
      <w:tr w:rsidR="005947CC" w:rsidRPr="004C397E" w14:paraId="69E1F648" w14:textId="35634A7E" w:rsidTr="00935103">
        <w:trPr>
          <w:trHeight w:val="20"/>
          <w:jc w:val="center"/>
        </w:trPr>
        <w:tc>
          <w:tcPr>
            <w:tcW w:w="190" w:type="pct"/>
            <w:vMerge w:val="restart"/>
          </w:tcPr>
          <w:p w14:paraId="521C0BBE" w14:textId="59C87A35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1031" w:type="pct"/>
            <w:vMerge w:val="restart"/>
          </w:tcPr>
          <w:p w14:paraId="18FB46C7" w14:textId="730186BA" w:rsidR="005947CC" w:rsidRPr="004C397E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 w:rsidRPr="009E0E4A">
              <w:rPr>
                <w:rFonts w:ascii="Times New Roman" w:hAnsi="Times New Roman" w:cs="Times New Roman"/>
              </w:rPr>
              <w:t xml:space="preserve">Сайт </w:t>
            </w:r>
            <w:r w:rsidRPr="00CC67D4">
              <w:rPr>
                <w:rFonts w:ascii="Times New Roman" w:hAnsi="Times New Roman" w:cs="Times New Roman"/>
              </w:rPr>
              <w:t>П</w:t>
            </w:r>
            <w:r>
              <w:rPr>
                <w:rFonts w:ascii="Times New Roman" w:hAnsi="Times New Roman" w:cs="Times New Roman"/>
              </w:rPr>
              <w:t>роектного офиса</w:t>
            </w:r>
          </w:p>
        </w:tc>
        <w:tc>
          <w:tcPr>
            <w:tcW w:w="2220" w:type="pct"/>
          </w:tcPr>
          <w:p w14:paraId="4DFFD02C" w14:textId="4F6808BD" w:rsidR="005947CC" w:rsidRPr="00BA0EE9" w:rsidRDefault="005947CC" w:rsidP="00F56C6F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Навигация по Порталу</w:t>
            </w:r>
          </w:p>
        </w:tc>
        <w:tc>
          <w:tcPr>
            <w:tcW w:w="1558" w:type="pct"/>
          </w:tcPr>
          <w:p w14:paraId="3D2D839D" w14:textId="2299BD01" w:rsidR="005947CC" w:rsidRPr="004C397E" w:rsidRDefault="00365383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Навигация</w:t>
            </w:r>
          </w:p>
        </w:tc>
      </w:tr>
      <w:tr w:rsidR="00474E17" w:rsidRPr="004C397E" w14:paraId="483A432D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2636CBDA" w14:textId="77777777" w:rsidR="00474E17" w:rsidRDefault="00474E17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1F373DBF" w14:textId="77777777" w:rsidR="00474E17" w:rsidRPr="009E0E4A" w:rsidRDefault="00474E17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254880CF" w14:textId="1E989656" w:rsidR="00474E17" w:rsidRPr="004C397E" w:rsidRDefault="00474E17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Список проектов</w:t>
            </w:r>
          </w:p>
        </w:tc>
        <w:tc>
          <w:tcPr>
            <w:tcW w:w="1558" w:type="pct"/>
          </w:tcPr>
          <w:p w14:paraId="6982566B" w14:textId="56468863" w:rsidR="00474E17" w:rsidRPr="004C397E" w:rsidRDefault="00474E17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5947CC" w:rsidRPr="004C397E" w14:paraId="2C12B3E0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748D310A" w14:textId="77777777" w:rsidR="005947CC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679F49E9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64E36475" w14:textId="097CA237" w:rsidR="005947CC" w:rsidRPr="004C397E" w:rsidRDefault="00474E17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Информационные системы</w:t>
            </w:r>
          </w:p>
        </w:tc>
        <w:tc>
          <w:tcPr>
            <w:tcW w:w="1558" w:type="pct"/>
          </w:tcPr>
          <w:p w14:paraId="0291BD2A" w14:textId="5ECC14CB" w:rsidR="005947CC" w:rsidRPr="004C397E" w:rsidRDefault="00474E17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474E17" w:rsidRPr="004C397E" w14:paraId="37DEB75A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3385049B" w14:textId="77777777" w:rsidR="00474E17" w:rsidRDefault="00474E17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110E8F1E" w14:textId="77777777" w:rsidR="00474E17" w:rsidRPr="009E0E4A" w:rsidRDefault="00474E17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76953F72" w14:textId="762CBCC7" w:rsidR="00474E17" w:rsidRDefault="00474E17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Нормативные документы по управлению проектами</w:t>
            </w:r>
          </w:p>
        </w:tc>
        <w:tc>
          <w:tcPr>
            <w:tcW w:w="1558" w:type="pct"/>
          </w:tcPr>
          <w:p w14:paraId="56AFF88A" w14:textId="65BDA2CD" w:rsidR="00474E17" w:rsidRDefault="00474E17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Библиотека документов</w:t>
            </w:r>
          </w:p>
        </w:tc>
      </w:tr>
      <w:tr w:rsidR="005947CC" w:rsidRPr="004C397E" w14:paraId="124E5AFC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224EC451" w14:textId="77777777" w:rsidR="005947CC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42CE2EA4" w14:textId="77777777" w:rsidR="005947CC" w:rsidRPr="009E0E4A" w:rsidRDefault="005947CC" w:rsidP="00F56C6F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7AE033E6" w14:textId="4701EFA1" w:rsidR="005947CC" w:rsidRPr="004C397E" w:rsidRDefault="00474E17" w:rsidP="005947CC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Полезные ссылки</w:t>
            </w:r>
          </w:p>
        </w:tc>
        <w:tc>
          <w:tcPr>
            <w:tcW w:w="1558" w:type="pct"/>
          </w:tcPr>
          <w:p w14:paraId="0633F518" w14:textId="3052CA42" w:rsidR="005947CC" w:rsidRPr="004C397E" w:rsidRDefault="00474E17" w:rsidP="001B7EB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474E17" w:rsidRPr="004C397E" w14:paraId="172C1916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7F36B51C" w14:textId="77777777" w:rsidR="00474E17" w:rsidRDefault="00474E17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70CEEC41" w14:textId="77777777" w:rsidR="00474E17" w:rsidRPr="009E0E4A" w:rsidRDefault="00474E17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4D4A67D5" w14:textId="7A18B601" w:rsidR="00474E17" w:rsidRDefault="00474E17" w:rsidP="00474E17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Поиск по проектному офису</w:t>
            </w:r>
          </w:p>
        </w:tc>
        <w:tc>
          <w:tcPr>
            <w:tcW w:w="1558" w:type="pct"/>
          </w:tcPr>
          <w:p w14:paraId="3A7E37B6" w14:textId="210B3BCD" w:rsidR="00474E17" w:rsidRDefault="00474E17" w:rsidP="00474E1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Поиск</w:t>
            </w:r>
          </w:p>
        </w:tc>
      </w:tr>
      <w:tr w:rsidR="00474E17" w:rsidRPr="004C397E" w14:paraId="6F4BB66E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47273D50" w14:textId="77777777" w:rsidR="00474E17" w:rsidRDefault="00474E17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4768011A" w14:textId="77777777" w:rsidR="00474E17" w:rsidRPr="009E0E4A" w:rsidRDefault="00474E17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7BFF1084" w14:textId="1EDB1EF0" w:rsidR="00474E17" w:rsidRPr="004C397E" w:rsidRDefault="00474E17" w:rsidP="00474E17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Система оповещений</w:t>
            </w:r>
          </w:p>
        </w:tc>
        <w:tc>
          <w:tcPr>
            <w:tcW w:w="1558" w:type="pct"/>
          </w:tcPr>
          <w:p w14:paraId="0329A280" w14:textId="095E84DD" w:rsidR="00474E17" w:rsidRPr="004C397E" w:rsidRDefault="00474E17" w:rsidP="00474E1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Оповещение и подписки</w:t>
            </w:r>
          </w:p>
        </w:tc>
      </w:tr>
      <w:tr w:rsidR="00474E17" w:rsidRPr="004C397E" w14:paraId="138304A6" w14:textId="161EEE96" w:rsidTr="00935103">
        <w:trPr>
          <w:trHeight w:val="20"/>
          <w:jc w:val="center"/>
        </w:trPr>
        <w:tc>
          <w:tcPr>
            <w:tcW w:w="190" w:type="pct"/>
            <w:vMerge w:val="restart"/>
          </w:tcPr>
          <w:p w14:paraId="1CB2213E" w14:textId="494AE88E" w:rsidR="00474E17" w:rsidRPr="004C397E" w:rsidRDefault="00474E17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1031" w:type="pct"/>
            <w:vMerge w:val="restart"/>
          </w:tcPr>
          <w:p w14:paraId="78B20F60" w14:textId="33DA00DA" w:rsidR="00474E17" w:rsidRPr="004C397E" w:rsidRDefault="00474E17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 w:rsidRPr="009E0E4A">
              <w:rPr>
                <w:rFonts w:ascii="Times New Roman" w:hAnsi="Times New Roman" w:cs="Times New Roman"/>
              </w:rPr>
              <w:t>Сайт</w:t>
            </w:r>
            <w:r w:rsidRPr="00CC67D4">
              <w:rPr>
                <w:rFonts w:ascii="Times New Roman" w:hAnsi="Times New Roman" w:cs="Times New Roman"/>
              </w:rPr>
              <w:t xml:space="preserve"> Библиотеки документов </w:t>
            </w:r>
          </w:p>
        </w:tc>
        <w:tc>
          <w:tcPr>
            <w:tcW w:w="2220" w:type="pct"/>
          </w:tcPr>
          <w:p w14:paraId="2AE0F77B" w14:textId="5DAB8739" w:rsidR="00474E17" w:rsidRPr="00381D5C" w:rsidRDefault="00474E17" w:rsidP="00474E17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Навигация по Порталу</w:t>
            </w:r>
          </w:p>
        </w:tc>
        <w:tc>
          <w:tcPr>
            <w:tcW w:w="1558" w:type="pct"/>
          </w:tcPr>
          <w:p w14:paraId="3BB3AE15" w14:textId="3E907F56" w:rsidR="00474E17" w:rsidRPr="004C397E" w:rsidRDefault="00AC4A43" w:rsidP="00474E1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Навигация</w:t>
            </w:r>
          </w:p>
        </w:tc>
      </w:tr>
      <w:tr w:rsidR="00AC4A43" w:rsidRPr="004C397E" w14:paraId="6767A1B6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2CEDBE7C" w14:textId="77777777" w:rsidR="00AC4A43" w:rsidRDefault="00AC4A43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37B176FC" w14:textId="77777777" w:rsidR="00AC4A43" w:rsidRPr="009E0E4A" w:rsidRDefault="00AC4A43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2E2E7684" w14:textId="0DB39F5B" w:rsidR="00AC4A43" w:rsidRPr="004C397E" w:rsidRDefault="00AC4A43" w:rsidP="00474E17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Поиск документов</w:t>
            </w:r>
          </w:p>
        </w:tc>
        <w:tc>
          <w:tcPr>
            <w:tcW w:w="1558" w:type="pct"/>
          </w:tcPr>
          <w:p w14:paraId="47857F0B" w14:textId="3EF5308A" w:rsidR="00AC4A43" w:rsidRDefault="00AC4A43" w:rsidP="00474E1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Страница поиска</w:t>
            </w:r>
          </w:p>
        </w:tc>
      </w:tr>
      <w:tr w:rsidR="00474E17" w:rsidRPr="004C397E" w14:paraId="4CE5236A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05DDC23B" w14:textId="77777777" w:rsidR="00474E17" w:rsidRDefault="00474E17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2770FBC5" w14:textId="77777777" w:rsidR="00474E17" w:rsidRPr="009E0E4A" w:rsidRDefault="00474E17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34778018" w14:textId="6A6F5097" w:rsidR="00474E17" w:rsidRPr="004C397E" w:rsidRDefault="00474E17" w:rsidP="00474E17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Библиотека документо</w:t>
            </w:r>
            <w:r w:rsidRPr="00381D5C"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1558" w:type="pct"/>
          </w:tcPr>
          <w:p w14:paraId="6779F627" w14:textId="50A91A17" w:rsidR="00474E17" w:rsidRPr="004C397E" w:rsidRDefault="00AC4A43" w:rsidP="00474E1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Библиотека документо</w:t>
            </w:r>
            <w:r w:rsidRPr="00381D5C">
              <w:rPr>
                <w:rFonts w:ascii="Times New Roman" w:hAnsi="Times New Roman" w:cs="Times New Roman"/>
              </w:rPr>
              <w:t>в</w:t>
            </w:r>
          </w:p>
        </w:tc>
      </w:tr>
      <w:tr w:rsidR="00474E17" w:rsidRPr="004C397E" w14:paraId="04B3DB26" w14:textId="77777777" w:rsidTr="00935103">
        <w:trPr>
          <w:trHeight w:val="321"/>
          <w:jc w:val="center"/>
        </w:trPr>
        <w:tc>
          <w:tcPr>
            <w:tcW w:w="190" w:type="pct"/>
            <w:vMerge/>
          </w:tcPr>
          <w:p w14:paraId="7A6A1B0B" w14:textId="77777777" w:rsidR="00474E17" w:rsidRDefault="00474E17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539C6E61" w14:textId="77777777" w:rsidR="00474E17" w:rsidRPr="009E0E4A" w:rsidRDefault="00474E17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334362F8" w14:textId="394FEEAA" w:rsidR="00474E17" w:rsidRPr="004C397E" w:rsidRDefault="00474E17" w:rsidP="00474E17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Шаблоны документов</w:t>
            </w:r>
          </w:p>
        </w:tc>
        <w:tc>
          <w:tcPr>
            <w:tcW w:w="1558" w:type="pct"/>
          </w:tcPr>
          <w:p w14:paraId="3B3894DE" w14:textId="5DB32506" w:rsidR="00474E17" w:rsidRPr="004C397E" w:rsidRDefault="00AC4A43" w:rsidP="00474E1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Библиотека документо</w:t>
            </w:r>
            <w:r w:rsidRPr="00381D5C">
              <w:rPr>
                <w:rFonts w:ascii="Times New Roman" w:hAnsi="Times New Roman" w:cs="Times New Roman"/>
              </w:rPr>
              <w:t>в</w:t>
            </w:r>
          </w:p>
        </w:tc>
      </w:tr>
      <w:tr w:rsidR="00AC4A43" w:rsidRPr="004C397E" w14:paraId="25E9526A" w14:textId="77777777" w:rsidTr="00935103">
        <w:trPr>
          <w:trHeight w:val="643"/>
          <w:jc w:val="center"/>
        </w:trPr>
        <w:tc>
          <w:tcPr>
            <w:tcW w:w="190" w:type="pct"/>
            <w:vMerge/>
          </w:tcPr>
          <w:p w14:paraId="24981AFC" w14:textId="77777777" w:rsidR="00AC4A43" w:rsidRDefault="00AC4A43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7A4FF29C" w14:textId="77777777" w:rsidR="00AC4A43" w:rsidRPr="009E0E4A" w:rsidRDefault="00AC4A43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681B4C4C" w14:textId="23A2D847" w:rsidR="00AC4A43" w:rsidRDefault="00AC4A43" w:rsidP="00AC4A43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Реестр НТД ПАО «Россети» по техрегулированию</w:t>
            </w:r>
          </w:p>
        </w:tc>
        <w:tc>
          <w:tcPr>
            <w:tcW w:w="1558" w:type="pct"/>
          </w:tcPr>
          <w:p w14:paraId="7A4AE2BC" w14:textId="7958F186" w:rsidR="00AC4A43" w:rsidRPr="004C397E" w:rsidRDefault="00AC4A43" w:rsidP="00474E1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Библиотека документо</w:t>
            </w:r>
            <w:r w:rsidRPr="00381D5C">
              <w:rPr>
                <w:rFonts w:ascii="Times New Roman" w:hAnsi="Times New Roman" w:cs="Times New Roman"/>
              </w:rPr>
              <w:t>в</w:t>
            </w:r>
          </w:p>
        </w:tc>
      </w:tr>
      <w:tr w:rsidR="00474E17" w:rsidRPr="004C397E" w14:paraId="1F28DA58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633521A0" w14:textId="77777777" w:rsidR="00474E17" w:rsidRDefault="00474E17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0857EF3D" w14:textId="77777777" w:rsidR="00474E17" w:rsidRPr="009E0E4A" w:rsidRDefault="00474E17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3081B128" w14:textId="21E32F58" w:rsidR="00474E17" w:rsidRDefault="00474E17" w:rsidP="00474E17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Документы внешних организаций</w:t>
            </w:r>
          </w:p>
        </w:tc>
        <w:tc>
          <w:tcPr>
            <w:tcW w:w="1558" w:type="pct"/>
          </w:tcPr>
          <w:p w14:paraId="7A7615A2" w14:textId="64368CD3" w:rsidR="00474E17" w:rsidRPr="004C397E" w:rsidRDefault="00AC4A43" w:rsidP="00474E1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Библиотека документо</w:t>
            </w:r>
            <w:r w:rsidRPr="00381D5C">
              <w:rPr>
                <w:rFonts w:ascii="Times New Roman" w:hAnsi="Times New Roman" w:cs="Times New Roman"/>
              </w:rPr>
              <w:t>в</w:t>
            </w:r>
          </w:p>
        </w:tc>
      </w:tr>
      <w:tr w:rsidR="00474E17" w:rsidRPr="004C397E" w14:paraId="3EE1DB58" w14:textId="77777777" w:rsidTr="00935103">
        <w:trPr>
          <w:trHeight w:val="218"/>
          <w:jc w:val="center"/>
        </w:trPr>
        <w:tc>
          <w:tcPr>
            <w:tcW w:w="190" w:type="pct"/>
            <w:vMerge/>
          </w:tcPr>
          <w:p w14:paraId="58B7E36C" w14:textId="77777777" w:rsidR="00474E17" w:rsidRDefault="00474E17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219C9A73" w14:textId="77777777" w:rsidR="00474E17" w:rsidRPr="009E0E4A" w:rsidRDefault="00474E17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0FDDFD0E" w14:textId="685E5A1F" w:rsidR="00474E17" w:rsidRDefault="00474E17" w:rsidP="00474E17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Журнал регистрации ОРД</w:t>
            </w:r>
          </w:p>
        </w:tc>
        <w:tc>
          <w:tcPr>
            <w:tcW w:w="1558" w:type="pct"/>
          </w:tcPr>
          <w:p w14:paraId="5241BC4E" w14:textId="1BC57144" w:rsidR="00474E17" w:rsidRPr="004C397E" w:rsidRDefault="00AC4A43" w:rsidP="00474E1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Библиотека документо</w:t>
            </w:r>
            <w:r w:rsidRPr="00381D5C">
              <w:rPr>
                <w:rFonts w:ascii="Times New Roman" w:hAnsi="Times New Roman" w:cs="Times New Roman"/>
              </w:rPr>
              <w:t>в</w:t>
            </w:r>
          </w:p>
        </w:tc>
      </w:tr>
      <w:tr w:rsidR="00AC4A43" w:rsidRPr="004C397E" w14:paraId="48CDBDF4" w14:textId="77777777" w:rsidTr="00935103">
        <w:trPr>
          <w:trHeight w:val="463"/>
          <w:jc w:val="center"/>
        </w:trPr>
        <w:tc>
          <w:tcPr>
            <w:tcW w:w="190" w:type="pct"/>
            <w:vMerge/>
          </w:tcPr>
          <w:p w14:paraId="001CA170" w14:textId="77777777" w:rsidR="00AC4A43" w:rsidRDefault="00AC4A43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6569F830" w14:textId="77777777" w:rsidR="00AC4A43" w:rsidRPr="009E0E4A" w:rsidRDefault="00AC4A43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2D63339D" w14:textId="12E4B8BB" w:rsidR="00AC4A43" w:rsidRDefault="00AC4A43" w:rsidP="00AC4A43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Pr="004C397E">
              <w:rPr>
                <w:rFonts w:ascii="Times New Roman" w:hAnsi="Times New Roman" w:cs="Times New Roman"/>
              </w:rPr>
              <w:t>окумент</w:t>
            </w:r>
            <w:r>
              <w:rPr>
                <w:rFonts w:ascii="Times New Roman" w:hAnsi="Times New Roman" w:cs="Times New Roman"/>
              </w:rPr>
              <w:t>ы</w:t>
            </w:r>
            <w:r w:rsidRPr="004C397E">
              <w:rPr>
                <w:rFonts w:ascii="Times New Roman" w:hAnsi="Times New Roman" w:cs="Times New Roman"/>
              </w:rPr>
              <w:t xml:space="preserve"> интегрированной системы менеджмента</w:t>
            </w:r>
          </w:p>
        </w:tc>
        <w:tc>
          <w:tcPr>
            <w:tcW w:w="1558" w:type="pct"/>
          </w:tcPr>
          <w:p w14:paraId="51BFDEA8" w14:textId="009705CA" w:rsidR="00AC4A43" w:rsidRPr="004C397E" w:rsidRDefault="00AC4A43" w:rsidP="00474E1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Библиотека документо</w:t>
            </w:r>
            <w:r w:rsidRPr="00381D5C">
              <w:rPr>
                <w:rFonts w:ascii="Times New Roman" w:hAnsi="Times New Roman" w:cs="Times New Roman"/>
              </w:rPr>
              <w:t>в</w:t>
            </w:r>
          </w:p>
        </w:tc>
      </w:tr>
      <w:tr w:rsidR="00474E17" w:rsidRPr="004C397E" w14:paraId="3C46869F" w14:textId="77777777" w:rsidTr="00935103">
        <w:trPr>
          <w:trHeight w:val="270"/>
          <w:jc w:val="center"/>
        </w:trPr>
        <w:tc>
          <w:tcPr>
            <w:tcW w:w="190" w:type="pct"/>
            <w:vMerge/>
          </w:tcPr>
          <w:p w14:paraId="1EC30ACC" w14:textId="77777777" w:rsidR="00474E17" w:rsidRDefault="00474E17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3B81EF61" w14:textId="77777777" w:rsidR="00474E17" w:rsidRPr="009E0E4A" w:rsidRDefault="00474E17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02C929B8" w14:textId="02CBB5AF" w:rsidR="00474E17" w:rsidRPr="004C397E" w:rsidRDefault="00474E17" w:rsidP="00474E17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Pr="004C397E">
              <w:rPr>
                <w:rFonts w:ascii="Times New Roman" w:hAnsi="Times New Roman" w:cs="Times New Roman"/>
              </w:rPr>
              <w:t>оверенн</w:t>
            </w:r>
            <w:r>
              <w:rPr>
                <w:rFonts w:ascii="Times New Roman" w:hAnsi="Times New Roman" w:cs="Times New Roman"/>
              </w:rPr>
              <w:t>ости</w:t>
            </w:r>
          </w:p>
        </w:tc>
        <w:tc>
          <w:tcPr>
            <w:tcW w:w="1558" w:type="pct"/>
          </w:tcPr>
          <w:p w14:paraId="7A522446" w14:textId="7516D812" w:rsidR="00474E17" w:rsidRPr="004C397E" w:rsidRDefault="00AC4A43" w:rsidP="00474E1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Библиотека документо</w:t>
            </w:r>
            <w:r w:rsidRPr="00381D5C">
              <w:rPr>
                <w:rFonts w:ascii="Times New Roman" w:hAnsi="Times New Roman" w:cs="Times New Roman"/>
              </w:rPr>
              <w:t>в</w:t>
            </w:r>
          </w:p>
        </w:tc>
      </w:tr>
      <w:tr w:rsidR="00AC4A43" w:rsidRPr="004C397E" w14:paraId="5BF72363" w14:textId="77777777" w:rsidTr="00935103">
        <w:trPr>
          <w:trHeight w:val="411"/>
          <w:jc w:val="center"/>
        </w:trPr>
        <w:tc>
          <w:tcPr>
            <w:tcW w:w="190" w:type="pct"/>
            <w:vMerge/>
          </w:tcPr>
          <w:p w14:paraId="309ED8EB" w14:textId="77777777" w:rsidR="00AC4A43" w:rsidRDefault="00AC4A43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58F48CCE" w14:textId="77777777" w:rsidR="00AC4A43" w:rsidRPr="009E0E4A" w:rsidRDefault="00AC4A43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38CAA815" w14:textId="5A4C2D3A" w:rsidR="00AC4A43" w:rsidRPr="00AC4A43" w:rsidRDefault="00AC4A43" w:rsidP="00AC4A43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Положения о структурных подразделениях</w:t>
            </w:r>
          </w:p>
        </w:tc>
        <w:tc>
          <w:tcPr>
            <w:tcW w:w="1558" w:type="pct"/>
          </w:tcPr>
          <w:p w14:paraId="519F0106" w14:textId="376FEB1A" w:rsidR="00AC4A43" w:rsidRPr="004C397E" w:rsidRDefault="00AC4A43" w:rsidP="00474E1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Библиотека документо</w:t>
            </w:r>
            <w:r w:rsidRPr="00381D5C">
              <w:rPr>
                <w:rFonts w:ascii="Times New Roman" w:hAnsi="Times New Roman" w:cs="Times New Roman"/>
              </w:rPr>
              <w:t>в</w:t>
            </w:r>
          </w:p>
        </w:tc>
      </w:tr>
      <w:tr w:rsidR="00474E17" w:rsidRPr="004C397E" w14:paraId="2DBF2F05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51C212DF" w14:textId="77777777" w:rsidR="00474E17" w:rsidRDefault="00474E17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1D5ADE10" w14:textId="77777777" w:rsidR="00474E17" w:rsidRPr="009E0E4A" w:rsidRDefault="00474E17" w:rsidP="00474E17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4205D89D" w14:textId="1D565FD6" w:rsidR="00474E17" w:rsidRDefault="00474E17" w:rsidP="00474E17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ГИС-Профи</w:t>
            </w:r>
          </w:p>
        </w:tc>
        <w:tc>
          <w:tcPr>
            <w:tcW w:w="1558" w:type="pct"/>
          </w:tcPr>
          <w:p w14:paraId="7553DFD7" w14:textId="5B9B26E6" w:rsidR="00474E17" w:rsidRPr="004C397E" w:rsidRDefault="00AC4A43" w:rsidP="00474E1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Библиотека документо</w:t>
            </w:r>
            <w:r w:rsidRPr="00381D5C">
              <w:rPr>
                <w:rFonts w:ascii="Times New Roman" w:hAnsi="Times New Roman" w:cs="Times New Roman"/>
              </w:rPr>
              <w:t>в</w:t>
            </w:r>
          </w:p>
        </w:tc>
      </w:tr>
      <w:tr w:rsidR="00AC4A43" w:rsidRPr="004C397E" w14:paraId="09345D37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27A11BEE" w14:textId="77777777" w:rsidR="00AC4A43" w:rsidRDefault="00AC4A43" w:rsidP="00AC4A43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6AB950C0" w14:textId="77777777" w:rsidR="00AC4A43" w:rsidRPr="009E0E4A" w:rsidRDefault="00AC4A43" w:rsidP="00AC4A43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625BC70A" w14:textId="56FC9D5C" w:rsidR="00AC4A43" w:rsidRDefault="00AC4A43" w:rsidP="00AC4A43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Энергопресс</w:t>
            </w:r>
          </w:p>
        </w:tc>
        <w:tc>
          <w:tcPr>
            <w:tcW w:w="1558" w:type="pct"/>
          </w:tcPr>
          <w:p w14:paraId="75EFBD0C" w14:textId="342DC5F6" w:rsidR="00AC4A43" w:rsidRPr="004C397E" w:rsidRDefault="00AC4A43" w:rsidP="00AC4A43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Библиотека документо</w:t>
            </w:r>
            <w:r w:rsidRPr="00381D5C">
              <w:rPr>
                <w:rFonts w:ascii="Times New Roman" w:hAnsi="Times New Roman" w:cs="Times New Roman"/>
              </w:rPr>
              <w:t>в</w:t>
            </w:r>
          </w:p>
        </w:tc>
      </w:tr>
      <w:tr w:rsidR="0072283D" w:rsidRPr="004C397E" w14:paraId="2DC20B46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779AE554" w14:textId="77777777" w:rsidR="0072283D" w:rsidRDefault="0072283D" w:rsidP="0072283D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0C5CC76C" w14:textId="77777777" w:rsidR="0072283D" w:rsidRPr="009E0E4A" w:rsidRDefault="0072283D" w:rsidP="0072283D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5E5B301B" w14:textId="272421EC" w:rsidR="0072283D" w:rsidRDefault="0072283D" w:rsidP="0072283D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Документация на Портал</w:t>
            </w:r>
          </w:p>
        </w:tc>
        <w:tc>
          <w:tcPr>
            <w:tcW w:w="1558" w:type="pct"/>
          </w:tcPr>
          <w:p w14:paraId="6B516CA6" w14:textId="3036103C" w:rsidR="0072283D" w:rsidRPr="004C397E" w:rsidRDefault="0072283D" w:rsidP="0072283D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Библиотека документо</w:t>
            </w:r>
            <w:r w:rsidRPr="00381D5C">
              <w:rPr>
                <w:rFonts w:ascii="Times New Roman" w:hAnsi="Times New Roman" w:cs="Times New Roman"/>
              </w:rPr>
              <w:t>в</w:t>
            </w:r>
          </w:p>
        </w:tc>
      </w:tr>
      <w:tr w:rsidR="0072283D" w:rsidRPr="004C397E" w14:paraId="1DDBF24B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6E3C1D98" w14:textId="77777777" w:rsidR="0072283D" w:rsidRDefault="0072283D" w:rsidP="0072283D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134842A3" w14:textId="77777777" w:rsidR="0072283D" w:rsidRPr="009E0E4A" w:rsidRDefault="0072283D" w:rsidP="0072283D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563128C7" w14:textId="4A5FD6B9" w:rsidR="0072283D" w:rsidRDefault="0072283D" w:rsidP="0072283D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Система оповещений</w:t>
            </w:r>
          </w:p>
        </w:tc>
        <w:tc>
          <w:tcPr>
            <w:tcW w:w="1558" w:type="pct"/>
          </w:tcPr>
          <w:p w14:paraId="36F631A9" w14:textId="59BD46C8" w:rsidR="0072283D" w:rsidRPr="004C397E" w:rsidRDefault="0072283D" w:rsidP="0072283D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Оповещение и подписки</w:t>
            </w:r>
          </w:p>
        </w:tc>
      </w:tr>
      <w:tr w:rsidR="0072283D" w:rsidRPr="004C397E" w14:paraId="144F8CF7" w14:textId="772A414E" w:rsidTr="00935103">
        <w:trPr>
          <w:trHeight w:val="20"/>
          <w:jc w:val="center"/>
        </w:trPr>
        <w:tc>
          <w:tcPr>
            <w:tcW w:w="190" w:type="pct"/>
            <w:vMerge w:val="restart"/>
          </w:tcPr>
          <w:p w14:paraId="24561B6A" w14:textId="6BE629CE" w:rsidR="0072283D" w:rsidRDefault="0072283D" w:rsidP="0072283D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1031" w:type="pct"/>
            <w:vMerge w:val="restart"/>
          </w:tcPr>
          <w:p w14:paraId="16667373" w14:textId="017CC274" w:rsidR="0072283D" w:rsidRPr="004C397E" w:rsidRDefault="0072283D" w:rsidP="0072283D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 w:rsidRPr="009E0E4A">
              <w:rPr>
                <w:rFonts w:ascii="Times New Roman" w:hAnsi="Times New Roman" w:cs="Times New Roman"/>
              </w:rPr>
              <w:t>Сайт-коллекция</w:t>
            </w:r>
            <w:r>
              <w:rPr>
                <w:rFonts w:ascii="Times New Roman" w:hAnsi="Times New Roman" w:cs="Times New Roman"/>
              </w:rPr>
              <w:t xml:space="preserve"> Регистрации корреспонденции</w:t>
            </w:r>
          </w:p>
        </w:tc>
        <w:tc>
          <w:tcPr>
            <w:tcW w:w="2220" w:type="pct"/>
          </w:tcPr>
          <w:p w14:paraId="5D40A6E5" w14:textId="034E6CB1" w:rsidR="0072283D" w:rsidRPr="004C397E" w:rsidRDefault="0072283D" w:rsidP="0072283D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Навигация по Порталу</w:t>
            </w:r>
          </w:p>
        </w:tc>
        <w:tc>
          <w:tcPr>
            <w:tcW w:w="1558" w:type="pct"/>
          </w:tcPr>
          <w:p w14:paraId="2B1839D5" w14:textId="714CB5F7" w:rsidR="0072283D" w:rsidRPr="004C397E" w:rsidRDefault="0072283D" w:rsidP="0072283D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Навигация</w:t>
            </w:r>
          </w:p>
        </w:tc>
      </w:tr>
      <w:tr w:rsidR="0072283D" w:rsidRPr="004C397E" w14:paraId="46687113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04914977" w14:textId="77777777" w:rsidR="0072283D" w:rsidRDefault="0072283D" w:rsidP="0072283D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54BC16EC" w14:textId="77777777" w:rsidR="0072283D" w:rsidRPr="009E0E4A" w:rsidRDefault="0072283D" w:rsidP="0072283D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4EC83A85" w14:textId="2C9E69ED" w:rsidR="0072283D" w:rsidRPr="00A520E0" w:rsidRDefault="00A520E0" w:rsidP="00A520E0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Виды корреспонденции</w:t>
            </w:r>
            <w:r w:rsidRPr="004C397E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558" w:type="pct"/>
          </w:tcPr>
          <w:p w14:paraId="7279D189" w14:textId="64711B8D" w:rsidR="0072283D" w:rsidRPr="004C397E" w:rsidRDefault="00A520E0" w:rsidP="0072283D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72283D" w:rsidRPr="004C397E" w14:paraId="6EFBFB47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363EA7F7" w14:textId="77777777" w:rsidR="0072283D" w:rsidRDefault="0072283D" w:rsidP="0072283D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1CBE7E88" w14:textId="77777777" w:rsidR="0072283D" w:rsidRPr="009E0E4A" w:rsidRDefault="0072283D" w:rsidP="0072283D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5308EC0A" w14:textId="65238602" w:rsidR="0072283D" w:rsidRPr="004C397E" w:rsidRDefault="0072283D" w:rsidP="0072283D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Внешние организации</w:t>
            </w:r>
          </w:p>
        </w:tc>
        <w:tc>
          <w:tcPr>
            <w:tcW w:w="1558" w:type="pct"/>
          </w:tcPr>
          <w:p w14:paraId="18542429" w14:textId="1ED8DA7D" w:rsidR="0072283D" w:rsidRPr="004C397E" w:rsidRDefault="0072283D" w:rsidP="0072283D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72283D" w:rsidRPr="004C397E" w14:paraId="3087DF8A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53E3D072" w14:textId="77777777" w:rsidR="0072283D" w:rsidRDefault="0072283D" w:rsidP="0072283D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65C096C7" w14:textId="77777777" w:rsidR="0072283D" w:rsidRPr="009E0E4A" w:rsidRDefault="0072283D" w:rsidP="0072283D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286549AE" w14:textId="0042A623" w:rsidR="0072283D" w:rsidRPr="004C397E" w:rsidRDefault="0072283D" w:rsidP="0072283D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Внешние персоны</w:t>
            </w:r>
          </w:p>
        </w:tc>
        <w:tc>
          <w:tcPr>
            <w:tcW w:w="1558" w:type="pct"/>
          </w:tcPr>
          <w:p w14:paraId="50C85594" w14:textId="17EC2D16" w:rsidR="0072283D" w:rsidRPr="004C397E" w:rsidRDefault="0072283D" w:rsidP="0072283D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72283D" w:rsidRPr="004C397E" w14:paraId="560480D2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679783A0" w14:textId="77777777" w:rsidR="0072283D" w:rsidRDefault="0072283D" w:rsidP="0072283D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3AA190CE" w14:textId="77777777" w:rsidR="0072283D" w:rsidRPr="009E0E4A" w:rsidRDefault="0072283D" w:rsidP="0072283D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633CF617" w14:textId="7BCDF49D" w:rsidR="0072283D" w:rsidRPr="004C397E" w:rsidRDefault="00A520E0" w:rsidP="0072283D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Курьерские службы</w:t>
            </w:r>
          </w:p>
        </w:tc>
        <w:tc>
          <w:tcPr>
            <w:tcW w:w="1558" w:type="pct"/>
          </w:tcPr>
          <w:p w14:paraId="34B9C698" w14:textId="272E37AD" w:rsidR="0072283D" w:rsidRPr="004C397E" w:rsidRDefault="00A520E0" w:rsidP="0072283D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72283D" w:rsidRPr="004C397E" w14:paraId="0845B94B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1C972C0D" w14:textId="77777777" w:rsidR="0072283D" w:rsidRDefault="0072283D" w:rsidP="0072283D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6E81A62B" w14:textId="77777777" w:rsidR="0072283D" w:rsidRPr="009E0E4A" w:rsidRDefault="0072283D" w:rsidP="0072283D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7ED0A957" w14:textId="331ABF71" w:rsidR="0072283D" w:rsidRPr="004C397E" w:rsidRDefault="00A520E0" w:rsidP="0072283D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Параметрические настройки модуля </w:t>
            </w:r>
          </w:p>
        </w:tc>
        <w:tc>
          <w:tcPr>
            <w:tcW w:w="1558" w:type="pct"/>
          </w:tcPr>
          <w:p w14:paraId="25FD7A33" w14:textId="242F127E" w:rsidR="0072283D" w:rsidRPr="004C397E" w:rsidRDefault="00A520E0" w:rsidP="0072283D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72283D" w:rsidRPr="004C397E" w14:paraId="1C27AE9C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75E21FA6" w14:textId="77777777" w:rsidR="0072283D" w:rsidRDefault="0072283D" w:rsidP="0072283D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7EE5265A" w14:textId="77777777" w:rsidR="0072283D" w:rsidRPr="009E0E4A" w:rsidRDefault="0072283D" w:rsidP="0072283D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37FD3F0F" w14:textId="3CE52758" w:rsidR="0072283D" w:rsidRPr="004C397E" w:rsidRDefault="00A520E0" w:rsidP="0072283D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Регистрация входящей корреспонденции</w:t>
            </w:r>
          </w:p>
        </w:tc>
        <w:tc>
          <w:tcPr>
            <w:tcW w:w="1558" w:type="pct"/>
          </w:tcPr>
          <w:p w14:paraId="0968FFBD" w14:textId="3E231DF5" w:rsidR="0072283D" w:rsidRPr="004C397E" w:rsidRDefault="00A520E0" w:rsidP="0072283D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9A7A14" w:rsidRPr="004C397E" w14:paraId="36AE2BA8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0037BF51" w14:textId="77777777" w:rsidR="009A7A14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75B34583" w14:textId="77777777" w:rsidR="009A7A14" w:rsidRPr="009E0E4A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797EB08B" w14:textId="48C2A279" w:rsidR="009A7A14" w:rsidRDefault="009A7A14" w:rsidP="009A7A14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Регистрация исходящей корреспонденции</w:t>
            </w:r>
          </w:p>
        </w:tc>
        <w:tc>
          <w:tcPr>
            <w:tcW w:w="1558" w:type="pct"/>
          </w:tcPr>
          <w:p w14:paraId="0C47B9C3" w14:textId="6DDFC5D5" w:rsidR="009A7A14" w:rsidRDefault="009A7A14" w:rsidP="009A7A14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9A7A14" w:rsidRPr="004C397E" w14:paraId="47A5D128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41FF0456" w14:textId="77777777" w:rsidR="009A7A14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6F562850" w14:textId="77777777" w:rsidR="009A7A14" w:rsidRPr="009E0E4A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5755736E" w14:textId="77B945D8" w:rsidR="009A7A14" w:rsidRPr="004C397E" w:rsidRDefault="00935103" w:rsidP="009A7A14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Статусы входящей корреспонденции</w:t>
            </w:r>
          </w:p>
        </w:tc>
        <w:tc>
          <w:tcPr>
            <w:tcW w:w="1558" w:type="pct"/>
          </w:tcPr>
          <w:p w14:paraId="043A323C" w14:textId="19B96D93" w:rsidR="009A7A14" w:rsidRPr="004C397E" w:rsidRDefault="00935103" w:rsidP="009A7A14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935103" w:rsidRPr="004C397E" w14:paraId="3E485387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3BE45CC5" w14:textId="77777777" w:rsidR="00935103" w:rsidRDefault="00935103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42C7D8AB" w14:textId="77777777" w:rsidR="00935103" w:rsidRPr="009E0E4A" w:rsidRDefault="00935103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07CFFDF4" w14:textId="79AD6ED9" w:rsidR="00935103" w:rsidRPr="004C397E" w:rsidRDefault="00935103" w:rsidP="009A7A14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Статусы исходящих отправлений Почтой</w:t>
            </w:r>
          </w:p>
        </w:tc>
        <w:tc>
          <w:tcPr>
            <w:tcW w:w="1558" w:type="pct"/>
          </w:tcPr>
          <w:p w14:paraId="514E2759" w14:textId="0D8281DB" w:rsidR="00935103" w:rsidRPr="004C397E" w:rsidRDefault="00935103" w:rsidP="009A7A14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9A7A14" w:rsidRPr="004C397E" w14:paraId="5FC31946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4FF637AE" w14:textId="77777777" w:rsidR="009A7A14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33C2F8D6" w14:textId="77777777" w:rsidR="009A7A14" w:rsidRPr="009E0E4A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59D0EF6D" w14:textId="62BC6E52" w:rsidR="009A7A14" w:rsidRDefault="00935103" w:rsidP="009A7A14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Статусы исходящих отправлений экспресс-почтой</w:t>
            </w:r>
          </w:p>
        </w:tc>
        <w:tc>
          <w:tcPr>
            <w:tcW w:w="1558" w:type="pct"/>
          </w:tcPr>
          <w:p w14:paraId="3F7DFF97" w14:textId="71E12FBB" w:rsidR="009A7A14" w:rsidRDefault="00935103" w:rsidP="009A7A14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935103" w:rsidRPr="004C397E" w14:paraId="4923737D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4051FE53" w14:textId="77777777" w:rsidR="00935103" w:rsidRDefault="00935103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249698D6" w14:textId="77777777" w:rsidR="00935103" w:rsidRPr="009E0E4A" w:rsidRDefault="00935103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407205AF" w14:textId="66F10102" w:rsidR="00935103" w:rsidRDefault="00935103" w:rsidP="009A7A14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Сформированные конверты, наклейки</w:t>
            </w:r>
          </w:p>
        </w:tc>
        <w:tc>
          <w:tcPr>
            <w:tcW w:w="1558" w:type="pct"/>
          </w:tcPr>
          <w:p w14:paraId="7150F066" w14:textId="46C08F1B" w:rsidR="00935103" w:rsidRDefault="00935103" w:rsidP="009A7A14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Библиотека документов</w:t>
            </w:r>
          </w:p>
        </w:tc>
      </w:tr>
      <w:tr w:rsidR="00935103" w:rsidRPr="004C397E" w14:paraId="702811D4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701254C1" w14:textId="77777777" w:rsidR="00935103" w:rsidRDefault="00935103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0A4A61DC" w14:textId="77777777" w:rsidR="00935103" w:rsidRPr="009E0E4A" w:rsidRDefault="00935103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6298DE35" w14:textId="643ECF6E" w:rsidR="00935103" w:rsidRDefault="00935103" w:rsidP="009A7A14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Филиалы</w:t>
            </w:r>
          </w:p>
        </w:tc>
        <w:tc>
          <w:tcPr>
            <w:tcW w:w="1558" w:type="pct"/>
          </w:tcPr>
          <w:p w14:paraId="1D917451" w14:textId="58A899E2" w:rsidR="00935103" w:rsidRDefault="00935103" w:rsidP="009A7A14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935103" w:rsidRPr="004C397E" w14:paraId="48E499F9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4C40DA04" w14:textId="77777777" w:rsidR="00935103" w:rsidRDefault="00935103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6EF8A9C9" w14:textId="77777777" w:rsidR="00935103" w:rsidRPr="009E0E4A" w:rsidRDefault="00935103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54967828" w14:textId="572454A8" w:rsidR="00935103" w:rsidRDefault="00935103" w:rsidP="009A7A14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Шаблоны почтовых отправлений</w:t>
            </w:r>
          </w:p>
        </w:tc>
        <w:tc>
          <w:tcPr>
            <w:tcW w:w="1558" w:type="pct"/>
          </w:tcPr>
          <w:p w14:paraId="2B8C855A" w14:textId="27D09DE7" w:rsidR="00935103" w:rsidRDefault="00935103" w:rsidP="009A7A14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Библиотека документов</w:t>
            </w:r>
          </w:p>
        </w:tc>
      </w:tr>
      <w:tr w:rsidR="009A7A14" w:rsidRPr="004C397E" w14:paraId="57E4E09D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4780D911" w14:textId="77777777" w:rsidR="009A7A14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35142E6E" w14:textId="77777777" w:rsidR="009A7A14" w:rsidRPr="009E0E4A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6245EFDA" w14:textId="159C4AFD" w:rsidR="009A7A14" w:rsidRPr="004C397E" w:rsidRDefault="009A7A14" w:rsidP="009A7A14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Поиск</w:t>
            </w:r>
          </w:p>
        </w:tc>
        <w:tc>
          <w:tcPr>
            <w:tcW w:w="1558" w:type="pct"/>
          </w:tcPr>
          <w:p w14:paraId="300F5962" w14:textId="27F58169" w:rsidR="009A7A14" w:rsidRPr="004C397E" w:rsidRDefault="009A7A14" w:rsidP="009A7A14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Поиск</w:t>
            </w:r>
          </w:p>
        </w:tc>
      </w:tr>
      <w:tr w:rsidR="009A7A14" w:rsidRPr="004C397E" w14:paraId="20004E58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7F97D3E9" w14:textId="77777777" w:rsidR="009A7A14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7EA9A087" w14:textId="77777777" w:rsidR="009A7A14" w:rsidRPr="009E0E4A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4C806A3B" w14:textId="0E4ADD43" w:rsidR="009A7A14" w:rsidRPr="004C397E" w:rsidRDefault="009A7A14" w:rsidP="009A7A14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Система оповещений</w:t>
            </w:r>
          </w:p>
        </w:tc>
        <w:tc>
          <w:tcPr>
            <w:tcW w:w="1558" w:type="pct"/>
          </w:tcPr>
          <w:p w14:paraId="757837C4" w14:textId="6916FCEC" w:rsidR="009A7A14" w:rsidRPr="004C397E" w:rsidRDefault="009A7A14" w:rsidP="009A7A14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Оповещение и подписки</w:t>
            </w:r>
          </w:p>
        </w:tc>
      </w:tr>
      <w:tr w:rsidR="009A7A14" w:rsidRPr="004C397E" w14:paraId="78303F84" w14:textId="5B6F7AD1" w:rsidTr="00935103">
        <w:trPr>
          <w:trHeight w:val="20"/>
          <w:jc w:val="center"/>
        </w:trPr>
        <w:tc>
          <w:tcPr>
            <w:tcW w:w="190" w:type="pct"/>
            <w:vMerge w:val="restart"/>
          </w:tcPr>
          <w:p w14:paraId="4ADF972D" w14:textId="5C842B49" w:rsidR="009A7A14" w:rsidRPr="004C397E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9.</w:t>
            </w:r>
          </w:p>
        </w:tc>
        <w:tc>
          <w:tcPr>
            <w:tcW w:w="1031" w:type="pct"/>
            <w:vMerge w:val="restart"/>
          </w:tcPr>
          <w:p w14:paraId="7EB78311" w14:textId="1E98D515" w:rsidR="009A7A14" w:rsidRPr="00CC67D4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E0E4A">
              <w:rPr>
                <w:rFonts w:ascii="Times New Roman" w:hAnsi="Times New Roman" w:cs="Times New Roman"/>
              </w:rPr>
              <w:t xml:space="preserve">Сайт-коллекция </w:t>
            </w:r>
            <w:r w:rsidRPr="00CC67D4">
              <w:rPr>
                <w:rFonts w:ascii="Times New Roman" w:hAnsi="Times New Roman" w:cs="Times New Roman"/>
              </w:rPr>
              <w:t>Л</w:t>
            </w:r>
            <w:r>
              <w:rPr>
                <w:rFonts w:ascii="Times New Roman" w:hAnsi="Times New Roman" w:cs="Times New Roman"/>
              </w:rPr>
              <w:t>С</w:t>
            </w:r>
          </w:p>
        </w:tc>
        <w:tc>
          <w:tcPr>
            <w:tcW w:w="2220" w:type="pct"/>
          </w:tcPr>
          <w:p w14:paraId="71161BAA" w14:textId="474498C0" w:rsidR="009A7A14" w:rsidRPr="003F0472" w:rsidRDefault="009A7A14" w:rsidP="009A7A14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Навигация по Порталу</w:t>
            </w:r>
          </w:p>
        </w:tc>
        <w:tc>
          <w:tcPr>
            <w:tcW w:w="1558" w:type="pct"/>
          </w:tcPr>
          <w:p w14:paraId="5EC786FB" w14:textId="34505AB8" w:rsidR="009A7A14" w:rsidRPr="004C397E" w:rsidRDefault="0061285D" w:rsidP="009A7A14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Навигация</w:t>
            </w:r>
          </w:p>
        </w:tc>
      </w:tr>
      <w:tr w:rsidR="009A7A14" w:rsidRPr="004C397E" w14:paraId="6C1586EB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686EEC33" w14:textId="77777777" w:rsidR="009A7A14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02685233" w14:textId="77777777" w:rsidR="009A7A14" w:rsidRPr="009E0E4A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772610B1" w14:textId="7755F635" w:rsidR="009A7A14" w:rsidRPr="004C397E" w:rsidRDefault="009A7A14" w:rsidP="009A7A14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Управление подписками</w:t>
            </w:r>
          </w:p>
        </w:tc>
        <w:tc>
          <w:tcPr>
            <w:tcW w:w="1558" w:type="pct"/>
          </w:tcPr>
          <w:p w14:paraId="0A5B4FEA" w14:textId="09B518B1" w:rsidR="009A7A14" w:rsidRPr="004C397E" w:rsidRDefault="0061285D" w:rsidP="009A7A14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Подписки</w:t>
            </w:r>
          </w:p>
        </w:tc>
      </w:tr>
      <w:tr w:rsidR="009A7A14" w:rsidRPr="004C397E" w14:paraId="4E80EEDB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1977BCD6" w14:textId="77777777" w:rsidR="009A7A14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2194102C" w14:textId="77777777" w:rsidR="009A7A14" w:rsidRPr="009E0E4A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483D24D3" w14:textId="4C230A7B" w:rsidR="009A7A14" w:rsidRPr="004C397E" w:rsidRDefault="009A7A14" w:rsidP="009A7A14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Список задач пользователя</w:t>
            </w:r>
          </w:p>
        </w:tc>
        <w:tc>
          <w:tcPr>
            <w:tcW w:w="1558" w:type="pct"/>
          </w:tcPr>
          <w:p w14:paraId="6CBA9F5F" w14:textId="0380FB99" w:rsidR="009A7A14" w:rsidRPr="004C397E" w:rsidRDefault="0061285D" w:rsidP="009A7A14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Задачи</w:t>
            </w:r>
          </w:p>
        </w:tc>
      </w:tr>
      <w:tr w:rsidR="009A7A14" w:rsidRPr="004C397E" w14:paraId="2A04F8C9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3749AFA0" w14:textId="77777777" w:rsidR="009A7A14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20E35030" w14:textId="77777777" w:rsidR="009A7A14" w:rsidRPr="009E0E4A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4B880AB8" w14:textId="34CF7534" w:rsidR="009A7A14" w:rsidRPr="004C397E" w:rsidRDefault="009A7A14" w:rsidP="009A7A14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Личное меню пользователя (избранное)</w:t>
            </w:r>
          </w:p>
        </w:tc>
        <w:tc>
          <w:tcPr>
            <w:tcW w:w="1558" w:type="pct"/>
          </w:tcPr>
          <w:p w14:paraId="3D10010C" w14:textId="0640C007" w:rsidR="009A7A14" w:rsidRPr="004C397E" w:rsidRDefault="0061285D" w:rsidP="009A7A14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Страница</w:t>
            </w:r>
          </w:p>
        </w:tc>
      </w:tr>
      <w:tr w:rsidR="009A7A14" w:rsidRPr="004C397E" w14:paraId="63C48B84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04A75662" w14:textId="77777777" w:rsidR="009A7A14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22A99F0E" w14:textId="77777777" w:rsidR="009A7A14" w:rsidRPr="009E0E4A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6047B16D" w14:textId="5DE85345" w:rsidR="009A7A14" w:rsidRPr="004C397E" w:rsidRDefault="009A7A14" w:rsidP="009A7A14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Документы пользователя</w:t>
            </w:r>
          </w:p>
        </w:tc>
        <w:tc>
          <w:tcPr>
            <w:tcW w:w="1558" w:type="pct"/>
          </w:tcPr>
          <w:p w14:paraId="396E9E88" w14:textId="7D137CCB" w:rsidR="009A7A14" w:rsidRPr="004C397E" w:rsidRDefault="0061285D" w:rsidP="009A7A14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Библиотека документов</w:t>
            </w:r>
          </w:p>
        </w:tc>
      </w:tr>
      <w:tr w:rsidR="009A7A14" w:rsidRPr="004C397E" w14:paraId="3882B2C9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4F48962A" w14:textId="77777777" w:rsidR="009A7A14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2EB5AA38" w14:textId="77777777" w:rsidR="009A7A14" w:rsidRPr="009E0E4A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0A4FF279" w14:textId="6E2F8CC9" w:rsidR="009A7A14" w:rsidRPr="004C397E" w:rsidRDefault="009A7A14" w:rsidP="009A7A14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Личный календарь пользователя</w:t>
            </w:r>
          </w:p>
        </w:tc>
        <w:tc>
          <w:tcPr>
            <w:tcW w:w="1558" w:type="pct"/>
          </w:tcPr>
          <w:p w14:paraId="3815D46A" w14:textId="068EF894" w:rsidR="009A7A14" w:rsidRPr="004C397E" w:rsidRDefault="0061285D" w:rsidP="009A7A14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Список-Календарь</w:t>
            </w:r>
          </w:p>
        </w:tc>
      </w:tr>
      <w:tr w:rsidR="009A7A14" w:rsidRPr="004C397E" w14:paraId="1DB5A70F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6FE6777E" w14:textId="77777777" w:rsidR="009A7A14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77830598" w14:textId="77777777" w:rsidR="009A7A14" w:rsidRPr="009E0E4A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787A9CEA" w14:textId="73A3CE55" w:rsidR="009A7A14" w:rsidRPr="004C397E" w:rsidRDefault="009A7A14" w:rsidP="009A7A14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Заказ справки 2-НДФЛ</w:t>
            </w:r>
          </w:p>
        </w:tc>
        <w:tc>
          <w:tcPr>
            <w:tcW w:w="1558" w:type="pct"/>
          </w:tcPr>
          <w:p w14:paraId="12E2B13A" w14:textId="35E30AED" w:rsidR="009A7A14" w:rsidRPr="004C397E" w:rsidRDefault="0061285D" w:rsidP="009A7A14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Список</w:t>
            </w:r>
          </w:p>
        </w:tc>
      </w:tr>
      <w:tr w:rsidR="009A7A14" w:rsidRPr="004C397E" w14:paraId="4EA16817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2446A9D1" w14:textId="77777777" w:rsidR="009A7A14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45ED823B" w14:textId="77777777" w:rsidR="009A7A14" w:rsidRPr="009E0E4A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43A9D9F7" w14:textId="59408C51" w:rsidR="009A7A14" w:rsidRPr="0061285D" w:rsidRDefault="0061285D" w:rsidP="0061285D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 xml:space="preserve">Поиск </w:t>
            </w:r>
          </w:p>
        </w:tc>
        <w:tc>
          <w:tcPr>
            <w:tcW w:w="1558" w:type="pct"/>
          </w:tcPr>
          <w:p w14:paraId="661BABF9" w14:textId="1C53E4A8" w:rsidR="009A7A14" w:rsidRPr="004C397E" w:rsidRDefault="0061285D" w:rsidP="009A7A14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Поиск</w:t>
            </w:r>
          </w:p>
        </w:tc>
      </w:tr>
      <w:tr w:rsidR="009A7A14" w:rsidRPr="004C397E" w14:paraId="7389862D" w14:textId="77777777" w:rsidTr="00935103">
        <w:trPr>
          <w:trHeight w:val="20"/>
          <w:jc w:val="center"/>
        </w:trPr>
        <w:tc>
          <w:tcPr>
            <w:tcW w:w="190" w:type="pct"/>
            <w:vMerge/>
          </w:tcPr>
          <w:p w14:paraId="74560AE9" w14:textId="77777777" w:rsidR="009A7A14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1031" w:type="pct"/>
            <w:vMerge/>
          </w:tcPr>
          <w:p w14:paraId="23ED7027" w14:textId="77777777" w:rsidR="009A7A14" w:rsidRPr="009E0E4A" w:rsidRDefault="009A7A14" w:rsidP="009A7A14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2220" w:type="pct"/>
          </w:tcPr>
          <w:p w14:paraId="66F44409" w14:textId="6F0240D7" w:rsidR="009A7A14" w:rsidRPr="004C397E" w:rsidRDefault="009A7A14" w:rsidP="009A7A14">
            <w:pPr>
              <w:pStyle w:val="00"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4C397E">
              <w:rPr>
                <w:rFonts w:ascii="Times New Roman" w:hAnsi="Times New Roman" w:cs="Times New Roman"/>
              </w:rPr>
              <w:t>Система оповещений</w:t>
            </w:r>
          </w:p>
        </w:tc>
        <w:tc>
          <w:tcPr>
            <w:tcW w:w="1558" w:type="pct"/>
          </w:tcPr>
          <w:p w14:paraId="43E2EC21" w14:textId="447E6E44" w:rsidR="009A7A14" w:rsidRPr="004C397E" w:rsidRDefault="009A7A14" w:rsidP="009A7A14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Оповещение и подписки</w:t>
            </w:r>
          </w:p>
        </w:tc>
      </w:tr>
    </w:tbl>
    <w:p w14:paraId="51BCDF49" w14:textId="77777777" w:rsidR="00E64E27" w:rsidRPr="007E62DD" w:rsidRDefault="00E64E27" w:rsidP="00BB57CA">
      <w:pPr>
        <w:pStyle w:val="afc"/>
        <w:numPr>
          <w:ilvl w:val="1"/>
          <w:numId w:val="19"/>
        </w:numPr>
        <w:ind w:left="567" w:hanging="567"/>
        <w:jc w:val="left"/>
        <w:rPr>
          <w:rFonts w:eastAsia="Times New Roman"/>
          <w:lang w:eastAsia="ru-RU"/>
        </w:rPr>
      </w:pPr>
      <w:bookmarkStart w:id="37" w:name="_Toc423359118"/>
      <w:bookmarkStart w:id="38" w:name="_Toc423966263"/>
      <w:bookmarkStart w:id="39" w:name="_Toc424118512"/>
      <w:bookmarkStart w:id="40" w:name="_Toc424550044"/>
      <w:bookmarkStart w:id="41" w:name="_Toc425258020"/>
      <w:bookmarkStart w:id="42" w:name="_Toc427327466"/>
      <w:bookmarkStart w:id="43" w:name="_Toc465336134"/>
      <w:r w:rsidRPr="007E62DD">
        <w:rPr>
          <w:rFonts w:eastAsia="Times New Roman"/>
          <w:lang w:eastAsia="ru-RU"/>
        </w:rPr>
        <w:t>Схема взаимодействия компонентов Портала</w:t>
      </w:r>
      <w:bookmarkEnd w:id="37"/>
      <w:bookmarkEnd w:id="38"/>
      <w:bookmarkEnd w:id="39"/>
      <w:bookmarkEnd w:id="40"/>
      <w:bookmarkEnd w:id="41"/>
      <w:bookmarkEnd w:id="42"/>
      <w:bookmarkEnd w:id="43"/>
    </w:p>
    <w:p w14:paraId="55CED1DA" w14:textId="7CE6F3FE" w:rsidR="00E64E27" w:rsidRDefault="00E64E27" w:rsidP="00867C8B">
      <w:pPr>
        <w:spacing w:after="0" w:line="240" w:lineRule="auto"/>
        <w:ind w:firstLine="567"/>
      </w:pPr>
      <w:r>
        <w:t xml:space="preserve">Схема </w:t>
      </w:r>
      <w:r w:rsidRPr="00867C8B">
        <w:rPr>
          <w:szCs w:val="28"/>
          <w:lang w:eastAsia="ru-RU"/>
        </w:rPr>
        <w:t>взаимодействия</w:t>
      </w:r>
      <w:r>
        <w:t xml:space="preserve"> компонентов Портала приведена ниже</w:t>
      </w:r>
      <w:r w:rsidR="00AB62E8">
        <w:t xml:space="preserve"> (</w:t>
      </w:r>
      <w:r w:rsidR="00A74A2D">
        <w:t xml:space="preserve">см. </w:t>
      </w:r>
      <w:r w:rsidR="00AB62E8">
        <w:fldChar w:fldCharType="begin"/>
      </w:r>
      <w:r w:rsidR="00AB62E8">
        <w:instrText xml:space="preserve"> REF _Ref445994351 \h  \* MERGEFORMAT </w:instrText>
      </w:r>
      <w:r w:rsidR="00AB62E8">
        <w:fldChar w:fldCharType="separate"/>
      </w:r>
      <w:r w:rsidR="00E22EDC" w:rsidRPr="00E22EDC">
        <w:t>Рисунок 3</w:t>
      </w:r>
      <w:r w:rsidR="00AB62E8">
        <w:fldChar w:fldCharType="end"/>
      </w:r>
      <w:r w:rsidR="00AB62E8">
        <w:t>)</w:t>
      </w:r>
      <w:r>
        <w:t>.</w:t>
      </w:r>
    </w:p>
    <w:p w14:paraId="4172FA3E" w14:textId="0DC8F88A" w:rsidR="00AB62E8" w:rsidRDefault="00E500DD" w:rsidP="00995063">
      <w:pPr>
        <w:pStyle w:val="aff4"/>
        <w:rPr>
          <w:noProof/>
        </w:rPr>
      </w:pPr>
      <w:r>
        <w:rPr>
          <w:noProof/>
          <w:lang w:eastAsia="ru-RU"/>
        </w:rPr>
        <w:drawing>
          <wp:inline distT="0" distB="0" distL="0" distR="0" wp14:anchorId="71F37483" wp14:editId="7C4E1E14">
            <wp:extent cx="4537494" cy="5345650"/>
            <wp:effectExtent l="0" t="0" r="0" b="7620"/>
            <wp:docPr id="397" name="Рисунок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" name="Архитектура портала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1957" cy="5374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844EC" w14:textId="5648696B" w:rsidR="00AB62E8" w:rsidRPr="009811EA" w:rsidRDefault="00D25FF6" w:rsidP="00AB62E8">
      <w:pPr>
        <w:pStyle w:val="af1"/>
        <w:ind w:firstLine="0"/>
        <w:jc w:val="center"/>
        <w:rPr>
          <w:i/>
        </w:rPr>
      </w:pPr>
      <w:bookmarkStart w:id="44" w:name="_Ref445994351"/>
      <w:r>
        <w:rPr>
          <w:i/>
        </w:rPr>
        <w:t>Рисунок</w:t>
      </w:r>
      <w:r w:rsidR="00AB62E8" w:rsidRPr="009811EA">
        <w:rPr>
          <w:i/>
        </w:rPr>
        <w:t xml:space="preserve"> </w:t>
      </w:r>
      <w:r w:rsidR="00AB62E8" w:rsidRPr="009811EA">
        <w:rPr>
          <w:i/>
        </w:rPr>
        <w:fldChar w:fldCharType="begin"/>
      </w:r>
      <w:r w:rsidR="00AB62E8" w:rsidRPr="009811EA">
        <w:rPr>
          <w:i/>
        </w:rPr>
        <w:instrText xml:space="preserve"> SEQ Рисунок \* ARABIC </w:instrText>
      </w:r>
      <w:r w:rsidR="00AB62E8" w:rsidRPr="009811EA">
        <w:rPr>
          <w:i/>
        </w:rPr>
        <w:fldChar w:fldCharType="separate"/>
      </w:r>
      <w:r w:rsidR="00E22EDC">
        <w:rPr>
          <w:i/>
          <w:noProof/>
        </w:rPr>
        <w:t>3</w:t>
      </w:r>
      <w:r w:rsidR="00AB62E8" w:rsidRPr="009811EA">
        <w:rPr>
          <w:i/>
        </w:rPr>
        <w:fldChar w:fldCharType="end"/>
      </w:r>
      <w:bookmarkEnd w:id="44"/>
      <w:r w:rsidR="00AB62E8" w:rsidRPr="009811EA">
        <w:rPr>
          <w:i/>
        </w:rPr>
        <w:t xml:space="preserve">. </w:t>
      </w:r>
      <w:r w:rsidR="00AB62E8">
        <w:rPr>
          <w:i/>
        </w:rPr>
        <w:t>Схема взаимодействия компонентов Портала</w:t>
      </w:r>
    </w:p>
    <w:p w14:paraId="66CEDFAD" w14:textId="4C3112C6" w:rsidR="00667B5F" w:rsidRPr="00667B5F" w:rsidRDefault="00667B5F" w:rsidP="00867C8B">
      <w:pPr>
        <w:spacing w:after="0" w:line="240" w:lineRule="auto"/>
        <w:ind w:firstLine="567"/>
      </w:pPr>
      <w:r>
        <w:t>Взаимодействие между компонентами Портала осуществля</w:t>
      </w:r>
      <w:r w:rsidR="00333410">
        <w:t>е</w:t>
      </w:r>
      <w:r>
        <w:t>тся с использованием стандартных интерфейсов и протоколов</w:t>
      </w:r>
      <w:r w:rsidR="00F61C2D">
        <w:t xml:space="preserve"> платформы </w:t>
      </w:r>
      <w:r w:rsidR="00F61C2D" w:rsidRPr="00292697">
        <w:t>MS</w:t>
      </w:r>
      <w:r w:rsidR="00F61C2D" w:rsidRPr="00F61C2D">
        <w:t xml:space="preserve"> </w:t>
      </w:r>
      <w:r w:rsidR="00F61C2D" w:rsidRPr="00292697">
        <w:t>SharePoint</w:t>
      </w:r>
      <w:r>
        <w:t>.</w:t>
      </w:r>
    </w:p>
    <w:p w14:paraId="69FF54D1" w14:textId="2ABF36A2" w:rsidR="00E64E27" w:rsidRPr="00DB6BFB" w:rsidRDefault="00F23834" w:rsidP="00BB57CA">
      <w:pPr>
        <w:pStyle w:val="afb"/>
        <w:numPr>
          <w:ilvl w:val="0"/>
          <w:numId w:val="19"/>
        </w:numPr>
        <w:tabs>
          <w:tab w:val="num" w:pos="567"/>
        </w:tabs>
        <w:ind w:left="567" w:hanging="567"/>
      </w:pPr>
      <w:bookmarkStart w:id="45" w:name="_Toc423359119"/>
      <w:bookmarkStart w:id="46" w:name="_Toc423966264"/>
      <w:bookmarkStart w:id="47" w:name="_Toc424118513"/>
      <w:bookmarkStart w:id="48" w:name="_Toc424550045"/>
      <w:bookmarkStart w:id="49" w:name="_Toc425258021"/>
      <w:bookmarkStart w:id="50" w:name="_Toc427327467"/>
      <w:bookmarkStart w:id="51" w:name="_Toc465336135"/>
      <w:bookmarkEnd w:id="45"/>
      <w:bookmarkEnd w:id="46"/>
      <w:bookmarkEnd w:id="47"/>
      <w:bookmarkEnd w:id="48"/>
      <w:bookmarkEnd w:id="49"/>
      <w:bookmarkEnd w:id="50"/>
      <w:r w:rsidRPr="00DB6BFB">
        <w:lastRenderedPageBreak/>
        <w:t xml:space="preserve">Описание взаимосвязей </w:t>
      </w:r>
      <w:r w:rsidR="00DB6BFB" w:rsidRPr="00DB6BFB">
        <w:t>Портала</w:t>
      </w:r>
      <w:r w:rsidRPr="00DB6BFB">
        <w:t xml:space="preserve"> с другими системами</w:t>
      </w:r>
      <w:bookmarkEnd w:id="51"/>
    </w:p>
    <w:p w14:paraId="0365BB75" w14:textId="4335E11B" w:rsidR="00E64E27" w:rsidRPr="00CC329B" w:rsidRDefault="00F227D5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В</w:t>
      </w:r>
      <w:r w:rsidR="00E64E27" w:rsidRPr="00867C8B">
        <w:rPr>
          <w:szCs w:val="28"/>
          <w:lang w:eastAsia="ru-RU"/>
        </w:rPr>
        <w:t>заимодействие</w:t>
      </w:r>
      <w:r w:rsidR="00E64E27">
        <w:t xml:space="preserve"> </w:t>
      </w:r>
      <w:r w:rsidR="003A30C8">
        <w:t xml:space="preserve">Портала </w:t>
      </w:r>
      <w:r w:rsidR="000F338B">
        <w:t>с</w:t>
      </w:r>
      <w:r w:rsidR="00E64E27">
        <w:t xml:space="preserve"> внешними </w:t>
      </w:r>
      <w:r w:rsidR="00E64E27" w:rsidRPr="00CC329B">
        <w:t xml:space="preserve">системами </w:t>
      </w:r>
      <w:r w:rsidRPr="00CC329B">
        <w:t xml:space="preserve">осуществляется </w:t>
      </w:r>
      <w:r w:rsidR="00E64E27" w:rsidRPr="00CC329B">
        <w:t>в одностороннем режиме.</w:t>
      </w:r>
    </w:p>
    <w:p w14:paraId="70D52FB3" w14:textId="236C1095" w:rsidR="00E64E27" w:rsidRDefault="00E64E27" w:rsidP="00867C8B">
      <w:pPr>
        <w:spacing w:after="0" w:line="240" w:lineRule="auto"/>
        <w:ind w:firstLine="567"/>
      </w:pPr>
      <w:r>
        <w:t xml:space="preserve">Состав </w:t>
      </w:r>
      <w:r w:rsidRPr="00867C8B">
        <w:rPr>
          <w:szCs w:val="28"/>
          <w:lang w:eastAsia="ru-RU"/>
        </w:rPr>
        <w:t>внешних</w:t>
      </w:r>
      <w:r>
        <w:t xml:space="preserve"> систем и интеграционных данных приведен ниже</w:t>
      </w:r>
      <w:r w:rsidR="00DB6BFB">
        <w:t xml:space="preserve"> (см. </w:t>
      </w:r>
      <w:r w:rsidR="00DB6BFB">
        <w:fldChar w:fldCharType="begin"/>
      </w:r>
      <w:r w:rsidR="00DB6BFB">
        <w:instrText xml:space="preserve"> REF _Ref445997018 \h </w:instrText>
      </w:r>
      <w:r w:rsidR="003849C5">
        <w:instrText xml:space="preserve"> \* MERGEFORMAT </w:instrText>
      </w:r>
      <w:r w:rsidR="00DB6BFB">
        <w:fldChar w:fldCharType="separate"/>
      </w:r>
      <w:r w:rsidR="00E22EDC" w:rsidRPr="00E22EDC">
        <w:t>Таблица 2</w:t>
      </w:r>
      <w:r w:rsidR="00DB6BFB">
        <w:fldChar w:fldCharType="end"/>
      </w:r>
      <w:r w:rsidR="00DB6BFB">
        <w:t>)</w:t>
      </w:r>
      <w:r>
        <w:t>.</w:t>
      </w:r>
    </w:p>
    <w:p w14:paraId="3D93C8B5" w14:textId="440DA894" w:rsidR="00E64E27" w:rsidRPr="00DB6BFB" w:rsidRDefault="009F42BF" w:rsidP="00DB6BFB">
      <w:pPr>
        <w:pStyle w:val="af1"/>
        <w:keepNext/>
        <w:spacing w:before="200"/>
        <w:rPr>
          <w:i/>
        </w:rPr>
      </w:pPr>
      <w:bookmarkStart w:id="52" w:name="_Ref445997018"/>
      <w:r>
        <w:rPr>
          <w:i/>
        </w:rPr>
        <w:t>Таблица</w:t>
      </w:r>
      <w:r w:rsidR="00E64E27" w:rsidRPr="00DB6BFB">
        <w:rPr>
          <w:i/>
        </w:rPr>
        <w:t xml:space="preserve"> </w:t>
      </w:r>
      <w:r w:rsidR="001E4948" w:rsidRPr="00DB6BFB">
        <w:rPr>
          <w:i/>
        </w:rPr>
        <w:fldChar w:fldCharType="begin"/>
      </w:r>
      <w:r w:rsidR="001E4948" w:rsidRPr="00DB6BFB">
        <w:rPr>
          <w:i/>
        </w:rPr>
        <w:instrText xml:space="preserve"> SEQ Таблица \* ARABIC </w:instrText>
      </w:r>
      <w:r w:rsidR="001E4948" w:rsidRPr="00DB6BFB">
        <w:rPr>
          <w:i/>
        </w:rPr>
        <w:fldChar w:fldCharType="separate"/>
      </w:r>
      <w:r w:rsidR="00E22EDC">
        <w:rPr>
          <w:i/>
          <w:noProof/>
        </w:rPr>
        <w:t>2</w:t>
      </w:r>
      <w:r w:rsidR="001E4948" w:rsidRPr="00DB6BFB">
        <w:rPr>
          <w:i/>
        </w:rPr>
        <w:fldChar w:fldCharType="end"/>
      </w:r>
      <w:bookmarkEnd w:id="52"/>
      <w:r w:rsidR="00E64E27" w:rsidRPr="00DB6BFB">
        <w:rPr>
          <w:i/>
        </w:rPr>
        <w:t xml:space="preserve"> – Внешние системы и данные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536"/>
        <w:gridCol w:w="1871"/>
        <w:gridCol w:w="1822"/>
        <w:gridCol w:w="5115"/>
      </w:tblGrid>
      <w:tr w:rsidR="00E64E27" w:rsidRPr="002D5E7C" w14:paraId="2455DAB0" w14:textId="77777777" w:rsidTr="00E46227">
        <w:trPr>
          <w:trHeight w:val="20"/>
          <w:tblHeader/>
        </w:trPr>
        <w:tc>
          <w:tcPr>
            <w:tcW w:w="287" w:type="pct"/>
            <w:vMerge w:val="restart"/>
            <w:shd w:val="clear" w:color="auto" w:fill="E7E6E6" w:themeFill="background2"/>
            <w:vAlign w:val="center"/>
          </w:tcPr>
          <w:p w14:paraId="6987AA22" w14:textId="77777777" w:rsidR="00E64E27" w:rsidRPr="000A04D2" w:rsidRDefault="00E64E27" w:rsidP="00E46227">
            <w:pPr>
              <w:pStyle w:val="aff7"/>
              <w:spacing w:line="240" w:lineRule="auto"/>
              <w:jc w:val="center"/>
            </w:pPr>
            <w:r w:rsidRPr="000A04D2">
              <w:t>№</w:t>
            </w:r>
          </w:p>
        </w:tc>
        <w:tc>
          <w:tcPr>
            <w:tcW w:w="1976" w:type="pct"/>
            <w:gridSpan w:val="2"/>
            <w:shd w:val="clear" w:color="auto" w:fill="E7E6E6" w:themeFill="background2"/>
            <w:vAlign w:val="center"/>
          </w:tcPr>
          <w:p w14:paraId="1496C727" w14:textId="07450170" w:rsidR="00E64E27" w:rsidRPr="000A04D2" w:rsidRDefault="00E64E27" w:rsidP="00E46227">
            <w:pPr>
              <w:pStyle w:val="aff7"/>
              <w:spacing w:line="240" w:lineRule="auto"/>
              <w:jc w:val="center"/>
            </w:pPr>
            <w:r w:rsidRPr="000A04D2">
              <w:t>Система</w:t>
            </w:r>
            <w:r w:rsidR="00CB6932">
              <w:t xml:space="preserve"> – </w:t>
            </w:r>
            <w:r w:rsidRPr="000A04D2">
              <w:t>источник</w:t>
            </w:r>
          </w:p>
        </w:tc>
        <w:tc>
          <w:tcPr>
            <w:tcW w:w="2737" w:type="pct"/>
            <w:vMerge w:val="restart"/>
            <w:shd w:val="clear" w:color="auto" w:fill="E7E6E6" w:themeFill="background2"/>
            <w:vAlign w:val="center"/>
          </w:tcPr>
          <w:p w14:paraId="7762CCC0" w14:textId="77777777" w:rsidR="00E64E27" w:rsidRPr="000A04D2" w:rsidRDefault="00E64E27" w:rsidP="00E46227">
            <w:pPr>
              <w:pStyle w:val="aff7"/>
              <w:spacing w:line="240" w:lineRule="auto"/>
              <w:jc w:val="center"/>
            </w:pPr>
            <w:r w:rsidRPr="000A04D2">
              <w:t>Данные</w:t>
            </w:r>
          </w:p>
        </w:tc>
      </w:tr>
      <w:tr w:rsidR="00E64E27" w:rsidRPr="002D5E7C" w14:paraId="41800FFB" w14:textId="77777777" w:rsidTr="00E46227">
        <w:trPr>
          <w:trHeight w:val="20"/>
          <w:tblHeader/>
        </w:trPr>
        <w:tc>
          <w:tcPr>
            <w:tcW w:w="287" w:type="pct"/>
            <w:vMerge/>
            <w:shd w:val="clear" w:color="auto" w:fill="E7E6E6" w:themeFill="background2"/>
          </w:tcPr>
          <w:p w14:paraId="0CB34C03" w14:textId="77777777" w:rsidR="00E64E27" w:rsidRPr="002D5E7C" w:rsidRDefault="00E64E27" w:rsidP="00E46227">
            <w:pPr>
              <w:pStyle w:val="266"/>
              <w:shd w:val="clear" w:color="auto" w:fill="auto"/>
              <w:spacing w:after="0" w:line="240" w:lineRule="auto"/>
              <w:ind w:left="120" w:firstLine="0"/>
              <w:jc w:val="center"/>
              <w:rPr>
                <w:b/>
              </w:rPr>
            </w:pPr>
          </w:p>
        </w:tc>
        <w:tc>
          <w:tcPr>
            <w:tcW w:w="1001" w:type="pct"/>
            <w:shd w:val="clear" w:color="auto" w:fill="E7E6E6" w:themeFill="background2"/>
            <w:vAlign w:val="center"/>
          </w:tcPr>
          <w:p w14:paraId="5577B9CC" w14:textId="77777777" w:rsidR="00E64E27" w:rsidRPr="000A04D2" w:rsidRDefault="00E64E27" w:rsidP="00E46227">
            <w:pPr>
              <w:pStyle w:val="aff7"/>
              <w:spacing w:line="240" w:lineRule="auto"/>
              <w:jc w:val="center"/>
            </w:pPr>
            <w:r w:rsidRPr="000A04D2">
              <w:t>Наименование</w:t>
            </w:r>
          </w:p>
        </w:tc>
        <w:tc>
          <w:tcPr>
            <w:tcW w:w="975" w:type="pct"/>
            <w:shd w:val="clear" w:color="auto" w:fill="E7E6E6" w:themeFill="background2"/>
            <w:vAlign w:val="center"/>
          </w:tcPr>
          <w:p w14:paraId="6D1FB57A" w14:textId="77777777" w:rsidR="00E64E27" w:rsidRDefault="00E64E27" w:rsidP="00E46227">
            <w:pPr>
              <w:pStyle w:val="aff7"/>
              <w:spacing w:line="240" w:lineRule="auto"/>
              <w:jc w:val="center"/>
            </w:pPr>
            <w:r w:rsidRPr="000A04D2">
              <w:t>Модуль/</w:t>
            </w:r>
          </w:p>
          <w:p w14:paraId="7481F883" w14:textId="77777777" w:rsidR="00E64E27" w:rsidRPr="000A04D2" w:rsidRDefault="00E64E27" w:rsidP="00E46227">
            <w:pPr>
              <w:pStyle w:val="aff7"/>
              <w:spacing w:line="240" w:lineRule="auto"/>
              <w:jc w:val="center"/>
            </w:pPr>
            <w:r w:rsidRPr="000A04D2">
              <w:t>Платформа</w:t>
            </w:r>
          </w:p>
        </w:tc>
        <w:tc>
          <w:tcPr>
            <w:tcW w:w="2737" w:type="pct"/>
            <w:vMerge/>
            <w:shd w:val="clear" w:color="auto" w:fill="FFFFFF"/>
          </w:tcPr>
          <w:p w14:paraId="3927A8B6" w14:textId="77777777" w:rsidR="00E64E27" w:rsidRDefault="00E64E27" w:rsidP="00E46227">
            <w:pPr>
              <w:pStyle w:val="266"/>
              <w:shd w:val="clear" w:color="auto" w:fill="auto"/>
              <w:spacing w:after="0" w:line="240" w:lineRule="auto"/>
              <w:ind w:left="120" w:firstLine="0"/>
              <w:rPr>
                <w:b/>
              </w:rPr>
            </w:pPr>
          </w:p>
        </w:tc>
      </w:tr>
      <w:tr w:rsidR="00E64E27" w:rsidRPr="002D5E7C" w14:paraId="5C6B3E12" w14:textId="77777777" w:rsidTr="00E46227">
        <w:trPr>
          <w:trHeight w:val="20"/>
        </w:trPr>
        <w:tc>
          <w:tcPr>
            <w:tcW w:w="287" w:type="pct"/>
            <w:vMerge w:val="restart"/>
            <w:shd w:val="clear" w:color="auto" w:fill="FFFFFF"/>
          </w:tcPr>
          <w:p w14:paraId="68F1DD0F" w14:textId="2D6D6886" w:rsidR="00E64E27" w:rsidRPr="00DB6BFB" w:rsidRDefault="00E64E27" w:rsidP="00E46227">
            <w:pPr>
              <w:pStyle w:val="00"/>
              <w:spacing w:before="0" w:after="0"/>
              <w:jc w:val="center"/>
              <w:rPr>
                <w:rFonts w:ascii="Times New Roman" w:hAnsi="Times New Roman" w:cs="Times New Roman"/>
              </w:rPr>
            </w:pPr>
            <w:r w:rsidRPr="00DB6BFB">
              <w:rPr>
                <w:rFonts w:ascii="Times New Roman" w:hAnsi="Times New Roman" w:cs="Times New Roman"/>
              </w:rPr>
              <w:t>1</w:t>
            </w:r>
            <w:r w:rsidR="00DB6BFB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001" w:type="pct"/>
            <w:vMerge w:val="restart"/>
            <w:shd w:val="clear" w:color="auto" w:fill="FFFFFF"/>
          </w:tcPr>
          <w:p w14:paraId="21BA703A" w14:textId="77777777" w:rsidR="00E64E27" w:rsidRPr="000A04D2" w:rsidRDefault="00E64E27" w:rsidP="00E46227">
            <w:pPr>
              <w:spacing w:after="0" w:line="240" w:lineRule="auto"/>
              <w:ind w:firstLine="0"/>
              <w:jc w:val="left"/>
            </w:pPr>
            <w:r w:rsidRPr="000A04D2">
              <w:t>АСУ ФХД</w:t>
            </w:r>
          </w:p>
        </w:tc>
        <w:tc>
          <w:tcPr>
            <w:tcW w:w="975" w:type="pct"/>
            <w:shd w:val="clear" w:color="auto" w:fill="FFFFFF"/>
          </w:tcPr>
          <w:p w14:paraId="08702A81" w14:textId="77777777" w:rsidR="00E64E27" w:rsidRPr="000A04D2" w:rsidRDefault="00E64E27" w:rsidP="00E46227">
            <w:pPr>
              <w:spacing w:after="0" w:line="240" w:lineRule="auto"/>
              <w:ind w:firstLine="0"/>
              <w:jc w:val="left"/>
            </w:pPr>
            <w:r w:rsidRPr="000A04D2">
              <w:t>HR</w:t>
            </w:r>
          </w:p>
        </w:tc>
        <w:tc>
          <w:tcPr>
            <w:tcW w:w="2737" w:type="pct"/>
            <w:shd w:val="clear" w:color="auto" w:fill="FFFFFF"/>
          </w:tcPr>
          <w:p w14:paraId="521B4AA3" w14:textId="77777777" w:rsidR="00E64E27" w:rsidRDefault="00E64E27" w:rsidP="00E46227">
            <w:pPr>
              <w:pStyle w:val="00"/>
              <w:numPr>
                <w:ilvl w:val="0"/>
                <w:numId w:val="10"/>
              </w:numPr>
              <w:spacing w:before="0" w:after="0"/>
              <w:ind w:left="357" w:hanging="357"/>
              <w:jc w:val="left"/>
              <w:rPr>
                <w:rFonts w:ascii="Times New Roman" w:hAnsi="Times New Roman" w:cs="Times New Roman"/>
              </w:rPr>
            </w:pPr>
            <w:r w:rsidRPr="000A04D2">
              <w:rPr>
                <w:rFonts w:ascii="Times New Roman" w:hAnsi="Times New Roman" w:cs="Times New Roman"/>
              </w:rPr>
              <w:t xml:space="preserve">Данные </w:t>
            </w:r>
            <w:r>
              <w:rPr>
                <w:rFonts w:ascii="Times New Roman" w:hAnsi="Times New Roman" w:cs="Times New Roman"/>
              </w:rPr>
              <w:t>по ФИО и должности сотрудников</w:t>
            </w:r>
          </w:p>
          <w:p w14:paraId="7C0B3CC2" w14:textId="77777777" w:rsidR="00E64E27" w:rsidRDefault="00E64E27" w:rsidP="00E46227">
            <w:pPr>
              <w:pStyle w:val="00"/>
              <w:numPr>
                <w:ilvl w:val="0"/>
                <w:numId w:val="10"/>
              </w:numPr>
              <w:spacing w:before="0" w:after="0"/>
              <w:ind w:left="357" w:hanging="357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Табельный номер</w:t>
            </w:r>
          </w:p>
          <w:p w14:paraId="5626CDBE" w14:textId="77777777" w:rsidR="00E64E27" w:rsidRPr="000A04D2" w:rsidRDefault="00E64E27" w:rsidP="00E46227">
            <w:pPr>
              <w:pStyle w:val="00"/>
              <w:numPr>
                <w:ilvl w:val="0"/>
                <w:numId w:val="10"/>
              </w:numPr>
              <w:spacing w:before="0" w:after="0"/>
              <w:ind w:left="357" w:hanging="357"/>
              <w:jc w:val="left"/>
              <w:rPr>
                <w:rFonts w:ascii="Times New Roman" w:hAnsi="Times New Roman" w:cs="Times New Roman"/>
              </w:rPr>
            </w:pPr>
            <w:r w:rsidRPr="000A04D2">
              <w:rPr>
                <w:rFonts w:ascii="Times New Roman" w:hAnsi="Times New Roman" w:cs="Times New Roman"/>
              </w:rPr>
              <w:t xml:space="preserve">Данные по организационной структуре </w:t>
            </w:r>
          </w:p>
          <w:p w14:paraId="29AFE830" w14:textId="77777777" w:rsidR="00E64E27" w:rsidRPr="000A04D2" w:rsidRDefault="00E64E27" w:rsidP="00E46227">
            <w:pPr>
              <w:pStyle w:val="00"/>
              <w:numPr>
                <w:ilvl w:val="0"/>
                <w:numId w:val="10"/>
              </w:numPr>
              <w:spacing w:before="0" w:after="0"/>
              <w:ind w:left="357" w:hanging="357"/>
              <w:jc w:val="left"/>
              <w:rPr>
                <w:rFonts w:ascii="Times New Roman" w:hAnsi="Times New Roman" w:cs="Times New Roman"/>
              </w:rPr>
            </w:pPr>
            <w:r w:rsidRPr="000A04D2">
              <w:rPr>
                <w:rFonts w:ascii="Times New Roman" w:hAnsi="Times New Roman" w:cs="Times New Roman"/>
              </w:rPr>
              <w:t>Данные по командировкам, отпускам</w:t>
            </w:r>
          </w:p>
        </w:tc>
      </w:tr>
      <w:tr w:rsidR="00E64E27" w:rsidRPr="002D5E7C" w14:paraId="6993E269" w14:textId="77777777" w:rsidTr="00E46227">
        <w:trPr>
          <w:trHeight w:val="20"/>
        </w:trPr>
        <w:tc>
          <w:tcPr>
            <w:tcW w:w="287" w:type="pct"/>
            <w:vMerge/>
            <w:shd w:val="clear" w:color="auto" w:fill="FFFFFF"/>
          </w:tcPr>
          <w:p w14:paraId="19392111" w14:textId="77777777" w:rsidR="00E64E27" w:rsidRPr="00DB6BFB" w:rsidRDefault="00E64E27" w:rsidP="00E46227">
            <w:pPr>
              <w:pStyle w:val="00"/>
              <w:spacing w:before="0"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01" w:type="pct"/>
            <w:vMerge/>
            <w:shd w:val="clear" w:color="auto" w:fill="FFFFFF"/>
          </w:tcPr>
          <w:p w14:paraId="3FB64B90" w14:textId="77777777" w:rsidR="00E64E27" w:rsidRPr="000A04D2" w:rsidRDefault="00E64E27" w:rsidP="00E46227">
            <w:pPr>
              <w:spacing w:after="0" w:line="240" w:lineRule="auto"/>
              <w:ind w:firstLine="0"/>
              <w:jc w:val="left"/>
            </w:pPr>
          </w:p>
        </w:tc>
        <w:tc>
          <w:tcPr>
            <w:tcW w:w="975" w:type="pct"/>
            <w:shd w:val="clear" w:color="auto" w:fill="FFFFFF"/>
          </w:tcPr>
          <w:p w14:paraId="4F7DAA9A" w14:textId="77777777" w:rsidR="00E64E27" w:rsidRPr="000A04D2" w:rsidRDefault="00E64E27" w:rsidP="00E46227">
            <w:pPr>
              <w:spacing w:after="0" w:line="240" w:lineRule="auto"/>
              <w:ind w:firstLine="0"/>
              <w:jc w:val="left"/>
            </w:pPr>
            <w:r w:rsidRPr="000A04D2">
              <w:t>ММ</w:t>
            </w:r>
          </w:p>
        </w:tc>
        <w:tc>
          <w:tcPr>
            <w:tcW w:w="2737" w:type="pct"/>
            <w:shd w:val="clear" w:color="auto" w:fill="FFFFFF"/>
          </w:tcPr>
          <w:p w14:paraId="2306C73D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Проект закупки</w:t>
            </w:r>
          </w:p>
          <w:p w14:paraId="56163B36" w14:textId="7D795FB9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 xml:space="preserve">Протокол ЦЗК </w:t>
            </w:r>
            <w:r w:rsidR="00CF3813">
              <w:rPr>
                <w:rFonts w:ascii="Times New Roman" w:hAnsi="Times New Roman" w:cs="Times New Roman"/>
              </w:rPr>
              <w:t>АО</w:t>
            </w:r>
            <w:r w:rsidRPr="005F27E8">
              <w:rPr>
                <w:rFonts w:ascii="Times New Roman" w:hAnsi="Times New Roman" w:cs="Times New Roman"/>
              </w:rPr>
              <w:t xml:space="preserve"> «Тюменьэнерго»</w:t>
            </w:r>
          </w:p>
          <w:p w14:paraId="2DEA6E78" w14:textId="668F0FA3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 xml:space="preserve">Протокол ЦЗК </w:t>
            </w:r>
            <w:r w:rsidR="00AB62E8">
              <w:rPr>
                <w:rFonts w:ascii="Times New Roman" w:hAnsi="Times New Roman" w:cs="Times New Roman"/>
              </w:rPr>
              <w:t>П</w:t>
            </w:r>
            <w:r w:rsidR="00CF3813">
              <w:rPr>
                <w:rFonts w:ascii="Times New Roman" w:hAnsi="Times New Roman" w:cs="Times New Roman"/>
              </w:rPr>
              <w:t>АО</w:t>
            </w:r>
            <w:r w:rsidRPr="005F27E8">
              <w:rPr>
                <w:rFonts w:ascii="Times New Roman" w:hAnsi="Times New Roman" w:cs="Times New Roman"/>
              </w:rPr>
              <w:t xml:space="preserve"> </w:t>
            </w:r>
            <w:r w:rsidR="00CF332F">
              <w:rPr>
                <w:rFonts w:ascii="Times New Roman" w:hAnsi="Times New Roman" w:cs="Times New Roman"/>
              </w:rPr>
              <w:t>«</w:t>
            </w:r>
            <w:r w:rsidRPr="005F27E8">
              <w:rPr>
                <w:rFonts w:ascii="Times New Roman" w:hAnsi="Times New Roman" w:cs="Times New Roman"/>
              </w:rPr>
              <w:t>Россети</w:t>
            </w:r>
            <w:r w:rsidR="00CF332F">
              <w:rPr>
                <w:rFonts w:ascii="Times New Roman" w:hAnsi="Times New Roman" w:cs="Times New Roman"/>
              </w:rPr>
              <w:t>»</w:t>
            </w:r>
          </w:p>
          <w:p w14:paraId="159CC1FF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Протокол совета директоров</w:t>
            </w:r>
          </w:p>
          <w:p w14:paraId="39CB034B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РД на закупку</w:t>
            </w:r>
          </w:p>
          <w:p w14:paraId="3C4A1BCE" w14:textId="387A8888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Филиал-</w:t>
            </w:r>
            <w:r w:rsidR="00A74A2D">
              <w:rPr>
                <w:rFonts w:ascii="Times New Roman" w:hAnsi="Times New Roman" w:cs="Times New Roman"/>
              </w:rPr>
              <w:t>п</w:t>
            </w:r>
            <w:r w:rsidRPr="005F27E8">
              <w:rPr>
                <w:rFonts w:ascii="Times New Roman" w:hAnsi="Times New Roman" w:cs="Times New Roman"/>
              </w:rPr>
              <w:t>отребитель</w:t>
            </w:r>
          </w:p>
          <w:p w14:paraId="02197339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Организатор закупки</w:t>
            </w:r>
          </w:p>
          <w:p w14:paraId="25660CD4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Наименование закупки/лота</w:t>
            </w:r>
          </w:p>
          <w:p w14:paraId="5706E08E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 xml:space="preserve">Эл. номер заявки </w:t>
            </w:r>
          </w:p>
          <w:p w14:paraId="3DE199A1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Эл. номер карточки</w:t>
            </w:r>
          </w:p>
          <w:p w14:paraId="12CF7A80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Номер закупки</w:t>
            </w:r>
          </w:p>
          <w:p w14:paraId="3C9B3F24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Эл. номер лота заявки</w:t>
            </w:r>
          </w:p>
          <w:p w14:paraId="2AD21C39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Номер лота</w:t>
            </w:r>
          </w:p>
          <w:p w14:paraId="59918FDF" w14:textId="4FD48B0B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 xml:space="preserve">Планируемая цена лота по извещению, </w:t>
            </w:r>
            <w:r w:rsidR="00A74A2D">
              <w:rPr>
                <w:rFonts w:ascii="Times New Roman" w:hAnsi="Times New Roman" w:cs="Times New Roman"/>
              </w:rPr>
              <w:br/>
            </w:r>
            <w:r w:rsidRPr="005F27E8">
              <w:rPr>
                <w:rFonts w:ascii="Times New Roman" w:hAnsi="Times New Roman" w:cs="Times New Roman"/>
              </w:rPr>
              <w:t>руб. с НДС</w:t>
            </w:r>
          </w:p>
          <w:p w14:paraId="40493DB2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НДС (план), %</w:t>
            </w:r>
          </w:p>
          <w:p w14:paraId="54D0ADC7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Способ закупки (план)</w:t>
            </w:r>
          </w:p>
          <w:p w14:paraId="64A79C82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ЭТП (план)</w:t>
            </w:r>
          </w:p>
          <w:p w14:paraId="0D2C12AD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Дата объявления (план)</w:t>
            </w:r>
          </w:p>
          <w:p w14:paraId="6ED53C74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Дата вскрытия конвертов (план)</w:t>
            </w:r>
          </w:p>
          <w:p w14:paraId="057D2488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Дата подведения итогов (план)</w:t>
            </w:r>
          </w:p>
          <w:p w14:paraId="2CEF2895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Дата договора (план)</w:t>
            </w:r>
          </w:p>
          <w:p w14:paraId="6DF4B84A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Дата начала выполнения работ (план)</w:t>
            </w:r>
          </w:p>
          <w:p w14:paraId="604ED8C1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Дата окончания исполнения договора (план)</w:t>
            </w:r>
          </w:p>
          <w:p w14:paraId="4BDE5747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ОКВЭД</w:t>
            </w:r>
          </w:p>
          <w:p w14:paraId="2BC71F9A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ОКДП</w:t>
            </w:r>
          </w:p>
          <w:p w14:paraId="11142480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Контрагент</w:t>
            </w:r>
          </w:p>
          <w:p w14:paraId="4CC8F5E6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Ведущий закупку</w:t>
            </w:r>
          </w:p>
          <w:p w14:paraId="548E699F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Статус закупки</w:t>
            </w:r>
          </w:p>
          <w:p w14:paraId="7676D645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Дата договора (факт)</w:t>
            </w:r>
          </w:p>
          <w:p w14:paraId="48070948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Номер договора (факт)</w:t>
            </w:r>
          </w:p>
          <w:p w14:paraId="50FBDE81" w14:textId="77777777" w:rsidR="00E64E27" w:rsidRPr="005F27E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F27E8">
              <w:rPr>
                <w:rFonts w:ascii="Times New Roman" w:hAnsi="Times New Roman" w:cs="Times New Roman"/>
              </w:rPr>
              <w:t>Сумма договора (факт)</w:t>
            </w:r>
          </w:p>
        </w:tc>
      </w:tr>
      <w:tr w:rsidR="00E64E27" w:rsidRPr="002D5E7C" w14:paraId="2BE4308B" w14:textId="77777777" w:rsidTr="00E46227">
        <w:trPr>
          <w:trHeight w:val="20"/>
        </w:trPr>
        <w:tc>
          <w:tcPr>
            <w:tcW w:w="287" w:type="pct"/>
            <w:vMerge/>
            <w:shd w:val="clear" w:color="auto" w:fill="FFFFFF"/>
          </w:tcPr>
          <w:p w14:paraId="6961D765" w14:textId="77777777" w:rsidR="00E64E27" w:rsidRPr="00DB6BFB" w:rsidRDefault="00E64E27" w:rsidP="00E46227">
            <w:pPr>
              <w:pStyle w:val="00"/>
              <w:spacing w:before="0"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01" w:type="pct"/>
            <w:vMerge/>
            <w:shd w:val="clear" w:color="auto" w:fill="FFFFFF"/>
          </w:tcPr>
          <w:p w14:paraId="69912431" w14:textId="77777777" w:rsidR="00E64E27" w:rsidRPr="000A04D2" w:rsidRDefault="00E64E27" w:rsidP="00E46227">
            <w:pPr>
              <w:spacing w:after="0" w:line="240" w:lineRule="auto"/>
              <w:ind w:firstLine="0"/>
              <w:jc w:val="left"/>
            </w:pPr>
          </w:p>
        </w:tc>
        <w:tc>
          <w:tcPr>
            <w:tcW w:w="975" w:type="pct"/>
            <w:shd w:val="clear" w:color="auto" w:fill="FFFFFF"/>
          </w:tcPr>
          <w:p w14:paraId="0026583A" w14:textId="77777777" w:rsidR="00E64E27" w:rsidRPr="000A04D2" w:rsidRDefault="00E64E27" w:rsidP="00E46227">
            <w:pPr>
              <w:spacing w:after="0" w:line="240" w:lineRule="auto"/>
              <w:ind w:firstLine="0"/>
              <w:jc w:val="left"/>
            </w:pPr>
            <w:r w:rsidRPr="000A04D2">
              <w:t>DMS</w:t>
            </w:r>
          </w:p>
        </w:tc>
        <w:tc>
          <w:tcPr>
            <w:tcW w:w="2737" w:type="pct"/>
            <w:shd w:val="clear" w:color="auto" w:fill="FFFFFF"/>
          </w:tcPr>
          <w:p w14:paraId="5A13562D" w14:textId="77777777" w:rsidR="00E64E27" w:rsidRDefault="00E64E27" w:rsidP="00E46227">
            <w:pPr>
              <w:pStyle w:val="00"/>
              <w:widowControl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Реестр доверенностей, включая:</w:t>
            </w:r>
          </w:p>
          <w:p w14:paraId="32DDE387" w14:textId="6477A1A7" w:rsidR="00E64E27" w:rsidRPr="000A04D2" w:rsidRDefault="00A74A2D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Наименование филиала</w:t>
            </w:r>
          </w:p>
          <w:p w14:paraId="056E787B" w14:textId="77777777" w:rsidR="00E64E27" w:rsidRPr="009807D6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9807D6">
              <w:rPr>
                <w:rFonts w:ascii="Times New Roman" w:hAnsi="Times New Roman" w:cs="Times New Roman"/>
              </w:rPr>
              <w:t>Номер доверенности</w:t>
            </w:r>
          </w:p>
          <w:p w14:paraId="7A10B044" w14:textId="77777777" w:rsidR="00E64E27" w:rsidRPr="009807D6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9807D6">
              <w:rPr>
                <w:rFonts w:ascii="Times New Roman" w:hAnsi="Times New Roman" w:cs="Times New Roman"/>
              </w:rPr>
              <w:t>Полномочия</w:t>
            </w:r>
          </w:p>
          <w:p w14:paraId="6D4719A3" w14:textId="77777777" w:rsidR="00E64E27" w:rsidRPr="009807D6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9807D6">
              <w:rPr>
                <w:rFonts w:ascii="Times New Roman" w:hAnsi="Times New Roman" w:cs="Times New Roman"/>
              </w:rPr>
              <w:t>Дата выдачи</w:t>
            </w:r>
          </w:p>
          <w:p w14:paraId="5BAF62A5" w14:textId="77777777" w:rsidR="00E64E27" w:rsidRPr="009807D6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9807D6">
              <w:rPr>
                <w:rFonts w:ascii="Times New Roman" w:hAnsi="Times New Roman" w:cs="Times New Roman"/>
              </w:rPr>
              <w:t>Дата окончания действия</w:t>
            </w:r>
          </w:p>
          <w:p w14:paraId="72684B73" w14:textId="77777777" w:rsidR="00E64E27" w:rsidRPr="009807D6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9807D6">
              <w:rPr>
                <w:rFonts w:ascii="Times New Roman" w:hAnsi="Times New Roman" w:cs="Times New Roman"/>
              </w:rPr>
              <w:t>Кому выдана</w:t>
            </w:r>
          </w:p>
          <w:p w14:paraId="2623701E" w14:textId="77777777" w:rsidR="00E64E27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9807D6">
              <w:rPr>
                <w:rFonts w:ascii="Times New Roman" w:hAnsi="Times New Roman" w:cs="Times New Roman"/>
              </w:rPr>
              <w:t>Электронный номер документа в SAP DMS</w:t>
            </w:r>
          </w:p>
          <w:p w14:paraId="3890F3C2" w14:textId="6D0C31F2" w:rsidR="00E64E27" w:rsidRPr="000A04D2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</w:t>
            </w:r>
            <w:r w:rsidRPr="000A04D2">
              <w:rPr>
                <w:rFonts w:ascii="Times New Roman" w:hAnsi="Times New Roman" w:cs="Times New Roman"/>
              </w:rPr>
              <w:t>кан-копии действующих довер</w:t>
            </w:r>
            <w:r w:rsidR="00A74A2D">
              <w:rPr>
                <w:rFonts w:ascii="Times New Roman" w:hAnsi="Times New Roman" w:cs="Times New Roman"/>
              </w:rPr>
              <w:t>енностей руководителей Общества</w:t>
            </w:r>
          </w:p>
        </w:tc>
      </w:tr>
      <w:tr w:rsidR="00E64E27" w:rsidRPr="002D5E7C" w14:paraId="22DD95BD" w14:textId="77777777" w:rsidTr="00E46227">
        <w:trPr>
          <w:trHeight w:val="20"/>
        </w:trPr>
        <w:tc>
          <w:tcPr>
            <w:tcW w:w="287" w:type="pct"/>
            <w:shd w:val="clear" w:color="auto" w:fill="FFFFFF"/>
          </w:tcPr>
          <w:p w14:paraId="6C2720E1" w14:textId="14F245D3" w:rsidR="00E64E27" w:rsidRPr="00DB6BFB" w:rsidRDefault="00E64E27" w:rsidP="00E46227">
            <w:pPr>
              <w:pStyle w:val="00"/>
              <w:spacing w:before="0" w:after="0"/>
              <w:jc w:val="center"/>
              <w:rPr>
                <w:rFonts w:ascii="Times New Roman" w:hAnsi="Times New Roman" w:cs="Times New Roman"/>
              </w:rPr>
            </w:pPr>
            <w:r w:rsidRPr="00DB6BFB">
              <w:rPr>
                <w:rFonts w:ascii="Times New Roman" w:hAnsi="Times New Roman" w:cs="Times New Roman"/>
              </w:rPr>
              <w:lastRenderedPageBreak/>
              <w:t>2</w:t>
            </w:r>
            <w:r w:rsidR="00DB6BFB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001" w:type="pct"/>
            <w:shd w:val="clear" w:color="auto" w:fill="FFFFFF"/>
          </w:tcPr>
          <w:p w14:paraId="34255685" w14:textId="77777777" w:rsidR="00E64E27" w:rsidRPr="000A04D2" w:rsidRDefault="00E64E27" w:rsidP="00E46227">
            <w:pPr>
              <w:spacing w:after="0" w:line="240" w:lineRule="auto"/>
              <w:ind w:firstLine="0"/>
              <w:jc w:val="left"/>
            </w:pPr>
            <w:r w:rsidRPr="000A04D2">
              <w:t>АСУД</w:t>
            </w:r>
          </w:p>
        </w:tc>
        <w:tc>
          <w:tcPr>
            <w:tcW w:w="975" w:type="pct"/>
            <w:shd w:val="clear" w:color="auto" w:fill="FFFFFF"/>
          </w:tcPr>
          <w:p w14:paraId="1774ECAF" w14:textId="77777777" w:rsidR="00E64E27" w:rsidRPr="000A04D2" w:rsidRDefault="00E64E27" w:rsidP="00E46227">
            <w:pPr>
              <w:spacing w:after="0" w:line="240" w:lineRule="auto"/>
              <w:ind w:firstLine="0"/>
              <w:jc w:val="left"/>
            </w:pPr>
            <w:r w:rsidRPr="000A04D2">
              <w:t>ЕМС</w:t>
            </w:r>
            <w:r>
              <w:t xml:space="preserve"> </w:t>
            </w:r>
            <w:r w:rsidRPr="000A04D2">
              <w:t>Documentum</w:t>
            </w:r>
            <w:r>
              <w:t xml:space="preserve"> версии 6.5</w:t>
            </w:r>
          </w:p>
        </w:tc>
        <w:tc>
          <w:tcPr>
            <w:tcW w:w="2737" w:type="pct"/>
            <w:shd w:val="clear" w:color="auto" w:fill="FFFFFF"/>
          </w:tcPr>
          <w:p w14:paraId="10954775" w14:textId="77777777" w:rsidR="00E64E27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0A04D2">
              <w:rPr>
                <w:rFonts w:ascii="Times New Roman" w:hAnsi="Times New Roman" w:cs="Times New Roman"/>
              </w:rPr>
              <w:t>Справочник внешних адресатов</w:t>
            </w:r>
          </w:p>
          <w:p w14:paraId="27BD43C5" w14:textId="2C1847EA" w:rsidR="00E64E27" w:rsidRPr="006D67D7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Перечень назначенных </w:t>
            </w:r>
            <w:r w:rsidR="00033925">
              <w:rPr>
                <w:rFonts w:ascii="Times New Roman" w:hAnsi="Times New Roman" w:cs="Times New Roman"/>
              </w:rPr>
              <w:t>З</w:t>
            </w:r>
            <w:r>
              <w:rPr>
                <w:rFonts w:ascii="Times New Roman" w:hAnsi="Times New Roman" w:cs="Times New Roman"/>
              </w:rPr>
              <w:t>адач</w:t>
            </w:r>
            <w:r w:rsidR="00D014BC">
              <w:rPr>
                <w:rFonts w:ascii="Times New Roman" w:hAnsi="Times New Roman" w:cs="Times New Roman"/>
              </w:rPr>
              <w:t>/</w:t>
            </w:r>
            <w:r w:rsidR="00033925">
              <w:rPr>
                <w:rFonts w:ascii="Times New Roman" w:hAnsi="Times New Roman" w:cs="Times New Roman"/>
              </w:rPr>
              <w:t>У</w:t>
            </w:r>
            <w:r w:rsidR="00D014BC">
              <w:rPr>
                <w:rFonts w:ascii="Times New Roman" w:hAnsi="Times New Roman" w:cs="Times New Roman"/>
              </w:rPr>
              <w:t>ведомлений</w:t>
            </w:r>
          </w:p>
        </w:tc>
      </w:tr>
      <w:tr w:rsidR="00E64E27" w:rsidRPr="002D5E7C" w14:paraId="00043CF8" w14:textId="77777777" w:rsidTr="00E46227">
        <w:trPr>
          <w:trHeight w:val="914"/>
        </w:trPr>
        <w:tc>
          <w:tcPr>
            <w:tcW w:w="287" w:type="pct"/>
            <w:shd w:val="clear" w:color="auto" w:fill="FFFFFF"/>
          </w:tcPr>
          <w:p w14:paraId="3C5F150F" w14:textId="5C0A5F2E" w:rsidR="00E64E27" w:rsidRPr="00DB6BFB" w:rsidRDefault="00550FAF" w:rsidP="00E46227">
            <w:pPr>
              <w:pStyle w:val="00"/>
              <w:spacing w:before="0" w:after="0"/>
              <w:jc w:val="center"/>
              <w:rPr>
                <w:rFonts w:ascii="Times New Roman" w:hAnsi="Times New Roman" w:cs="Times New Roman"/>
              </w:rPr>
            </w:pPr>
            <w:r w:rsidRPr="00DB6BFB">
              <w:rPr>
                <w:rFonts w:ascii="Times New Roman" w:hAnsi="Times New Roman" w:cs="Times New Roman"/>
              </w:rPr>
              <w:t>3</w:t>
            </w:r>
            <w:r w:rsidR="00DB6BFB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001" w:type="pct"/>
            <w:shd w:val="clear" w:color="auto" w:fill="FFFFFF"/>
          </w:tcPr>
          <w:p w14:paraId="26B7B977" w14:textId="19E69206" w:rsidR="00E64E27" w:rsidRPr="00B62B6A" w:rsidRDefault="0011350A" w:rsidP="00E46227">
            <w:pPr>
              <w:spacing w:after="0" w:line="240" w:lineRule="auto"/>
              <w:ind w:firstLine="0"/>
              <w:jc w:val="left"/>
            </w:pPr>
            <w:r>
              <w:t>Раздел учета</w:t>
            </w:r>
            <w:r w:rsidR="00E64E27">
              <w:t xml:space="preserve"> </w:t>
            </w:r>
            <w:r>
              <w:t xml:space="preserve">Мероприятий </w:t>
            </w:r>
            <w:r w:rsidR="00E64E27" w:rsidRPr="00695F57">
              <w:t>ДКиТ АСУ</w:t>
            </w:r>
          </w:p>
        </w:tc>
        <w:tc>
          <w:tcPr>
            <w:tcW w:w="975" w:type="pct"/>
            <w:shd w:val="clear" w:color="auto" w:fill="FFFFFF"/>
          </w:tcPr>
          <w:p w14:paraId="7152DBF9" w14:textId="77777777" w:rsidR="00E64E27" w:rsidRPr="000A04D2" w:rsidRDefault="00E64E27" w:rsidP="00E46227">
            <w:pPr>
              <w:spacing w:after="0" w:line="240" w:lineRule="auto"/>
              <w:ind w:firstLine="0"/>
              <w:jc w:val="left"/>
            </w:pPr>
            <w:r>
              <w:rPr>
                <w:lang w:val="en-US"/>
              </w:rPr>
              <w:t>MS SP Foundation 2013</w:t>
            </w:r>
          </w:p>
        </w:tc>
        <w:tc>
          <w:tcPr>
            <w:tcW w:w="2737" w:type="pct"/>
            <w:shd w:val="clear" w:color="auto" w:fill="FFFFFF"/>
          </w:tcPr>
          <w:p w14:paraId="12CDE62E" w14:textId="77777777" w:rsidR="00E64E27" w:rsidRPr="000A04D2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Ссылка</w:t>
            </w:r>
          </w:p>
        </w:tc>
      </w:tr>
      <w:tr w:rsidR="00E64E27" w:rsidRPr="002D5E7C" w14:paraId="3C3088C6" w14:textId="77777777" w:rsidTr="00E46227">
        <w:trPr>
          <w:trHeight w:val="20"/>
        </w:trPr>
        <w:tc>
          <w:tcPr>
            <w:tcW w:w="287" w:type="pct"/>
            <w:shd w:val="clear" w:color="auto" w:fill="FFFFFF"/>
          </w:tcPr>
          <w:p w14:paraId="3DA3A9CB" w14:textId="4265F239" w:rsidR="00E64E27" w:rsidRPr="00DB6BFB" w:rsidRDefault="00550FAF" w:rsidP="00E46227">
            <w:pPr>
              <w:pStyle w:val="00"/>
              <w:spacing w:before="0" w:after="0"/>
              <w:jc w:val="center"/>
              <w:rPr>
                <w:rFonts w:ascii="Times New Roman" w:hAnsi="Times New Roman" w:cs="Times New Roman"/>
              </w:rPr>
            </w:pPr>
            <w:r w:rsidRPr="00DB6BFB">
              <w:rPr>
                <w:rFonts w:ascii="Times New Roman" w:hAnsi="Times New Roman" w:cs="Times New Roman"/>
              </w:rPr>
              <w:t>4</w:t>
            </w:r>
            <w:r w:rsidR="00DB6BFB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001" w:type="pct"/>
            <w:shd w:val="clear" w:color="auto" w:fill="FFFFFF"/>
          </w:tcPr>
          <w:p w14:paraId="4AB5B753" w14:textId="66FCC741" w:rsidR="00E64E27" w:rsidRPr="00B62B6A" w:rsidRDefault="0011350A" w:rsidP="00E46227">
            <w:pPr>
              <w:spacing w:after="0" w:line="240" w:lineRule="auto"/>
              <w:ind w:firstLine="0"/>
              <w:jc w:val="left"/>
            </w:pPr>
            <w:r>
              <w:t>Закупки</w:t>
            </w:r>
          </w:p>
        </w:tc>
        <w:tc>
          <w:tcPr>
            <w:tcW w:w="975" w:type="pct"/>
            <w:shd w:val="clear" w:color="auto" w:fill="FFFFFF"/>
          </w:tcPr>
          <w:p w14:paraId="3846C60B" w14:textId="77777777" w:rsidR="00E64E27" w:rsidRPr="000A04D2" w:rsidRDefault="00E64E27" w:rsidP="00E46227">
            <w:pPr>
              <w:spacing w:after="0" w:line="240" w:lineRule="auto"/>
              <w:ind w:firstLine="0"/>
              <w:jc w:val="left"/>
            </w:pPr>
            <w:r>
              <w:rPr>
                <w:lang w:val="en-US"/>
              </w:rPr>
              <w:t>MS SP 2010</w:t>
            </w:r>
          </w:p>
        </w:tc>
        <w:tc>
          <w:tcPr>
            <w:tcW w:w="2737" w:type="pct"/>
            <w:shd w:val="clear" w:color="auto" w:fill="FFFFFF"/>
          </w:tcPr>
          <w:p w14:paraId="0E285423" w14:textId="77777777" w:rsidR="00E64E27" w:rsidRPr="000A04D2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Ссылка</w:t>
            </w:r>
          </w:p>
        </w:tc>
      </w:tr>
      <w:tr w:rsidR="00E64E27" w:rsidRPr="00873760" w14:paraId="16642D2B" w14:textId="77777777" w:rsidTr="00E46227">
        <w:trPr>
          <w:trHeight w:val="20"/>
        </w:trPr>
        <w:tc>
          <w:tcPr>
            <w:tcW w:w="287" w:type="pct"/>
            <w:shd w:val="clear" w:color="auto" w:fill="FFFFFF"/>
          </w:tcPr>
          <w:p w14:paraId="2CFBE767" w14:textId="3DAD74C8" w:rsidR="00E64E27" w:rsidRPr="00DB6BFB" w:rsidRDefault="00550FAF" w:rsidP="00E46227">
            <w:pPr>
              <w:pStyle w:val="00"/>
              <w:spacing w:before="0" w:after="0"/>
              <w:jc w:val="center"/>
              <w:rPr>
                <w:rFonts w:ascii="Times New Roman" w:hAnsi="Times New Roman" w:cs="Times New Roman"/>
              </w:rPr>
            </w:pPr>
            <w:r w:rsidRPr="00DB6BFB">
              <w:rPr>
                <w:rFonts w:ascii="Times New Roman" w:hAnsi="Times New Roman" w:cs="Times New Roman"/>
              </w:rPr>
              <w:t>5</w:t>
            </w:r>
            <w:r w:rsidR="00DB6BFB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001" w:type="pct"/>
            <w:shd w:val="clear" w:color="auto" w:fill="FFFFFF"/>
          </w:tcPr>
          <w:p w14:paraId="56E91B3B" w14:textId="77777777" w:rsidR="00E64E27" w:rsidRPr="002056F1" w:rsidRDefault="00E64E27" w:rsidP="00E4622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2056F1">
              <w:rPr>
                <w:rFonts w:ascii="Times New Roman" w:hAnsi="Times New Roman" w:cs="Times New Roman"/>
              </w:rPr>
              <w:t>Единая служба Service Desk</w:t>
            </w:r>
          </w:p>
        </w:tc>
        <w:tc>
          <w:tcPr>
            <w:tcW w:w="975" w:type="pct"/>
            <w:shd w:val="clear" w:color="auto" w:fill="FFFFFF"/>
          </w:tcPr>
          <w:p w14:paraId="47C684D8" w14:textId="77777777" w:rsidR="00E64E27" w:rsidRPr="00E57C47" w:rsidRDefault="00E64E27" w:rsidP="00E4622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  <w:lang w:val="en-US"/>
              </w:rPr>
            </w:pPr>
            <w:r w:rsidRPr="00E57C47">
              <w:rPr>
                <w:rFonts w:ascii="Times New Roman" w:hAnsi="Times New Roman" w:cs="Times New Roman"/>
                <w:lang w:val="en-US"/>
              </w:rPr>
              <w:t>Microsoft System Center Service</w:t>
            </w:r>
          </w:p>
        </w:tc>
        <w:tc>
          <w:tcPr>
            <w:tcW w:w="2737" w:type="pct"/>
            <w:shd w:val="clear" w:color="auto" w:fill="FFFFFF"/>
          </w:tcPr>
          <w:p w14:paraId="25E32737" w14:textId="77777777" w:rsidR="00E64E27" w:rsidRPr="00873760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 xml:space="preserve">Ссылка </w:t>
            </w:r>
          </w:p>
        </w:tc>
      </w:tr>
      <w:tr w:rsidR="00E64E27" w:rsidRPr="00873760" w14:paraId="3A8A8175" w14:textId="77777777" w:rsidTr="00E46227">
        <w:trPr>
          <w:trHeight w:val="20"/>
        </w:trPr>
        <w:tc>
          <w:tcPr>
            <w:tcW w:w="287" w:type="pct"/>
            <w:shd w:val="clear" w:color="auto" w:fill="FFFFFF"/>
          </w:tcPr>
          <w:p w14:paraId="1C258957" w14:textId="3ECC4630" w:rsidR="00E64E27" w:rsidRPr="00DB6BFB" w:rsidRDefault="00550FAF" w:rsidP="00E46227">
            <w:pPr>
              <w:pStyle w:val="00"/>
              <w:spacing w:before="0" w:after="0"/>
              <w:jc w:val="center"/>
              <w:rPr>
                <w:rFonts w:ascii="Times New Roman" w:hAnsi="Times New Roman" w:cs="Times New Roman"/>
              </w:rPr>
            </w:pPr>
            <w:r w:rsidRPr="00DB6BFB">
              <w:rPr>
                <w:rFonts w:ascii="Times New Roman" w:hAnsi="Times New Roman" w:cs="Times New Roman"/>
              </w:rPr>
              <w:t>6</w:t>
            </w:r>
            <w:r w:rsidR="00DB6BFB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001" w:type="pct"/>
            <w:shd w:val="clear" w:color="auto" w:fill="FFFFFF"/>
          </w:tcPr>
          <w:p w14:paraId="6712835A" w14:textId="77777777" w:rsidR="00E64E27" w:rsidRPr="00BD6359" w:rsidRDefault="00E64E27" w:rsidP="00E46227">
            <w:pPr>
              <w:spacing w:after="0" w:line="240" w:lineRule="auto"/>
              <w:ind w:firstLine="0"/>
              <w:jc w:val="left"/>
            </w:pPr>
            <w:r>
              <w:t>Сетевой ресурс</w:t>
            </w:r>
          </w:p>
        </w:tc>
        <w:tc>
          <w:tcPr>
            <w:tcW w:w="975" w:type="pct"/>
            <w:shd w:val="clear" w:color="auto" w:fill="FFFFFF"/>
          </w:tcPr>
          <w:p w14:paraId="4C460F1A" w14:textId="77777777" w:rsidR="00E64E27" w:rsidRPr="000A04D2" w:rsidRDefault="00E64E27" w:rsidP="00E46227">
            <w:pPr>
              <w:spacing w:after="0" w:line="240" w:lineRule="auto"/>
              <w:ind w:firstLine="0"/>
              <w:jc w:val="left"/>
            </w:pPr>
          </w:p>
        </w:tc>
        <w:tc>
          <w:tcPr>
            <w:tcW w:w="2737" w:type="pct"/>
            <w:shd w:val="clear" w:color="auto" w:fill="FFFFFF"/>
          </w:tcPr>
          <w:p w14:paraId="36BE3881" w14:textId="77777777" w:rsidR="00E64E27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Ссылка</w:t>
            </w:r>
          </w:p>
        </w:tc>
      </w:tr>
      <w:tr w:rsidR="00E64E27" w:rsidRPr="00873760" w14:paraId="124B7D51" w14:textId="77777777" w:rsidTr="00E46227">
        <w:trPr>
          <w:trHeight w:val="20"/>
        </w:trPr>
        <w:tc>
          <w:tcPr>
            <w:tcW w:w="287" w:type="pct"/>
            <w:shd w:val="clear" w:color="auto" w:fill="FFFFFF"/>
          </w:tcPr>
          <w:p w14:paraId="26369F1B" w14:textId="46FBA3EB" w:rsidR="00E64E27" w:rsidRPr="00DB6BFB" w:rsidRDefault="00550FAF" w:rsidP="00E46227">
            <w:pPr>
              <w:pStyle w:val="00"/>
              <w:spacing w:before="0" w:after="0"/>
              <w:jc w:val="center"/>
              <w:rPr>
                <w:rFonts w:ascii="Times New Roman" w:hAnsi="Times New Roman" w:cs="Times New Roman"/>
              </w:rPr>
            </w:pPr>
            <w:r w:rsidRPr="00DB6BFB">
              <w:rPr>
                <w:rFonts w:ascii="Times New Roman" w:hAnsi="Times New Roman" w:cs="Times New Roman"/>
              </w:rPr>
              <w:t>7</w:t>
            </w:r>
            <w:r w:rsidR="00DB6BFB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001" w:type="pct"/>
            <w:shd w:val="clear" w:color="auto" w:fill="FFFFFF"/>
          </w:tcPr>
          <w:p w14:paraId="1882A521" w14:textId="26EC7C6B" w:rsidR="00E64E27" w:rsidRPr="00B62B6A" w:rsidRDefault="00E64E27" w:rsidP="00E4622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Active</w:t>
            </w:r>
            <w:r w:rsidR="00A74A2D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lang w:val="en-US"/>
              </w:rPr>
              <w:t>Directory</w:t>
            </w:r>
          </w:p>
        </w:tc>
        <w:tc>
          <w:tcPr>
            <w:tcW w:w="975" w:type="pct"/>
            <w:shd w:val="clear" w:color="auto" w:fill="FFFFFF"/>
          </w:tcPr>
          <w:p w14:paraId="6705A00E" w14:textId="77777777" w:rsidR="00E64E27" w:rsidRPr="002056F1" w:rsidRDefault="00E64E27" w:rsidP="00E4622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2737" w:type="pct"/>
            <w:shd w:val="clear" w:color="auto" w:fill="FFFFFF"/>
          </w:tcPr>
          <w:p w14:paraId="5DDA1459" w14:textId="77777777" w:rsidR="00E64E27" w:rsidRPr="00814778" w:rsidRDefault="00E64E27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Авторизационные права пользователей</w:t>
            </w:r>
          </w:p>
        </w:tc>
      </w:tr>
      <w:tr w:rsidR="00F65337" w:rsidRPr="00873760" w14:paraId="4CB2F7FE" w14:textId="77777777" w:rsidTr="00E46227">
        <w:trPr>
          <w:trHeight w:val="20"/>
        </w:trPr>
        <w:tc>
          <w:tcPr>
            <w:tcW w:w="287" w:type="pct"/>
            <w:shd w:val="clear" w:color="auto" w:fill="FFFFFF"/>
          </w:tcPr>
          <w:p w14:paraId="548C1516" w14:textId="0AFDD5B1" w:rsidR="00F65337" w:rsidRPr="00DB6BFB" w:rsidRDefault="00F65337" w:rsidP="00E46227">
            <w:pPr>
              <w:pStyle w:val="00"/>
              <w:spacing w:before="0" w:after="0"/>
              <w:jc w:val="center"/>
              <w:rPr>
                <w:rFonts w:ascii="Times New Roman" w:hAnsi="Times New Roman" w:cs="Times New Roman"/>
              </w:rPr>
            </w:pPr>
            <w:r w:rsidRPr="00DB6BFB">
              <w:rPr>
                <w:rFonts w:ascii="Times New Roman" w:hAnsi="Times New Roman" w:cs="Times New Roman"/>
              </w:rPr>
              <w:t>8</w:t>
            </w:r>
            <w:r w:rsidR="00DB6BFB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001" w:type="pct"/>
            <w:shd w:val="clear" w:color="auto" w:fill="FFFFFF"/>
          </w:tcPr>
          <w:p w14:paraId="1D11C7A8" w14:textId="6DC0DB77" w:rsidR="00F65337" w:rsidRPr="00F65337" w:rsidRDefault="00F65337" w:rsidP="00E4622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 xml:space="preserve">Портал </w:t>
            </w:r>
            <w:r w:rsidR="00CF3813">
              <w:rPr>
                <w:rFonts w:ascii="Times New Roman" w:hAnsi="Times New Roman" w:cs="Times New Roman"/>
              </w:rPr>
              <w:t>П</w:t>
            </w:r>
            <w:r>
              <w:rPr>
                <w:rFonts w:ascii="Times New Roman" w:hAnsi="Times New Roman" w:cs="Times New Roman"/>
              </w:rPr>
              <w:t>АО «Россети»</w:t>
            </w:r>
          </w:p>
        </w:tc>
        <w:tc>
          <w:tcPr>
            <w:tcW w:w="975" w:type="pct"/>
            <w:shd w:val="clear" w:color="auto" w:fill="FFFFFF"/>
          </w:tcPr>
          <w:p w14:paraId="4E2549A1" w14:textId="77777777" w:rsidR="00F65337" w:rsidRPr="002056F1" w:rsidRDefault="00F65337" w:rsidP="00E4622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2737" w:type="pct"/>
            <w:shd w:val="clear" w:color="auto" w:fill="FFFFFF"/>
          </w:tcPr>
          <w:p w14:paraId="078677EA" w14:textId="1E229FC7" w:rsidR="00F65337" w:rsidRDefault="008063FA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Ссылка</w:t>
            </w:r>
          </w:p>
        </w:tc>
      </w:tr>
      <w:tr w:rsidR="00F65337" w:rsidRPr="00330EE4" w14:paraId="64D8E747" w14:textId="77777777" w:rsidTr="00E46227">
        <w:trPr>
          <w:trHeight w:val="20"/>
        </w:trPr>
        <w:tc>
          <w:tcPr>
            <w:tcW w:w="287" w:type="pct"/>
            <w:shd w:val="clear" w:color="auto" w:fill="FFFFFF"/>
          </w:tcPr>
          <w:p w14:paraId="4C2277F4" w14:textId="1A9CC352" w:rsidR="00F65337" w:rsidRPr="00DB6BFB" w:rsidRDefault="008063FA" w:rsidP="00E46227">
            <w:pPr>
              <w:pStyle w:val="00"/>
              <w:spacing w:before="0" w:after="0"/>
              <w:jc w:val="center"/>
              <w:rPr>
                <w:rFonts w:ascii="Times New Roman" w:hAnsi="Times New Roman" w:cs="Times New Roman"/>
              </w:rPr>
            </w:pPr>
            <w:r w:rsidRPr="00DB6BFB">
              <w:rPr>
                <w:rFonts w:ascii="Times New Roman" w:hAnsi="Times New Roman" w:cs="Times New Roman"/>
              </w:rPr>
              <w:t>9</w:t>
            </w:r>
            <w:r w:rsidR="00DB6BFB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001" w:type="pct"/>
            <w:shd w:val="clear" w:color="auto" w:fill="FFFFFF"/>
          </w:tcPr>
          <w:p w14:paraId="61609CB6" w14:textId="495CA667" w:rsidR="00F65337" w:rsidRPr="008063FA" w:rsidRDefault="008063FA" w:rsidP="00E4622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Официальный сайт АО «Тюменьэнерго»</w:t>
            </w:r>
          </w:p>
        </w:tc>
        <w:tc>
          <w:tcPr>
            <w:tcW w:w="975" w:type="pct"/>
            <w:shd w:val="clear" w:color="auto" w:fill="FFFFFF"/>
          </w:tcPr>
          <w:p w14:paraId="5268E07C" w14:textId="77777777" w:rsidR="00F65337" w:rsidRPr="002056F1" w:rsidRDefault="00F65337" w:rsidP="00E4622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2737" w:type="pct"/>
            <w:shd w:val="clear" w:color="auto" w:fill="FFFFFF"/>
          </w:tcPr>
          <w:p w14:paraId="1C78E43E" w14:textId="42A74C82" w:rsidR="00F65337" w:rsidRDefault="008063FA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Ссылка</w:t>
            </w:r>
          </w:p>
        </w:tc>
      </w:tr>
      <w:tr w:rsidR="008063FA" w:rsidRPr="00873760" w14:paraId="108939E6" w14:textId="77777777" w:rsidTr="00E46227">
        <w:trPr>
          <w:trHeight w:val="20"/>
        </w:trPr>
        <w:tc>
          <w:tcPr>
            <w:tcW w:w="287" w:type="pct"/>
            <w:shd w:val="clear" w:color="auto" w:fill="FFFFFF"/>
          </w:tcPr>
          <w:p w14:paraId="17B9A487" w14:textId="287B3B40" w:rsidR="008063FA" w:rsidRPr="00DB6BFB" w:rsidRDefault="008063FA" w:rsidP="00E46227">
            <w:pPr>
              <w:pStyle w:val="00"/>
              <w:spacing w:before="0" w:after="0"/>
              <w:jc w:val="center"/>
              <w:rPr>
                <w:rFonts w:ascii="Times New Roman" w:hAnsi="Times New Roman" w:cs="Times New Roman"/>
              </w:rPr>
            </w:pPr>
            <w:r w:rsidRPr="00DB6BFB">
              <w:rPr>
                <w:rFonts w:ascii="Times New Roman" w:hAnsi="Times New Roman" w:cs="Times New Roman"/>
              </w:rPr>
              <w:t>10</w:t>
            </w:r>
            <w:r w:rsidR="00DB6BFB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001" w:type="pct"/>
            <w:shd w:val="clear" w:color="auto" w:fill="FFFFFF"/>
          </w:tcPr>
          <w:p w14:paraId="47E97A47" w14:textId="0268A460" w:rsidR="008063FA" w:rsidRPr="009B0D0C" w:rsidRDefault="008063FA" w:rsidP="00E4622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Страница АО «Тюменьэнерго» в </w:t>
            </w:r>
            <w:r>
              <w:rPr>
                <w:rFonts w:ascii="Times New Roman" w:hAnsi="Times New Roman" w:cs="Times New Roman"/>
                <w:lang w:val="en-US"/>
              </w:rPr>
              <w:t>Facebook</w:t>
            </w:r>
          </w:p>
        </w:tc>
        <w:tc>
          <w:tcPr>
            <w:tcW w:w="975" w:type="pct"/>
            <w:shd w:val="clear" w:color="auto" w:fill="FFFFFF"/>
          </w:tcPr>
          <w:p w14:paraId="6304C836" w14:textId="77777777" w:rsidR="008063FA" w:rsidRPr="002056F1" w:rsidRDefault="008063FA" w:rsidP="00E4622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2737" w:type="pct"/>
            <w:shd w:val="clear" w:color="auto" w:fill="FFFFFF"/>
          </w:tcPr>
          <w:p w14:paraId="4981B854" w14:textId="375B4949" w:rsidR="008063FA" w:rsidRDefault="008063FA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Ссылка</w:t>
            </w:r>
          </w:p>
        </w:tc>
      </w:tr>
      <w:tr w:rsidR="008063FA" w:rsidRPr="00873760" w14:paraId="73D35CD8" w14:textId="77777777" w:rsidTr="00E46227">
        <w:trPr>
          <w:trHeight w:val="20"/>
        </w:trPr>
        <w:tc>
          <w:tcPr>
            <w:tcW w:w="287" w:type="pct"/>
            <w:shd w:val="clear" w:color="auto" w:fill="FFFFFF"/>
          </w:tcPr>
          <w:p w14:paraId="2F15CDE7" w14:textId="06F60DC7" w:rsidR="008063FA" w:rsidRPr="00DB6BFB" w:rsidRDefault="008063FA" w:rsidP="00E46227">
            <w:pPr>
              <w:pStyle w:val="00"/>
              <w:spacing w:before="0" w:after="0"/>
              <w:jc w:val="center"/>
              <w:rPr>
                <w:rFonts w:ascii="Times New Roman" w:hAnsi="Times New Roman" w:cs="Times New Roman"/>
              </w:rPr>
            </w:pPr>
            <w:r w:rsidRPr="00DB6BFB">
              <w:rPr>
                <w:rFonts w:ascii="Times New Roman" w:hAnsi="Times New Roman" w:cs="Times New Roman"/>
              </w:rPr>
              <w:t>11</w:t>
            </w:r>
            <w:r w:rsidR="00DB6BFB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001" w:type="pct"/>
            <w:shd w:val="clear" w:color="auto" w:fill="FFFFFF"/>
          </w:tcPr>
          <w:p w14:paraId="7288F5C6" w14:textId="39C73FA0" w:rsidR="008063FA" w:rsidRPr="008063FA" w:rsidRDefault="00051775" w:rsidP="00E4622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Сайт </w:t>
            </w:r>
            <w:r w:rsidR="00D71A4E">
              <w:rPr>
                <w:rFonts w:ascii="Times New Roman" w:hAnsi="Times New Roman" w:cs="Times New Roman"/>
              </w:rPr>
              <w:t>ГИС</w:t>
            </w:r>
            <w:r w:rsidR="00135BA3">
              <w:rPr>
                <w:rFonts w:ascii="Times New Roman" w:hAnsi="Times New Roman" w:cs="Times New Roman"/>
              </w:rPr>
              <w:t>-п</w:t>
            </w:r>
            <w:r w:rsidR="008063FA">
              <w:rPr>
                <w:rFonts w:ascii="Times New Roman" w:hAnsi="Times New Roman" w:cs="Times New Roman"/>
              </w:rPr>
              <w:t>рофи</w:t>
            </w:r>
          </w:p>
        </w:tc>
        <w:tc>
          <w:tcPr>
            <w:tcW w:w="975" w:type="pct"/>
            <w:shd w:val="clear" w:color="auto" w:fill="FFFFFF"/>
          </w:tcPr>
          <w:p w14:paraId="0B49AB7D" w14:textId="77777777" w:rsidR="008063FA" w:rsidRPr="002056F1" w:rsidRDefault="008063FA" w:rsidP="00E46227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2737" w:type="pct"/>
            <w:shd w:val="clear" w:color="auto" w:fill="FFFFFF"/>
          </w:tcPr>
          <w:p w14:paraId="244485F2" w14:textId="274D86C7" w:rsidR="008063FA" w:rsidRDefault="008063FA" w:rsidP="00E46227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Ссылка</w:t>
            </w:r>
          </w:p>
        </w:tc>
      </w:tr>
    </w:tbl>
    <w:p w14:paraId="75133DE0" w14:textId="77777777" w:rsidR="00E64E27" w:rsidRDefault="00E64E27" w:rsidP="00995063">
      <w:pPr>
        <w:pStyle w:val="aff4"/>
      </w:pPr>
    </w:p>
    <w:p w14:paraId="7E39B614" w14:textId="36D0340F" w:rsidR="00E64E27" w:rsidRDefault="00E64E27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Логическая</w:t>
      </w:r>
      <w:r w:rsidRPr="00B364EF">
        <w:t xml:space="preserve"> схема взаимодействия Портала с внешними системами приведена на </w:t>
      </w:r>
      <w:r w:rsidR="002E7E3E">
        <w:t>рисунке ниже</w:t>
      </w:r>
      <w:r w:rsidR="00E64576">
        <w:t xml:space="preserve"> (см. </w:t>
      </w:r>
      <w:r w:rsidR="00E64576">
        <w:fldChar w:fldCharType="begin"/>
      </w:r>
      <w:r w:rsidR="00E64576">
        <w:instrText xml:space="preserve"> REF _Ref446002310 \h  \* MERGEFORMAT </w:instrText>
      </w:r>
      <w:r w:rsidR="00E64576">
        <w:fldChar w:fldCharType="separate"/>
      </w:r>
      <w:r w:rsidR="00E22EDC" w:rsidRPr="00E22EDC">
        <w:t>Рисунок 4</w:t>
      </w:r>
      <w:r w:rsidR="00E64576">
        <w:fldChar w:fldCharType="end"/>
      </w:r>
      <w:r w:rsidR="00E64576">
        <w:t>)</w:t>
      </w:r>
      <w:r>
        <w:fldChar w:fldCharType="begin"/>
      </w:r>
      <w:r>
        <w:instrText xml:space="preserve"> REF _Ref422762714 \h </w:instrText>
      </w:r>
      <w:r w:rsidR="00725D71">
        <w:instrText xml:space="preserve"> \* MERGEFORMAT </w:instrText>
      </w:r>
      <w:r>
        <w:fldChar w:fldCharType="end"/>
      </w:r>
      <w:r>
        <w:t xml:space="preserve">. </w:t>
      </w:r>
    </w:p>
    <w:bookmarkStart w:id="53" w:name="_1497699603"/>
    <w:bookmarkStart w:id="54" w:name="_Ref422762714"/>
    <w:bookmarkStart w:id="55" w:name="_Ref422762662"/>
    <w:bookmarkEnd w:id="53"/>
    <w:bookmarkEnd w:id="54"/>
    <w:p w14:paraId="086591A7" w14:textId="51F4BABA" w:rsidR="00C36971" w:rsidRPr="00534BEF" w:rsidRDefault="00082AD7" w:rsidP="00995063">
      <w:pPr>
        <w:pStyle w:val="aff4"/>
        <w:rPr>
          <w:noProof/>
        </w:rPr>
      </w:pPr>
      <w:r>
        <w:rPr>
          <w:lang w:eastAsia="de-DE"/>
        </w:rPr>
        <w:object w:dxaOrig="16841" w:dyaOrig="7646" w14:anchorId="2962E4EA">
          <v:shape id="_x0000_i1027" type="#_x0000_t75" style="width:460.5pt;height:207.75pt" o:ole="">
            <v:imagedata r:id="rId23" o:title=""/>
          </v:shape>
          <o:OLEObject Type="Embed" ProgID="Visio.Drawing.15" ShapeID="_x0000_i1027" DrawAspect="Content" ObjectID="_1539524558" r:id="rId24"/>
        </w:object>
      </w:r>
    </w:p>
    <w:p w14:paraId="44C62DC9" w14:textId="6F1BCD11" w:rsidR="00A74A2D" w:rsidRPr="009811EA" w:rsidRDefault="00D25FF6" w:rsidP="00A74A2D">
      <w:pPr>
        <w:pStyle w:val="af1"/>
        <w:ind w:firstLine="0"/>
        <w:jc w:val="center"/>
        <w:rPr>
          <w:i/>
        </w:rPr>
      </w:pPr>
      <w:bookmarkStart w:id="56" w:name="_Ref446002310"/>
      <w:r>
        <w:rPr>
          <w:i/>
        </w:rPr>
        <w:t>Рисунок</w:t>
      </w:r>
      <w:r w:rsidR="00A74A2D" w:rsidRPr="009811EA">
        <w:rPr>
          <w:i/>
        </w:rPr>
        <w:t xml:space="preserve"> </w:t>
      </w:r>
      <w:r w:rsidR="00A74A2D" w:rsidRPr="009811EA">
        <w:rPr>
          <w:i/>
        </w:rPr>
        <w:fldChar w:fldCharType="begin"/>
      </w:r>
      <w:r w:rsidR="00A74A2D" w:rsidRPr="009811EA">
        <w:rPr>
          <w:i/>
        </w:rPr>
        <w:instrText xml:space="preserve"> SEQ Рисунок \* ARABIC </w:instrText>
      </w:r>
      <w:r w:rsidR="00A74A2D" w:rsidRPr="009811EA">
        <w:rPr>
          <w:i/>
        </w:rPr>
        <w:fldChar w:fldCharType="separate"/>
      </w:r>
      <w:r w:rsidR="00E22EDC">
        <w:rPr>
          <w:i/>
          <w:noProof/>
        </w:rPr>
        <w:t>4</w:t>
      </w:r>
      <w:r w:rsidR="00A74A2D" w:rsidRPr="009811EA">
        <w:rPr>
          <w:i/>
        </w:rPr>
        <w:fldChar w:fldCharType="end"/>
      </w:r>
      <w:bookmarkEnd w:id="56"/>
      <w:r w:rsidR="00A74A2D" w:rsidRPr="009811EA">
        <w:rPr>
          <w:i/>
        </w:rPr>
        <w:t xml:space="preserve">. </w:t>
      </w:r>
      <w:r w:rsidR="00A74A2D">
        <w:rPr>
          <w:i/>
          <w:noProof/>
        </w:rPr>
        <w:t>Схема взаимодействия Портала со внешними системами</w:t>
      </w:r>
    </w:p>
    <w:bookmarkEnd w:id="55"/>
    <w:p w14:paraId="55E996AC" w14:textId="23D3F845" w:rsidR="00733E8D" w:rsidRPr="00633C51" w:rsidRDefault="00733E8D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Предоставление</w:t>
      </w:r>
      <w:r>
        <w:t xml:space="preserve"> доступа к Порталу осуществляется через КСПД </w:t>
      </w:r>
      <w:r w:rsidR="00CF3813">
        <w:t>АО</w:t>
      </w:r>
      <w:r w:rsidR="00A74A2D">
        <w:t> </w:t>
      </w:r>
      <w:r>
        <w:t>«Тюменьэнерго</w:t>
      </w:r>
      <w:r w:rsidRPr="00633C51">
        <w:t xml:space="preserve">». Подключение внешних пользователей Портала предполагается </w:t>
      </w:r>
      <w:r w:rsidR="006A1BAE" w:rsidRPr="00633C51">
        <w:t>с использованием VPN соединения</w:t>
      </w:r>
      <w:r w:rsidRPr="00633C51">
        <w:t xml:space="preserve">. </w:t>
      </w:r>
    </w:p>
    <w:p w14:paraId="2F0EA339" w14:textId="7CCC1317" w:rsidR="00E64E27" w:rsidRPr="00633C51" w:rsidRDefault="00E64E27" w:rsidP="00867C8B">
      <w:pPr>
        <w:spacing w:after="0" w:line="240" w:lineRule="auto"/>
        <w:ind w:firstLine="567"/>
      </w:pPr>
      <w:r w:rsidRPr="00633C51">
        <w:t xml:space="preserve">Факт и </w:t>
      </w:r>
      <w:r w:rsidRPr="00867C8B">
        <w:rPr>
          <w:szCs w:val="28"/>
          <w:lang w:eastAsia="ru-RU"/>
        </w:rPr>
        <w:t>результат</w:t>
      </w:r>
      <w:r w:rsidRPr="00633C51">
        <w:t xml:space="preserve"> импорта</w:t>
      </w:r>
      <w:r w:rsidR="00C356D4" w:rsidRPr="00633C51">
        <w:t xml:space="preserve"> данных</w:t>
      </w:r>
      <w:r w:rsidRPr="00633C51">
        <w:t xml:space="preserve"> регистрируется в журнале событий и журнале импорта и доступен для просмотра </w:t>
      </w:r>
      <w:r w:rsidR="00C356D4" w:rsidRPr="00B02A9A">
        <w:t>Системному а</w:t>
      </w:r>
      <w:r w:rsidRPr="00B02A9A">
        <w:t>дминистратору Портала.</w:t>
      </w:r>
      <w:r w:rsidRPr="00633C51">
        <w:t xml:space="preserve"> </w:t>
      </w:r>
    </w:p>
    <w:p w14:paraId="11FACD28" w14:textId="3ACB546F" w:rsidR="00FC5A54" w:rsidRPr="00633C51" w:rsidRDefault="00FC5A54" w:rsidP="00867C8B">
      <w:pPr>
        <w:spacing w:after="0" w:line="240" w:lineRule="auto"/>
        <w:ind w:firstLine="567"/>
      </w:pPr>
      <w:r w:rsidRPr="00633C51">
        <w:t xml:space="preserve">Идентификатором пользователей на Портале </w:t>
      </w:r>
      <w:r w:rsidR="003A30C8" w:rsidRPr="00633C51">
        <w:t>является</w:t>
      </w:r>
      <w:r w:rsidRPr="00633C51">
        <w:t xml:space="preserve"> поле «Табельный номер». Для выполнения работ по интеграции </w:t>
      </w:r>
      <w:r w:rsidR="00E5033D" w:rsidRPr="00633C51">
        <w:t>в</w:t>
      </w:r>
      <w:r w:rsidRPr="00633C51">
        <w:t xml:space="preserve"> смежных </w:t>
      </w:r>
      <w:r w:rsidR="00A74A2D" w:rsidRPr="00633C51">
        <w:t>с</w:t>
      </w:r>
      <w:r w:rsidRPr="00633C51">
        <w:t>истемах данное поле должно п</w:t>
      </w:r>
      <w:r w:rsidR="003A30C8" w:rsidRPr="00633C51">
        <w:t>рисутствовать.</w:t>
      </w:r>
    </w:p>
    <w:p w14:paraId="5F988CB5" w14:textId="596DE3EB" w:rsidR="00E64E27" w:rsidRPr="00DD0941" w:rsidRDefault="007200DC" w:rsidP="00BB57CA">
      <w:pPr>
        <w:pStyle w:val="afc"/>
        <w:numPr>
          <w:ilvl w:val="1"/>
          <w:numId w:val="19"/>
        </w:numPr>
        <w:ind w:left="567" w:hanging="567"/>
        <w:jc w:val="left"/>
      </w:pPr>
      <w:bookmarkStart w:id="57" w:name="_Toc423359120"/>
      <w:bookmarkStart w:id="58" w:name="_Toc423966265"/>
      <w:bookmarkStart w:id="59" w:name="_Toc424118514"/>
      <w:bookmarkStart w:id="60" w:name="_Toc424550046"/>
      <w:bookmarkStart w:id="61" w:name="_Toc425258022"/>
      <w:bookmarkStart w:id="62" w:name="_Toc427327468"/>
      <w:bookmarkStart w:id="63" w:name="_Toc465336136"/>
      <w:r>
        <w:t>И</w:t>
      </w:r>
      <w:r w:rsidR="00E64E27">
        <w:t>нтеграци</w:t>
      </w:r>
      <w:r>
        <w:t>я</w:t>
      </w:r>
      <w:r w:rsidR="00E64E27">
        <w:t xml:space="preserve"> с </w:t>
      </w:r>
      <w:r w:rsidR="00E64E27">
        <w:rPr>
          <w:lang w:val="en-US"/>
        </w:rPr>
        <w:t>Active</w:t>
      </w:r>
      <w:r w:rsidR="00A74A2D">
        <w:t xml:space="preserve"> </w:t>
      </w:r>
      <w:r w:rsidR="00E64E27">
        <w:rPr>
          <w:lang w:val="en-US"/>
        </w:rPr>
        <w:t>Directory</w:t>
      </w:r>
      <w:bookmarkEnd w:id="57"/>
      <w:bookmarkEnd w:id="58"/>
      <w:bookmarkEnd w:id="59"/>
      <w:bookmarkEnd w:id="60"/>
      <w:bookmarkEnd w:id="61"/>
      <w:bookmarkEnd w:id="62"/>
      <w:bookmarkEnd w:id="63"/>
    </w:p>
    <w:p w14:paraId="7A5AF522" w14:textId="77777777" w:rsidR="00E64E27" w:rsidRPr="00CF332F" w:rsidRDefault="00E64E27" w:rsidP="00292697">
      <w:pPr>
        <w:spacing w:after="0" w:line="240" w:lineRule="auto"/>
        <w:ind w:firstLine="567"/>
      </w:pPr>
      <w:r w:rsidRPr="00667B5F">
        <w:t xml:space="preserve">Интеграция Портала со службой каталогов </w:t>
      </w:r>
      <w:r w:rsidRPr="00CF332F">
        <w:t>Active Directory заключается в синхронизации профилей пользователей. При синхронизации профилей SharePoint Server выполняет следующие действия:</w:t>
      </w:r>
    </w:p>
    <w:p w14:paraId="0E7B2373" w14:textId="77777777" w:rsidR="00E64E27" w:rsidRPr="00A74A2D" w:rsidRDefault="00E64E27" w:rsidP="0040429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A74A2D">
        <w:rPr>
          <w:rFonts w:eastAsia="Times New Roman"/>
          <w:szCs w:val="24"/>
          <w:lang w:eastAsia="ru-RU"/>
        </w:rPr>
        <w:t xml:space="preserve">создает профиль пользователя для каждого нового пользователя в </w:t>
      </w:r>
      <w:r w:rsidRPr="00404296">
        <w:rPr>
          <w:rFonts w:eastAsia="Times New Roman"/>
          <w:szCs w:val="24"/>
          <w:lang w:eastAsia="ru-RU"/>
        </w:rPr>
        <w:t>назначенных</w:t>
      </w:r>
      <w:r w:rsidRPr="00A74A2D">
        <w:rPr>
          <w:rFonts w:eastAsia="Times New Roman"/>
          <w:szCs w:val="24"/>
          <w:lang w:eastAsia="ru-RU"/>
        </w:rPr>
        <w:t xml:space="preserve"> организационных единицах службы каталогов и заполняет свойства новых профилей информацией из службы каталогов;</w:t>
      </w:r>
    </w:p>
    <w:p w14:paraId="250B9D43" w14:textId="77777777" w:rsidR="00E64E27" w:rsidRPr="00A74A2D" w:rsidRDefault="00E64E27" w:rsidP="0040429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A74A2D">
        <w:rPr>
          <w:rFonts w:eastAsia="Times New Roman"/>
          <w:szCs w:val="24"/>
          <w:lang w:eastAsia="ru-RU"/>
        </w:rPr>
        <w:t>удаляет профили пользователей, удаленных из службы каталогов;</w:t>
      </w:r>
    </w:p>
    <w:p w14:paraId="499CECCE" w14:textId="00D781A4" w:rsidR="00E64E27" w:rsidRPr="00A74A2D" w:rsidRDefault="00E64E27" w:rsidP="0040429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A74A2D">
        <w:rPr>
          <w:rFonts w:eastAsia="Times New Roman"/>
          <w:szCs w:val="24"/>
          <w:lang w:eastAsia="ru-RU"/>
        </w:rPr>
        <w:t>при изменении свойств профиля в службе каталогов обновляет свойства профиля пользователя.</w:t>
      </w:r>
    </w:p>
    <w:p w14:paraId="24357008" w14:textId="4FC3C8DF" w:rsidR="00E64E27" w:rsidRPr="00292697" w:rsidRDefault="00E64E27" w:rsidP="00867C8B">
      <w:pPr>
        <w:spacing w:after="0" w:line="240" w:lineRule="auto"/>
        <w:ind w:firstLine="567"/>
      </w:pPr>
      <w:r w:rsidRPr="00667B5F">
        <w:t xml:space="preserve">На рисунке </w:t>
      </w:r>
      <w:r w:rsidR="00404296" w:rsidRPr="00867C8B">
        <w:rPr>
          <w:szCs w:val="28"/>
          <w:lang w:eastAsia="ru-RU"/>
        </w:rPr>
        <w:t>ниже</w:t>
      </w:r>
      <w:r w:rsidR="00404296">
        <w:t xml:space="preserve"> (см. </w:t>
      </w:r>
      <w:r w:rsidR="00404296">
        <w:fldChar w:fldCharType="begin"/>
      </w:r>
      <w:r w:rsidR="00404296">
        <w:instrText xml:space="preserve"> REF _Ref445998476 \h  \* MERGEFORMAT </w:instrText>
      </w:r>
      <w:r w:rsidR="00404296">
        <w:fldChar w:fldCharType="separate"/>
      </w:r>
      <w:r w:rsidR="00E22EDC" w:rsidRPr="00E22EDC">
        <w:t>Рисунок 5</w:t>
      </w:r>
      <w:r w:rsidR="00404296">
        <w:fldChar w:fldCharType="end"/>
      </w:r>
      <w:r w:rsidR="00404296">
        <w:t xml:space="preserve">) </w:t>
      </w:r>
      <w:r w:rsidRPr="00667B5F">
        <w:t>представлены компоненты, задействованные в синхронизации профилей.</w:t>
      </w:r>
    </w:p>
    <w:p w14:paraId="3117AA8A" w14:textId="6A801D54" w:rsidR="00E64E27" w:rsidRPr="00E46227" w:rsidRDefault="00602829" w:rsidP="00995063">
      <w:pPr>
        <w:pStyle w:val="aff4"/>
        <w:rPr>
          <w:noProof/>
        </w:rPr>
      </w:pPr>
      <w:r w:rsidRPr="00602829">
        <w:lastRenderedPageBreak/>
        <w:t xml:space="preserve"> </w:t>
      </w:r>
      <w:r w:rsidR="00E46227" w:rsidRPr="00E46227">
        <w:object w:dxaOrig="8708" w:dyaOrig="7782" w14:anchorId="6F6F5E06">
          <v:shape id="_x0000_i1028" type="#_x0000_t75" style="width:4in;height:259.5pt" o:ole="">
            <v:imagedata r:id="rId25" o:title=""/>
          </v:shape>
          <o:OLEObject Type="Embed" ProgID="Visio.Drawing.15" ShapeID="_x0000_i1028" DrawAspect="Content" ObjectID="_1539524559" r:id="rId26"/>
        </w:object>
      </w:r>
      <w:r w:rsidRPr="00E46227">
        <w:rPr>
          <w:rStyle w:val="affff5"/>
          <w:rFonts w:eastAsia="Times New Roman" w:cs="Arial"/>
          <w:lang w:eastAsia="ru-RU"/>
        </w:rPr>
        <w:t xml:space="preserve"> </w:t>
      </w:r>
    </w:p>
    <w:p w14:paraId="1A7405DE" w14:textId="3810F938" w:rsidR="00404296" w:rsidRDefault="00D25FF6" w:rsidP="00404296">
      <w:pPr>
        <w:pStyle w:val="af1"/>
        <w:ind w:firstLine="0"/>
        <w:jc w:val="center"/>
        <w:rPr>
          <w:i/>
          <w:noProof/>
        </w:rPr>
      </w:pPr>
      <w:bookmarkStart w:id="64" w:name="_Ref445998476"/>
      <w:r w:rsidRPr="00E46227">
        <w:rPr>
          <w:i/>
        </w:rPr>
        <w:t>Рисунок</w:t>
      </w:r>
      <w:r w:rsidR="00404296" w:rsidRPr="00E46227">
        <w:rPr>
          <w:i/>
        </w:rPr>
        <w:t xml:space="preserve"> </w:t>
      </w:r>
      <w:r w:rsidR="00404296" w:rsidRPr="00E46227">
        <w:rPr>
          <w:i/>
        </w:rPr>
        <w:fldChar w:fldCharType="begin"/>
      </w:r>
      <w:r w:rsidR="00404296" w:rsidRPr="00E46227">
        <w:rPr>
          <w:i/>
        </w:rPr>
        <w:instrText xml:space="preserve"> SEQ Рисунок \* ARABIC </w:instrText>
      </w:r>
      <w:r w:rsidR="00404296" w:rsidRPr="00E46227">
        <w:rPr>
          <w:i/>
        </w:rPr>
        <w:fldChar w:fldCharType="separate"/>
      </w:r>
      <w:r w:rsidR="00E22EDC">
        <w:rPr>
          <w:i/>
          <w:noProof/>
        </w:rPr>
        <w:t>5</w:t>
      </w:r>
      <w:r w:rsidR="00404296" w:rsidRPr="00E46227">
        <w:rPr>
          <w:i/>
        </w:rPr>
        <w:fldChar w:fldCharType="end"/>
      </w:r>
      <w:bookmarkEnd w:id="64"/>
      <w:r w:rsidR="00404296" w:rsidRPr="00E46227">
        <w:rPr>
          <w:i/>
        </w:rPr>
        <w:t xml:space="preserve">. </w:t>
      </w:r>
      <w:r w:rsidR="00404296" w:rsidRPr="00E46227">
        <w:rPr>
          <w:i/>
          <w:noProof/>
        </w:rPr>
        <w:t>Схема взаимодействия Портала и Microsoft Active Directory</w:t>
      </w:r>
    </w:p>
    <w:p w14:paraId="70E33302" w14:textId="4913CF20" w:rsidR="004C78EC" w:rsidRPr="00867C8B" w:rsidRDefault="004C78EC" w:rsidP="00867C8B">
      <w:pPr>
        <w:spacing w:after="0" w:line="240" w:lineRule="auto"/>
        <w:ind w:firstLine="567"/>
        <w:rPr>
          <w:szCs w:val="28"/>
          <w:lang w:eastAsia="ru-RU"/>
        </w:rPr>
      </w:pPr>
      <w:r w:rsidRPr="00867C8B">
        <w:rPr>
          <w:szCs w:val="28"/>
          <w:lang w:eastAsia="ru-RU"/>
        </w:rPr>
        <w:t xml:space="preserve">Средство импорта SharePoint Active Directory </w:t>
      </w:r>
      <w:r w:rsidR="00E46227" w:rsidRPr="00867C8B">
        <w:rPr>
          <w:szCs w:val="28"/>
          <w:lang w:eastAsia="ru-RU"/>
        </w:rPr>
        <w:t>используется</w:t>
      </w:r>
      <w:r w:rsidRPr="00867C8B">
        <w:rPr>
          <w:szCs w:val="28"/>
          <w:lang w:eastAsia="ru-RU"/>
        </w:rPr>
        <w:t xml:space="preserve"> вместо синхронизации профиля SharePoint для импорта данных профилей пользователей из доменных служб Active Directory (AD DS) в домене.</w:t>
      </w:r>
    </w:p>
    <w:p w14:paraId="612AFCED" w14:textId="04FBAE33" w:rsidR="00370B08" w:rsidRPr="00AB532B" w:rsidRDefault="00370B08" w:rsidP="00BB57CA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65" w:name="_Toc465336137"/>
      <w:r w:rsidRPr="00370B08">
        <w:rPr>
          <w:sz w:val="24"/>
          <w:szCs w:val="24"/>
        </w:rPr>
        <w:t>Управление доступом к разделам Портала</w:t>
      </w:r>
      <w:bookmarkEnd w:id="65"/>
    </w:p>
    <w:p w14:paraId="7D20AE11" w14:textId="49E59A76" w:rsidR="00C5509A" w:rsidRPr="00667B5F" w:rsidRDefault="00C5509A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Управление</w:t>
      </w:r>
      <w:r>
        <w:t xml:space="preserve"> доступом к </w:t>
      </w:r>
      <w:r w:rsidR="00404296">
        <w:t>П</w:t>
      </w:r>
      <w:r>
        <w:t xml:space="preserve">орталу </w:t>
      </w:r>
      <w:r w:rsidR="00B951A7">
        <w:t>осуществляется</w:t>
      </w:r>
      <w:r>
        <w:t xml:space="preserve"> через сопоставление групп </w:t>
      </w:r>
      <w:r w:rsidRPr="00404296">
        <w:t>SharePoint</w:t>
      </w:r>
      <w:r w:rsidRPr="00C5509A">
        <w:t xml:space="preserve"> </w:t>
      </w:r>
      <w:r>
        <w:t xml:space="preserve">и групп </w:t>
      </w:r>
      <w:r w:rsidRPr="00404296">
        <w:t>AD</w:t>
      </w:r>
      <w:r>
        <w:t xml:space="preserve">. В созданные на </w:t>
      </w:r>
      <w:r w:rsidR="00404296">
        <w:t>П</w:t>
      </w:r>
      <w:r>
        <w:t xml:space="preserve">ортале группы </w:t>
      </w:r>
      <w:r w:rsidR="007200DC">
        <w:t>могут быть</w:t>
      </w:r>
      <w:r>
        <w:t xml:space="preserve"> добавлены все базовые группы </w:t>
      </w:r>
      <w:r w:rsidRPr="00404296">
        <w:t>AD</w:t>
      </w:r>
      <w:r>
        <w:t xml:space="preserve"> (например, </w:t>
      </w:r>
      <w:r w:rsidR="00404296">
        <w:t>«</w:t>
      </w:r>
      <w:r>
        <w:t>Все Пользователи</w:t>
      </w:r>
      <w:r w:rsidR="00404296">
        <w:t>»</w:t>
      </w:r>
      <w:r>
        <w:t xml:space="preserve">, </w:t>
      </w:r>
      <w:r w:rsidR="00404296">
        <w:t>«</w:t>
      </w:r>
      <w:r>
        <w:t>Пользователи ДИТ</w:t>
      </w:r>
      <w:r w:rsidR="00404296">
        <w:t>»</w:t>
      </w:r>
      <w:r>
        <w:t xml:space="preserve">, </w:t>
      </w:r>
      <w:r w:rsidR="00404296">
        <w:t>«</w:t>
      </w:r>
      <w:r>
        <w:t>Контрагенты</w:t>
      </w:r>
      <w:r w:rsidR="00404296">
        <w:t>»</w:t>
      </w:r>
      <w:r>
        <w:t xml:space="preserve">), при необходимости </w:t>
      </w:r>
      <w:r w:rsidR="007200DC">
        <w:t xml:space="preserve">можно </w:t>
      </w:r>
      <w:r>
        <w:t xml:space="preserve">дать доступ к элементу сотрудникам, не состоящим в группе </w:t>
      </w:r>
      <w:r w:rsidRPr="00404296">
        <w:t>AD</w:t>
      </w:r>
      <w:r>
        <w:t xml:space="preserve">, в группу </w:t>
      </w:r>
      <w:r w:rsidRPr="00404296">
        <w:t>SharePoint</w:t>
      </w:r>
      <w:r w:rsidRPr="00C5509A">
        <w:t xml:space="preserve"> </w:t>
      </w:r>
      <w:r>
        <w:t>будут добавляться пользователи напрямую.</w:t>
      </w:r>
    </w:p>
    <w:p w14:paraId="60B733B0" w14:textId="75EA649D" w:rsidR="00E64E27" w:rsidRDefault="00F3516D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П</w:t>
      </w:r>
      <w:r w:rsidR="00C5509A" w:rsidRPr="00867C8B">
        <w:rPr>
          <w:szCs w:val="28"/>
          <w:lang w:eastAsia="ru-RU"/>
        </w:rPr>
        <w:t>ервичный</w:t>
      </w:r>
      <w:r w:rsidR="00CA5319">
        <w:t xml:space="preserve"> доступ к </w:t>
      </w:r>
      <w:r w:rsidR="000875A9">
        <w:t xml:space="preserve">разделам </w:t>
      </w:r>
      <w:r w:rsidR="00404296">
        <w:t>П</w:t>
      </w:r>
      <w:r w:rsidR="00CA5319">
        <w:t>ортала предоставл</w:t>
      </w:r>
      <w:r w:rsidR="002E7294">
        <w:t>яется</w:t>
      </w:r>
      <w:r w:rsidR="00CA5319">
        <w:t xml:space="preserve"> добавлением пользователя в </w:t>
      </w:r>
      <w:r w:rsidR="005E3E48">
        <w:t xml:space="preserve">одну или несколько </w:t>
      </w:r>
      <w:r w:rsidR="00CA5319">
        <w:t xml:space="preserve">групп </w:t>
      </w:r>
      <w:r w:rsidR="00CA5319" w:rsidRPr="00B951A7">
        <w:t>AD</w:t>
      </w:r>
      <w:r w:rsidR="00CA5319">
        <w:t>.</w:t>
      </w:r>
      <w:r>
        <w:t xml:space="preserve"> После этого у пользователя </w:t>
      </w:r>
      <w:r w:rsidR="00D65618">
        <w:t xml:space="preserve">появится </w:t>
      </w:r>
      <w:r>
        <w:t>доступ к базовым разделам Портала. Доступ к дополнительным разделам Портала может быть предоставлен по служебной записке.</w:t>
      </w:r>
    </w:p>
    <w:p w14:paraId="79236EB7" w14:textId="613C5718" w:rsidR="00370B08" w:rsidRDefault="00370B08" w:rsidP="00867C8B">
      <w:pPr>
        <w:spacing w:after="0" w:line="240" w:lineRule="auto"/>
        <w:ind w:firstLine="567"/>
      </w:pPr>
      <w:r w:rsidRPr="00675166">
        <w:t xml:space="preserve">Подробное </w:t>
      </w:r>
      <w:r w:rsidRPr="00867C8B">
        <w:rPr>
          <w:szCs w:val="28"/>
          <w:lang w:eastAsia="ru-RU"/>
        </w:rPr>
        <w:t>описание</w:t>
      </w:r>
      <w:r w:rsidRPr="00675166">
        <w:t xml:space="preserve"> управления доступом к разделам и сервисам Портала представлено в документе «Матрица доступа к разделам Портала».</w:t>
      </w:r>
    </w:p>
    <w:p w14:paraId="6F46CD10" w14:textId="6E8AA5D4" w:rsidR="00E64E27" w:rsidRPr="00AB532B" w:rsidRDefault="007200DC" w:rsidP="00BB57CA">
      <w:pPr>
        <w:pStyle w:val="afc"/>
        <w:numPr>
          <w:ilvl w:val="1"/>
          <w:numId w:val="19"/>
        </w:numPr>
        <w:ind w:left="567" w:hanging="567"/>
        <w:jc w:val="left"/>
        <w:rPr>
          <w:rFonts w:eastAsia="Times New Roman"/>
          <w:lang w:eastAsia="ru-RU"/>
        </w:rPr>
      </w:pPr>
      <w:bookmarkStart w:id="66" w:name="_Toc423359121"/>
      <w:bookmarkStart w:id="67" w:name="_Toc423966266"/>
      <w:bookmarkStart w:id="68" w:name="_Toc424118515"/>
      <w:bookmarkStart w:id="69" w:name="_Toc424550047"/>
      <w:bookmarkStart w:id="70" w:name="_Toc425258023"/>
      <w:bookmarkStart w:id="71" w:name="_Toc427327469"/>
      <w:bookmarkStart w:id="72" w:name="_Toc465336138"/>
      <w:r w:rsidRPr="00AB532B">
        <w:rPr>
          <w:rFonts w:eastAsia="Times New Roman"/>
          <w:lang w:eastAsia="ru-RU"/>
        </w:rPr>
        <w:t>И</w:t>
      </w:r>
      <w:r w:rsidR="00E64E27" w:rsidRPr="00AB532B">
        <w:rPr>
          <w:rFonts w:eastAsia="Times New Roman"/>
          <w:lang w:eastAsia="ru-RU"/>
        </w:rPr>
        <w:t>нтеграци</w:t>
      </w:r>
      <w:r w:rsidRPr="00AB532B">
        <w:rPr>
          <w:rFonts w:eastAsia="Times New Roman"/>
          <w:lang w:eastAsia="ru-RU"/>
        </w:rPr>
        <w:t>я</w:t>
      </w:r>
      <w:r w:rsidR="00E64E27" w:rsidRPr="00AB532B">
        <w:rPr>
          <w:rFonts w:eastAsia="Times New Roman"/>
          <w:lang w:eastAsia="ru-RU"/>
        </w:rPr>
        <w:t xml:space="preserve"> с АСУД</w:t>
      </w:r>
      <w:bookmarkEnd w:id="66"/>
      <w:bookmarkEnd w:id="67"/>
      <w:bookmarkEnd w:id="68"/>
      <w:bookmarkEnd w:id="69"/>
      <w:bookmarkEnd w:id="70"/>
      <w:bookmarkEnd w:id="71"/>
      <w:bookmarkEnd w:id="72"/>
    </w:p>
    <w:p w14:paraId="343D1531" w14:textId="7026DD9F" w:rsidR="00E64E27" w:rsidRDefault="00B951A7" w:rsidP="00437E21">
      <w:pPr>
        <w:spacing w:after="0" w:line="240" w:lineRule="auto"/>
        <w:ind w:firstLine="567"/>
      </w:pPr>
      <w:r>
        <w:t>О</w:t>
      </w:r>
      <w:r w:rsidR="00437E21">
        <w:t xml:space="preserve">рганизация </w:t>
      </w:r>
      <w:r w:rsidR="001665CB">
        <w:t>получения</w:t>
      </w:r>
      <w:r w:rsidR="00437E21">
        <w:t xml:space="preserve"> данных</w:t>
      </w:r>
      <w:r w:rsidR="00E64E27">
        <w:t xml:space="preserve"> из </w:t>
      </w:r>
      <w:r w:rsidR="00437E21">
        <w:t xml:space="preserve">АСУД </w:t>
      </w:r>
      <w:r>
        <w:t xml:space="preserve">выполнена </w:t>
      </w:r>
      <w:r w:rsidR="00437E21">
        <w:t>посредством веб-сервисов:</w:t>
      </w:r>
      <w:r w:rsidR="00780410">
        <w:t xml:space="preserve"> </w:t>
      </w:r>
    </w:p>
    <w:p w14:paraId="47550855" w14:textId="3106E5CC" w:rsidR="00E64E27" w:rsidRPr="00404296" w:rsidRDefault="00D65618" w:rsidP="0040429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п</w:t>
      </w:r>
      <w:r w:rsidR="00E64E27" w:rsidRPr="00404296">
        <w:rPr>
          <w:rFonts w:eastAsia="Times New Roman"/>
          <w:szCs w:val="24"/>
          <w:lang w:eastAsia="ru-RU"/>
        </w:rPr>
        <w:t>еречен</w:t>
      </w:r>
      <w:r w:rsidR="00404296">
        <w:rPr>
          <w:rFonts w:eastAsia="Times New Roman"/>
          <w:szCs w:val="24"/>
          <w:lang w:eastAsia="ru-RU"/>
        </w:rPr>
        <w:t xml:space="preserve">ь назначенных </w:t>
      </w:r>
      <w:r w:rsidR="00033925">
        <w:rPr>
          <w:rFonts w:eastAsia="Times New Roman"/>
          <w:szCs w:val="24"/>
          <w:lang w:eastAsia="ru-RU"/>
        </w:rPr>
        <w:t>З</w:t>
      </w:r>
      <w:r w:rsidR="00404296">
        <w:rPr>
          <w:rFonts w:eastAsia="Times New Roman"/>
          <w:szCs w:val="24"/>
          <w:lang w:eastAsia="ru-RU"/>
        </w:rPr>
        <w:t>адач</w:t>
      </w:r>
      <w:r w:rsidR="00033925">
        <w:rPr>
          <w:rFonts w:eastAsia="Times New Roman"/>
          <w:szCs w:val="24"/>
          <w:lang w:eastAsia="ru-RU"/>
        </w:rPr>
        <w:t>/Уведомлений</w:t>
      </w:r>
      <w:r w:rsidR="00404296">
        <w:rPr>
          <w:rFonts w:eastAsia="Times New Roman"/>
          <w:szCs w:val="24"/>
          <w:lang w:eastAsia="ru-RU"/>
        </w:rPr>
        <w:t>;</w:t>
      </w:r>
    </w:p>
    <w:p w14:paraId="5FB18BCE" w14:textId="2DBC2E8F" w:rsidR="00437E21" w:rsidRPr="00404296" w:rsidRDefault="00D65618" w:rsidP="0040429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с</w:t>
      </w:r>
      <w:r w:rsidR="00437E21" w:rsidRPr="00404296">
        <w:rPr>
          <w:rFonts w:eastAsia="Times New Roman"/>
          <w:szCs w:val="24"/>
          <w:lang w:eastAsia="ru-RU"/>
        </w:rPr>
        <w:t>правочник внешних адресатов.</w:t>
      </w:r>
    </w:p>
    <w:p w14:paraId="3E470829" w14:textId="33CF61F6" w:rsidR="0037624E" w:rsidRPr="003C47F5" w:rsidRDefault="0037624E" w:rsidP="0037624E">
      <w:pPr>
        <w:spacing w:after="0" w:line="240" w:lineRule="auto"/>
        <w:ind w:firstLine="567"/>
      </w:pPr>
      <w:r w:rsidRPr="00FB34F6">
        <w:t>Полученный из АСУД перечень назначенных задач (поручений) отобража</w:t>
      </w:r>
      <w:r w:rsidR="00E37C47">
        <w:t>е</w:t>
      </w:r>
      <w:r w:rsidRPr="00FB34F6">
        <w:t xml:space="preserve">тся на Портале </w:t>
      </w:r>
      <w:r w:rsidR="0011350A">
        <w:t xml:space="preserve">на Личной странице пользователя в подразделе </w:t>
      </w:r>
      <w:r w:rsidRPr="00FB34F6">
        <w:t>«</w:t>
      </w:r>
      <w:r w:rsidR="0011350A">
        <w:t>Задачи</w:t>
      </w:r>
      <w:r w:rsidRPr="00FB34F6">
        <w:t>».</w:t>
      </w:r>
    </w:p>
    <w:p w14:paraId="1DB827CE" w14:textId="05E9597B" w:rsidR="00EB3773" w:rsidRDefault="00EB3773" w:rsidP="00EB3773">
      <w:pPr>
        <w:spacing w:after="0" w:line="240" w:lineRule="auto"/>
        <w:ind w:firstLine="567"/>
      </w:pPr>
      <w:r w:rsidRPr="00FB34F6">
        <w:t>Полученный из АСУД справочник внешних адресатов использ</w:t>
      </w:r>
      <w:r>
        <w:t>уе</w:t>
      </w:r>
      <w:r w:rsidRPr="00FB34F6">
        <w:t xml:space="preserve">тся на Портале в </w:t>
      </w:r>
      <w:r w:rsidR="00860E36">
        <w:t>разделе «Заявки на отправку корреспонденции»</w:t>
      </w:r>
      <w:r w:rsidRPr="00FB34F6">
        <w:t xml:space="preserve"> для выбора адресата при отправке отправлений или регистрации входящей корреспонденции.</w:t>
      </w:r>
    </w:p>
    <w:p w14:paraId="57B7D82D" w14:textId="306A6487" w:rsidR="00EB3773" w:rsidRPr="00E07255" w:rsidRDefault="00EB3773" w:rsidP="00EB3773">
      <w:pPr>
        <w:spacing w:after="0" w:line="240" w:lineRule="auto"/>
        <w:ind w:firstLine="567"/>
      </w:pPr>
      <w:r>
        <w:t>АСУД поставляет только актуальные внешние адресаты. В</w:t>
      </w:r>
      <w:r w:rsidRPr="00FB34F6">
        <w:t xml:space="preserve">ыполнена организация получения данных из АСУД посредством задания таймера, </w:t>
      </w:r>
      <w:r w:rsidR="003600C3">
        <w:t>который</w:t>
      </w:r>
      <w:r w:rsidRPr="00FB34F6">
        <w:t xml:space="preserve"> по расписанию </w:t>
      </w:r>
      <w:r w:rsidR="00722718">
        <w:t xml:space="preserve">(1 раз в час) </w:t>
      </w:r>
      <w:r w:rsidR="003600C3">
        <w:t>предоставляет</w:t>
      </w:r>
      <w:r w:rsidRPr="00FB34F6">
        <w:t xml:space="preserve"> список актуальных внешних адресатов от веб-сервиса</w:t>
      </w:r>
      <w:r w:rsidRPr="00C43237">
        <w:t>.</w:t>
      </w:r>
      <w:r w:rsidRPr="00FB34F6">
        <w:t xml:space="preserve"> </w:t>
      </w:r>
    </w:p>
    <w:p w14:paraId="28894791" w14:textId="21F6CDD8" w:rsidR="00E9056D" w:rsidRPr="00AB532B" w:rsidRDefault="007A4546" w:rsidP="00BB57CA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73" w:name="_Ref425260188"/>
      <w:bookmarkStart w:id="74" w:name="_Toc465336139"/>
      <w:r w:rsidRPr="00AB532B">
        <w:rPr>
          <w:sz w:val="24"/>
          <w:szCs w:val="24"/>
        </w:rPr>
        <w:lastRenderedPageBreak/>
        <w:t xml:space="preserve">Интеграция </w:t>
      </w:r>
      <w:r w:rsidR="001061D7" w:rsidRPr="00AB532B">
        <w:rPr>
          <w:sz w:val="24"/>
          <w:szCs w:val="24"/>
        </w:rPr>
        <w:t>в части работ с задачами АСУД</w:t>
      </w:r>
      <w:bookmarkEnd w:id="73"/>
      <w:bookmarkEnd w:id="74"/>
    </w:p>
    <w:p w14:paraId="3571B64D" w14:textId="641A701D" w:rsidR="00A04850" w:rsidRPr="006170AE" w:rsidRDefault="00A04850" w:rsidP="00867C8B">
      <w:pPr>
        <w:spacing w:after="0" w:line="240" w:lineRule="auto"/>
        <w:ind w:firstLine="567"/>
      </w:pPr>
      <w:r w:rsidRPr="006170AE">
        <w:t>Список задач с возможностью перехода к задаче в АСУД отобража</w:t>
      </w:r>
      <w:r w:rsidR="007200DC">
        <w:t>е</w:t>
      </w:r>
      <w:r w:rsidRPr="006170AE">
        <w:t xml:space="preserve">тся </w:t>
      </w:r>
      <w:r w:rsidR="00860E36" w:rsidRPr="00FB34F6">
        <w:t xml:space="preserve">на Портале </w:t>
      </w:r>
      <w:r w:rsidR="00860E36">
        <w:t xml:space="preserve">на Личной странице пользователя в подразделе </w:t>
      </w:r>
      <w:r w:rsidR="00860E36" w:rsidRPr="00FB34F6">
        <w:t>«</w:t>
      </w:r>
      <w:r w:rsidR="00860E36">
        <w:t>Задачи</w:t>
      </w:r>
      <w:r w:rsidR="00860E36" w:rsidRPr="00FB34F6">
        <w:t>»</w:t>
      </w:r>
      <w:r w:rsidRPr="006170AE">
        <w:t>. Данные для отоб</w:t>
      </w:r>
      <w:r>
        <w:t xml:space="preserve">ражения </w:t>
      </w:r>
      <w:r w:rsidR="007200DC">
        <w:t>поступают</w:t>
      </w:r>
      <w:r>
        <w:t xml:space="preserve"> из веб</w:t>
      </w:r>
      <w:r w:rsidR="006170AE">
        <w:t>-</w:t>
      </w:r>
      <w:r w:rsidRPr="006170AE">
        <w:t>сервиса, реализ</w:t>
      </w:r>
      <w:r w:rsidR="007200DC">
        <w:t>ованног</w:t>
      </w:r>
      <w:r w:rsidRPr="006170AE">
        <w:t xml:space="preserve">о </w:t>
      </w:r>
      <w:r w:rsidR="006170AE">
        <w:t>на стороне</w:t>
      </w:r>
      <w:r w:rsidRPr="006170AE">
        <w:t xml:space="preserve"> АСУД.</w:t>
      </w:r>
    </w:p>
    <w:p w14:paraId="3847F7D5" w14:textId="3800CBD3" w:rsidR="000C6710" w:rsidRDefault="000C6710" w:rsidP="00867C8B">
      <w:pPr>
        <w:spacing w:after="0" w:line="240" w:lineRule="auto"/>
        <w:ind w:firstLine="567"/>
      </w:pPr>
      <w:r>
        <w:t>Входные данные сервиса</w:t>
      </w:r>
      <w:r w:rsidR="006170AE">
        <w:t xml:space="preserve"> включают</w:t>
      </w:r>
      <w:r>
        <w:t>:</w:t>
      </w:r>
    </w:p>
    <w:p w14:paraId="3A503791" w14:textId="5D936349" w:rsidR="000C6710" w:rsidRPr="00C84A3B" w:rsidRDefault="000C6710" w:rsidP="00C84A3B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C84A3B">
        <w:rPr>
          <w:rFonts w:eastAsia="Times New Roman"/>
          <w:szCs w:val="24"/>
          <w:lang w:eastAsia="ru-RU"/>
        </w:rPr>
        <w:t>UserID (Идентификатор пользователя)</w:t>
      </w:r>
      <w:r w:rsidR="0013247F" w:rsidRPr="00C84A3B">
        <w:rPr>
          <w:rFonts w:eastAsia="Times New Roman"/>
          <w:szCs w:val="24"/>
          <w:lang w:eastAsia="ru-RU"/>
        </w:rPr>
        <w:t>.</w:t>
      </w:r>
    </w:p>
    <w:p w14:paraId="3930230E" w14:textId="7F96739C" w:rsidR="000C6710" w:rsidRDefault="000C6710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Выходные</w:t>
      </w:r>
      <w:r>
        <w:t xml:space="preserve"> данные</w:t>
      </w:r>
      <w:r w:rsidR="00CB6932">
        <w:t xml:space="preserve"> – </w:t>
      </w:r>
      <w:r>
        <w:t>перечень задач</w:t>
      </w:r>
      <w:r w:rsidRPr="000C6710">
        <w:t xml:space="preserve"> пользова</w:t>
      </w:r>
      <w:r>
        <w:t>те</w:t>
      </w:r>
      <w:r w:rsidRPr="000C6710">
        <w:t>л</w:t>
      </w:r>
      <w:r>
        <w:t>я, содержащий следующие атрибуты</w:t>
      </w:r>
      <w:r w:rsidR="00C84A3B">
        <w:t>:</w:t>
      </w:r>
    </w:p>
    <w:p w14:paraId="4254FAA4" w14:textId="630B5EB4" w:rsidR="000C6710" w:rsidRPr="00C84A3B" w:rsidRDefault="000C6710" w:rsidP="00C84A3B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C84A3B">
        <w:rPr>
          <w:rFonts w:eastAsia="Times New Roman"/>
          <w:szCs w:val="24"/>
          <w:lang w:eastAsia="ru-RU"/>
        </w:rPr>
        <w:t>TaskName</w:t>
      </w:r>
      <w:r w:rsidR="006170AE" w:rsidRPr="00C84A3B">
        <w:rPr>
          <w:rFonts w:eastAsia="Times New Roman"/>
          <w:szCs w:val="24"/>
          <w:lang w:eastAsia="ru-RU"/>
        </w:rPr>
        <w:t xml:space="preserve"> </w:t>
      </w:r>
      <w:r w:rsidRPr="00C84A3B">
        <w:rPr>
          <w:rFonts w:eastAsia="Times New Roman"/>
          <w:szCs w:val="24"/>
          <w:lang w:eastAsia="ru-RU"/>
        </w:rPr>
        <w:t>(</w:t>
      </w:r>
      <w:r w:rsidR="00045CE4" w:rsidRPr="00C84A3B">
        <w:rPr>
          <w:rFonts w:eastAsia="Times New Roman"/>
          <w:szCs w:val="24"/>
          <w:lang w:eastAsia="ru-RU"/>
        </w:rPr>
        <w:t>Тема</w:t>
      </w:r>
      <w:r w:rsidRPr="00C84A3B">
        <w:rPr>
          <w:rFonts w:eastAsia="Times New Roman"/>
          <w:szCs w:val="24"/>
          <w:lang w:eastAsia="ru-RU"/>
        </w:rPr>
        <w:t>)</w:t>
      </w:r>
      <w:r w:rsidR="00C84A3B">
        <w:rPr>
          <w:rFonts w:eastAsia="Times New Roman"/>
          <w:szCs w:val="24"/>
          <w:lang w:eastAsia="ru-RU"/>
        </w:rPr>
        <w:t>;</w:t>
      </w:r>
    </w:p>
    <w:p w14:paraId="39439A03" w14:textId="463D18ED" w:rsidR="000C6710" w:rsidRPr="00C84A3B" w:rsidRDefault="000C6710" w:rsidP="00C84A3B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C84A3B">
        <w:rPr>
          <w:rFonts w:eastAsia="Times New Roman"/>
          <w:szCs w:val="24"/>
          <w:lang w:eastAsia="ru-RU"/>
        </w:rPr>
        <w:t>TaskBody</w:t>
      </w:r>
      <w:r w:rsidR="006170AE" w:rsidRPr="00C84A3B">
        <w:rPr>
          <w:rFonts w:eastAsia="Times New Roman"/>
          <w:szCs w:val="24"/>
          <w:lang w:eastAsia="ru-RU"/>
        </w:rPr>
        <w:t xml:space="preserve"> </w:t>
      </w:r>
      <w:r w:rsidRPr="00C84A3B">
        <w:rPr>
          <w:rFonts w:eastAsia="Times New Roman"/>
          <w:szCs w:val="24"/>
          <w:lang w:eastAsia="ru-RU"/>
        </w:rPr>
        <w:t>(</w:t>
      </w:r>
      <w:r w:rsidR="00045CE4" w:rsidRPr="00C84A3B">
        <w:rPr>
          <w:rFonts w:eastAsia="Times New Roman"/>
          <w:szCs w:val="24"/>
          <w:lang w:eastAsia="ru-RU"/>
        </w:rPr>
        <w:t>Краткое содержание</w:t>
      </w:r>
      <w:r w:rsidRPr="00C84A3B">
        <w:rPr>
          <w:rFonts w:eastAsia="Times New Roman"/>
          <w:szCs w:val="24"/>
          <w:lang w:eastAsia="ru-RU"/>
        </w:rPr>
        <w:t>)</w:t>
      </w:r>
      <w:r w:rsidR="00C84A3B">
        <w:rPr>
          <w:rFonts w:eastAsia="Times New Roman"/>
          <w:szCs w:val="24"/>
          <w:lang w:eastAsia="ru-RU"/>
        </w:rPr>
        <w:t>;</w:t>
      </w:r>
    </w:p>
    <w:p w14:paraId="53E50FA7" w14:textId="30F20767" w:rsidR="00045CE4" w:rsidRPr="00C84A3B" w:rsidRDefault="00045CE4" w:rsidP="00C84A3B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C84A3B">
        <w:rPr>
          <w:rFonts w:eastAsia="Times New Roman"/>
          <w:szCs w:val="24"/>
          <w:lang w:eastAsia="ru-RU"/>
        </w:rPr>
        <w:t>State</w:t>
      </w:r>
      <w:r w:rsidR="006170AE" w:rsidRPr="00C84A3B">
        <w:rPr>
          <w:rFonts w:eastAsia="Times New Roman"/>
          <w:szCs w:val="24"/>
          <w:lang w:eastAsia="ru-RU"/>
        </w:rPr>
        <w:t xml:space="preserve"> </w:t>
      </w:r>
      <w:r w:rsidRPr="00C84A3B">
        <w:rPr>
          <w:rFonts w:eastAsia="Times New Roman"/>
          <w:szCs w:val="24"/>
          <w:lang w:eastAsia="ru-RU"/>
        </w:rPr>
        <w:t>(Статус задачи)</w:t>
      </w:r>
      <w:r w:rsidR="00C84A3B">
        <w:rPr>
          <w:rFonts w:eastAsia="Times New Roman"/>
          <w:szCs w:val="24"/>
          <w:lang w:eastAsia="ru-RU"/>
        </w:rPr>
        <w:t>;</w:t>
      </w:r>
    </w:p>
    <w:p w14:paraId="6EFC7F73" w14:textId="5012C2F3" w:rsidR="00045CE4" w:rsidRPr="00C84A3B" w:rsidRDefault="00045CE4" w:rsidP="00C84A3B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C84A3B">
        <w:rPr>
          <w:rFonts w:eastAsia="Times New Roman"/>
          <w:szCs w:val="24"/>
          <w:lang w:eastAsia="ru-RU"/>
        </w:rPr>
        <w:t>RegistrationDate</w:t>
      </w:r>
      <w:r w:rsidR="006170AE" w:rsidRPr="00C84A3B">
        <w:rPr>
          <w:rFonts w:eastAsia="Times New Roman"/>
          <w:szCs w:val="24"/>
          <w:lang w:eastAsia="ru-RU"/>
        </w:rPr>
        <w:t xml:space="preserve"> </w:t>
      </w:r>
      <w:r w:rsidRPr="00C84A3B">
        <w:rPr>
          <w:rFonts w:eastAsia="Times New Roman"/>
          <w:szCs w:val="24"/>
          <w:lang w:eastAsia="ru-RU"/>
        </w:rPr>
        <w:t>(Дата регистрации)</w:t>
      </w:r>
      <w:r w:rsidR="00C84A3B">
        <w:rPr>
          <w:rFonts w:eastAsia="Times New Roman"/>
          <w:szCs w:val="24"/>
          <w:lang w:eastAsia="ru-RU"/>
        </w:rPr>
        <w:t>;</w:t>
      </w:r>
    </w:p>
    <w:p w14:paraId="687726B8" w14:textId="7ACDB785" w:rsidR="00045CE4" w:rsidRPr="00C84A3B" w:rsidRDefault="00045CE4" w:rsidP="00C84A3B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C84A3B">
        <w:rPr>
          <w:rFonts w:eastAsia="Times New Roman"/>
          <w:szCs w:val="24"/>
          <w:lang w:eastAsia="ru-RU"/>
        </w:rPr>
        <w:t>ExecutionDate</w:t>
      </w:r>
      <w:r w:rsidR="006170AE" w:rsidRPr="00C84A3B">
        <w:rPr>
          <w:rFonts w:eastAsia="Times New Roman"/>
          <w:szCs w:val="24"/>
          <w:lang w:eastAsia="ru-RU"/>
        </w:rPr>
        <w:t xml:space="preserve"> </w:t>
      </w:r>
      <w:r w:rsidRPr="00C84A3B">
        <w:rPr>
          <w:rFonts w:eastAsia="Times New Roman"/>
          <w:szCs w:val="24"/>
          <w:lang w:eastAsia="ru-RU"/>
        </w:rPr>
        <w:t>(Контрольный срок)</w:t>
      </w:r>
      <w:r w:rsidR="00C84A3B">
        <w:rPr>
          <w:rFonts w:eastAsia="Times New Roman"/>
          <w:szCs w:val="24"/>
          <w:lang w:eastAsia="ru-RU"/>
        </w:rPr>
        <w:t>;</w:t>
      </w:r>
    </w:p>
    <w:p w14:paraId="3DC343D0" w14:textId="410661F4" w:rsidR="00045CE4" w:rsidRPr="00C84A3B" w:rsidRDefault="00045CE4" w:rsidP="00C84A3B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C84A3B">
        <w:rPr>
          <w:rFonts w:eastAsia="Times New Roman"/>
          <w:szCs w:val="24"/>
          <w:lang w:eastAsia="ru-RU"/>
        </w:rPr>
        <w:t>InitiatorID</w:t>
      </w:r>
      <w:r w:rsidR="006170AE" w:rsidRPr="00C84A3B">
        <w:rPr>
          <w:rFonts w:eastAsia="Times New Roman"/>
          <w:szCs w:val="24"/>
          <w:lang w:eastAsia="ru-RU"/>
        </w:rPr>
        <w:t xml:space="preserve"> </w:t>
      </w:r>
      <w:r w:rsidRPr="00C84A3B">
        <w:rPr>
          <w:rFonts w:eastAsia="Times New Roman"/>
          <w:szCs w:val="24"/>
          <w:lang w:eastAsia="ru-RU"/>
        </w:rPr>
        <w:t xml:space="preserve">(Идентификатор </w:t>
      </w:r>
      <w:r w:rsidR="00C84A3B">
        <w:rPr>
          <w:rFonts w:eastAsia="Times New Roman"/>
          <w:szCs w:val="24"/>
          <w:lang w:eastAsia="ru-RU"/>
        </w:rPr>
        <w:t>о</w:t>
      </w:r>
      <w:r w:rsidRPr="00C84A3B">
        <w:rPr>
          <w:rFonts w:eastAsia="Times New Roman"/>
          <w:szCs w:val="24"/>
          <w:lang w:eastAsia="ru-RU"/>
        </w:rPr>
        <w:t>тправителя задачи)</w:t>
      </w:r>
      <w:r w:rsidR="00C84A3B">
        <w:rPr>
          <w:rFonts w:eastAsia="Times New Roman"/>
          <w:szCs w:val="24"/>
          <w:lang w:eastAsia="ru-RU"/>
        </w:rPr>
        <w:t>;</w:t>
      </w:r>
    </w:p>
    <w:p w14:paraId="2B24FCF5" w14:textId="2CE89234" w:rsidR="00045CE4" w:rsidRPr="00C84A3B" w:rsidRDefault="00045CE4" w:rsidP="00C84A3B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C84A3B">
        <w:rPr>
          <w:rFonts w:eastAsia="Times New Roman"/>
          <w:szCs w:val="24"/>
          <w:lang w:eastAsia="ru-RU"/>
        </w:rPr>
        <w:t>RegNumber</w:t>
      </w:r>
      <w:r w:rsidR="006170AE" w:rsidRPr="00C84A3B">
        <w:rPr>
          <w:rFonts w:eastAsia="Times New Roman"/>
          <w:szCs w:val="24"/>
          <w:lang w:eastAsia="ru-RU"/>
        </w:rPr>
        <w:t xml:space="preserve"> </w:t>
      </w:r>
      <w:r w:rsidRPr="00C84A3B">
        <w:rPr>
          <w:rFonts w:eastAsia="Times New Roman"/>
          <w:szCs w:val="24"/>
          <w:lang w:eastAsia="ru-RU"/>
        </w:rPr>
        <w:t>(Регистрационный номер)</w:t>
      </w:r>
      <w:r w:rsidR="00C84A3B">
        <w:rPr>
          <w:rFonts w:eastAsia="Times New Roman"/>
          <w:szCs w:val="24"/>
          <w:lang w:eastAsia="ru-RU"/>
        </w:rPr>
        <w:t>;</w:t>
      </w:r>
    </w:p>
    <w:p w14:paraId="03E75F11" w14:textId="533EC401" w:rsidR="00184F2F" w:rsidRPr="00C84A3B" w:rsidRDefault="00184F2F" w:rsidP="00C84A3B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C84A3B">
        <w:rPr>
          <w:rFonts w:eastAsia="Times New Roman"/>
          <w:szCs w:val="24"/>
          <w:lang w:eastAsia="ru-RU"/>
        </w:rPr>
        <w:t>UrlLink</w:t>
      </w:r>
      <w:r w:rsidR="00B4474F" w:rsidRPr="00C84A3B">
        <w:rPr>
          <w:rFonts w:eastAsia="Times New Roman"/>
          <w:szCs w:val="24"/>
          <w:lang w:eastAsia="ru-RU"/>
        </w:rPr>
        <w:t xml:space="preserve"> </w:t>
      </w:r>
      <w:r w:rsidRPr="00C84A3B">
        <w:rPr>
          <w:rFonts w:eastAsia="Times New Roman"/>
          <w:szCs w:val="24"/>
          <w:lang w:eastAsia="ru-RU"/>
        </w:rPr>
        <w:t>(Ссылка на задачу в АСУД)</w:t>
      </w:r>
      <w:r w:rsidR="00331438" w:rsidRPr="00C84A3B">
        <w:rPr>
          <w:rFonts w:eastAsia="Times New Roman"/>
          <w:szCs w:val="24"/>
          <w:lang w:eastAsia="ru-RU"/>
        </w:rPr>
        <w:t>.</w:t>
      </w:r>
    </w:p>
    <w:p w14:paraId="484C27EC" w14:textId="2F517F58" w:rsidR="00CC1039" w:rsidRPr="00AB532B" w:rsidRDefault="00CC1039" w:rsidP="00BB57CA">
      <w:pPr>
        <w:pStyle w:val="afc"/>
        <w:numPr>
          <w:ilvl w:val="2"/>
          <w:numId w:val="19"/>
        </w:numPr>
        <w:ind w:left="567" w:hanging="567"/>
        <w:outlineLvl w:val="2"/>
        <w:rPr>
          <w:sz w:val="24"/>
          <w:szCs w:val="24"/>
        </w:rPr>
      </w:pPr>
      <w:bookmarkStart w:id="75" w:name="_Toc465336140"/>
      <w:r w:rsidRPr="00AB532B">
        <w:rPr>
          <w:sz w:val="24"/>
          <w:szCs w:val="24"/>
        </w:rPr>
        <w:t xml:space="preserve">Интеграция в части работ </w:t>
      </w:r>
      <w:r w:rsidR="00860E36">
        <w:rPr>
          <w:sz w:val="24"/>
          <w:szCs w:val="24"/>
        </w:rPr>
        <w:t>раздела</w:t>
      </w:r>
      <w:r w:rsidR="00974AEB" w:rsidRPr="00AB532B">
        <w:rPr>
          <w:sz w:val="24"/>
          <w:szCs w:val="24"/>
        </w:rPr>
        <w:t xml:space="preserve"> </w:t>
      </w:r>
      <w:r w:rsidRPr="00AB532B">
        <w:rPr>
          <w:sz w:val="24"/>
          <w:szCs w:val="24"/>
        </w:rPr>
        <w:t>«</w:t>
      </w:r>
      <w:r w:rsidR="00860E36" w:rsidRPr="00860E36">
        <w:rPr>
          <w:sz w:val="24"/>
          <w:szCs w:val="24"/>
        </w:rPr>
        <w:t>Заявки на отправку корреспонденции</w:t>
      </w:r>
      <w:r w:rsidRPr="00AB532B">
        <w:rPr>
          <w:sz w:val="24"/>
          <w:szCs w:val="24"/>
        </w:rPr>
        <w:t>»</w:t>
      </w:r>
      <w:bookmarkEnd w:id="75"/>
    </w:p>
    <w:p w14:paraId="2CA46665" w14:textId="61CD627F" w:rsidR="00CC1039" w:rsidRPr="00B74452" w:rsidRDefault="00CC1039" w:rsidP="00CC1039">
      <w:pPr>
        <w:spacing w:after="0" w:line="240" w:lineRule="auto"/>
        <w:ind w:firstLine="567"/>
      </w:pPr>
      <w:r w:rsidRPr="00FF144D">
        <w:t xml:space="preserve">При первоначальной установке </w:t>
      </w:r>
      <w:r w:rsidR="00C84A3B">
        <w:t>С</w:t>
      </w:r>
      <w:r w:rsidRPr="00FF144D">
        <w:t>истемы произв</w:t>
      </w:r>
      <w:r w:rsidR="007200DC">
        <w:t>одится</w:t>
      </w:r>
      <w:r w:rsidRPr="00FF144D">
        <w:t xml:space="preserve"> полная выгрузка справочника с помощью веб-сервиса. Обновление данных производится с помощью таймера, запускаемого раз в сутки. Таймер вызыва</w:t>
      </w:r>
      <w:r w:rsidR="007200DC">
        <w:t>е</w:t>
      </w:r>
      <w:r w:rsidRPr="00FF144D">
        <w:t>т веб-сервис, который производит инкрементальную выгрузк</w:t>
      </w:r>
      <w:r w:rsidRPr="00CD0C42">
        <w:t>у данных в список.</w:t>
      </w:r>
    </w:p>
    <w:p w14:paraId="39F90C7B" w14:textId="21ACAB00" w:rsidR="00CC1039" w:rsidRPr="00A77C8E" w:rsidRDefault="00D67069" w:rsidP="00CC1039">
      <w:pPr>
        <w:spacing w:after="0" w:line="240" w:lineRule="auto"/>
        <w:ind w:firstLine="567"/>
      </w:pPr>
      <w:r>
        <w:t>С</w:t>
      </w:r>
      <w:r w:rsidR="00E630B7" w:rsidRPr="00E630B7">
        <w:t xml:space="preserve">остав данных справочника приведен </w:t>
      </w:r>
      <w:r w:rsidR="00E630B7">
        <w:t>н</w:t>
      </w:r>
      <w:r w:rsidR="00CC1039" w:rsidRPr="00E630B7">
        <w:t>иже</w:t>
      </w:r>
      <w:r w:rsidR="00E630B7">
        <w:t xml:space="preserve"> (см. </w:t>
      </w:r>
      <w:r w:rsidR="00E630B7">
        <w:fldChar w:fldCharType="begin"/>
      </w:r>
      <w:r w:rsidR="00E630B7">
        <w:instrText xml:space="preserve"> REF _Ref446001985 \h  \* MERGEFORMAT </w:instrText>
      </w:r>
      <w:r w:rsidR="00E630B7">
        <w:fldChar w:fldCharType="separate"/>
      </w:r>
      <w:r w:rsidR="00E22EDC" w:rsidRPr="00E22EDC">
        <w:t>Таблица 3</w:t>
      </w:r>
      <w:r w:rsidR="00E630B7">
        <w:fldChar w:fldCharType="end"/>
      </w:r>
      <w:r w:rsidR="00E630B7">
        <w:t>).</w:t>
      </w:r>
    </w:p>
    <w:p w14:paraId="226091B8" w14:textId="0D3C1E21" w:rsidR="00CC1039" w:rsidRPr="00E630B7" w:rsidRDefault="009F42BF" w:rsidP="00E630B7">
      <w:pPr>
        <w:pStyle w:val="af1"/>
        <w:keepNext/>
        <w:spacing w:before="200"/>
        <w:rPr>
          <w:i/>
        </w:rPr>
      </w:pPr>
      <w:bookmarkStart w:id="76" w:name="_Ref446001985"/>
      <w:r>
        <w:rPr>
          <w:i/>
        </w:rPr>
        <w:t>Таблица</w:t>
      </w:r>
      <w:r w:rsidR="00CC1039" w:rsidRPr="00E630B7">
        <w:rPr>
          <w:i/>
        </w:rPr>
        <w:t xml:space="preserve"> </w:t>
      </w:r>
      <w:r w:rsidR="001E4948" w:rsidRPr="00E630B7">
        <w:rPr>
          <w:i/>
        </w:rPr>
        <w:fldChar w:fldCharType="begin"/>
      </w:r>
      <w:r w:rsidR="001E4948" w:rsidRPr="00E630B7">
        <w:rPr>
          <w:i/>
        </w:rPr>
        <w:instrText xml:space="preserve"> SEQ Таблица \* ARABIC </w:instrText>
      </w:r>
      <w:r w:rsidR="001E4948" w:rsidRPr="00E630B7">
        <w:rPr>
          <w:i/>
        </w:rPr>
        <w:fldChar w:fldCharType="separate"/>
      </w:r>
      <w:r w:rsidR="00E22EDC">
        <w:rPr>
          <w:i/>
          <w:noProof/>
        </w:rPr>
        <w:t>3</w:t>
      </w:r>
      <w:r w:rsidR="001E4948" w:rsidRPr="00E630B7">
        <w:rPr>
          <w:i/>
        </w:rPr>
        <w:fldChar w:fldCharType="end"/>
      </w:r>
      <w:bookmarkEnd w:id="76"/>
      <w:r w:rsidR="00CC1039" w:rsidRPr="00E630B7">
        <w:rPr>
          <w:i/>
        </w:rPr>
        <w:t xml:space="preserve"> – </w:t>
      </w:r>
      <w:r w:rsidR="003600C3">
        <w:rPr>
          <w:i/>
        </w:rPr>
        <w:t xml:space="preserve">Данные справочника </w:t>
      </w:r>
      <w:r w:rsidR="003600C3" w:rsidRPr="003600C3">
        <w:rPr>
          <w:i/>
        </w:rPr>
        <w:t>внешних адресатов</w:t>
      </w:r>
    </w:p>
    <w:tbl>
      <w:tblPr>
        <w:tblStyle w:val="af"/>
        <w:tblW w:w="5000" w:type="pct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2538"/>
        <w:gridCol w:w="1834"/>
        <w:gridCol w:w="2693"/>
        <w:gridCol w:w="2279"/>
      </w:tblGrid>
      <w:tr w:rsidR="00CC1039" w14:paraId="6306C731" w14:textId="77777777" w:rsidTr="00D65618">
        <w:trPr>
          <w:cantSplit/>
          <w:trHeight w:val="483"/>
          <w:tblHeader/>
        </w:trPr>
        <w:tc>
          <w:tcPr>
            <w:tcW w:w="1359" w:type="pct"/>
            <w:shd w:val="clear" w:color="auto" w:fill="E7E6E6" w:themeFill="background2"/>
            <w:vAlign w:val="center"/>
          </w:tcPr>
          <w:p w14:paraId="6DC2FACF" w14:textId="77777777" w:rsidR="00CC1039" w:rsidRPr="00A77C8E" w:rsidRDefault="00CC1039" w:rsidP="00E64576">
            <w:pPr>
              <w:pStyle w:val="aff7"/>
              <w:spacing w:line="240" w:lineRule="auto"/>
              <w:jc w:val="center"/>
            </w:pPr>
            <w:r w:rsidRPr="00A77C8E">
              <w:t>Отображаемое имя поля</w:t>
            </w:r>
          </w:p>
        </w:tc>
        <w:tc>
          <w:tcPr>
            <w:tcW w:w="979" w:type="pct"/>
            <w:shd w:val="clear" w:color="auto" w:fill="E7E6E6" w:themeFill="background2"/>
            <w:vAlign w:val="center"/>
          </w:tcPr>
          <w:p w14:paraId="6C1CD587" w14:textId="77777777" w:rsidR="00CC1039" w:rsidRPr="00A77C8E" w:rsidRDefault="00CC1039" w:rsidP="00E64576">
            <w:pPr>
              <w:pStyle w:val="aff7"/>
              <w:spacing w:line="240" w:lineRule="auto"/>
              <w:jc w:val="center"/>
            </w:pPr>
            <w:r w:rsidRPr="00A77C8E">
              <w:t>Системное имя поля</w:t>
            </w:r>
          </w:p>
        </w:tc>
        <w:tc>
          <w:tcPr>
            <w:tcW w:w="1442" w:type="pct"/>
            <w:shd w:val="clear" w:color="auto" w:fill="E7E6E6" w:themeFill="background2"/>
            <w:vAlign w:val="center"/>
          </w:tcPr>
          <w:p w14:paraId="29387F79" w14:textId="77777777" w:rsidR="00CC1039" w:rsidRPr="00A77C8E" w:rsidRDefault="00CC1039" w:rsidP="00E64576">
            <w:pPr>
              <w:pStyle w:val="aff7"/>
              <w:spacing w:line="240" w:lineRule="auto"/>
              <w:jc w:val="center"/>
            </w:pPr>
            <w:r w:rsidRPr="00A77C8E">
              <w:t>Тип поля SharePoint</w:t>
            </w:r>
          </w:p>
        </w:tc>
        <w:tc>
          <w:tcPr>
            <w:tcW w:w="1220" w:type="pct"/>
            <w:shd w:val="clear" w:color="auto" w:fill="E7E6E6" w:themeFill="background2"/>
            <w:vAlign w:val="center"/>
          </w:tcPr>
          <w:p w14:paraId="777F204B" w14:textId="77777777" w:rsidR="00CC1039" w:rsidRPr="00A77C8E" w:rsidRDefault="00CC1039" w:rsidP="00E64576">
            <w:pPr>
              <w:pStyle w:val="aff7"/>
              <w:spacing w:line="240" w:lineRule="auto"/>
              <w:jc w:val="center"/>
            </w:pPr>
            <w:r w:rsidRPr="00A77C8E">
              <w:t>Комментарий</w:t>
            </w:r>
          </w:p>
        </w:tc>
      </w:tr>
      <w:tr w:rsidR="00CC1039" w14:paraId="5B1F7BFE" w14:textId="77777777" w:rsidTr="00D65618">
        <w:trPr>
          <w:cantSplit/>
          <w:trHeight w:val="241"/>
        </w:trPr>
        <w:tc>
          <w:tcPr>
            <w:tcW w:w="1359" w:type="pct"/>
          </w:tcPr>
          <w:p w14:paraId="16149D03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 xml:space="preserve">Идентификатор </w:t>
            </w:r>
          </w:p>
        </w:tc>
        <w:tc>
          <w:tcPr>
            <w:tcW w:w="979" w:type="pct"/>
          </w:tcPr>
          <w:p w14:paraId="2FD83962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ID</w:t>
            </w:r>
          </w:p>
        </w:tc>
        <w:tc>
          <w:tcPr>
            <w:tcW w:w="1442" w:type="pct"/>
          </w:tcPr>
          <w:p w14:paraId="151E2E69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220" w:type="pct"/>
          </w:tcPr>
          <w:p w14:paraId="41E72266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Идентификатор</w:t>
            </w:r>
          </w:p>
        </w:tc>
      </w:tr>
      <w:tr w:rsidR="00CC1039" w14:paraId="7D159E21" w14:textId="77777777" w:rsidTr="00D65618">
        <w:trPr>
          <w:cantSplit/>
          <w:trHeight w:val="241"/>
        </w:trPr>
        <w:tc>
          <w:tcPr>
            <w:tcW w:w="1359" w:type="pct"/>
          </w:tcPr>
          <w:p w14:paraId="61E4B06A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Краткое название организации</w:t>
            </w:r>
          </w:p>
        </w:tc>
        <w:tc>
          <w:tcPr>
            <w:tcW w:w="979" w:type="pct"/>
          </w:tcPr>
          <w:p w14:paraId="1D50B6FD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Title</w:t>
            </w:r>
          </w:p>
        </w:tc>
        <w:tc>
          <w:tcPr>
            <w:tcW w:w="1442" w:type="pct"/>
          </w:tcPr>
          <w:p w14:paraId="3C88D1A4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220" w:type="pct"/>
          </w:tcPr>
          <w:p w14:paraId="67DF503A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CC1039" w14:paraId="27F707E5" w14:textId="77777777" w:rsidTr="00D65618">
        <w:trPr>
          <w:cantSplit/>
          <w:trHeight w:val="241"/>
        </w:trPr>
        <w:tc>
          <w:tcPr>
            <w:tcW w:w="1359" w:type="pct"/>
          </w:tcPr>
          <w:p w14:paraId="416048C1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Полное название организации</w:t>
            </w:r>
          </w:p>
        </w:tc>
        <w:tc>
          <w:tcPr>
            <w:tcW w:w="979" w:type="pct"/>
          </w:tcPr>
          <w:p w14:paraId="25D3FC31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OrgFullName</w:t>
            </w:r>
          </w:p>
        </w:tc>
        <w:tc>
          <w:tcPr>
            <w:tcW w:w="1442" w:type="pct"/>
          </w:tcPr>
          <w:p w14:paraId="507EA2BD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Многострочный текст</w:t>
            </w:r>
          </w:p>
        </w:tc>
        <w:tc>
          <w:tcPr>
            <w:tcW w:w="1220" w:type="pct"/>
          </w:tcPr>
          <w:p w14:paraId="25361CAE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CC1039" w14:paraId="63E2B869" w14:textId="77777777" w:rsidTr="00D65618">
        <w:trPr>
          <w:cantSplit/>
          <w:trHeight w:val="241"/>
        </w:trPr>
        <w:tc>
          <w:tcPr>
            <w:tcW w:w="1359" w:type="pct"/>
          </w:tcPr>
          <w:p w14:paraId="4AF69703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 xml:space="preserve">Юридический адрес </w:t>
            </w:r>
          </w:p>
        </w:tc>
        <w:tc>
          <w:tcPr>
            <w:tcW w:w="979" w:type="pct"/>
          </w:tcPr>
          <w:p w14:paraId="710C181E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OrgLegalAddress</w:t>
            </w:r>
          </w:p>
        </w:tc>
        <w:tc>
          <w:tcPr>
            <w:tcW w:w="1442" w:type="pct"/>
          </w:tcPr>
          <w:p w14:paraId="7806226B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220" w:type="pct"/>
          </w:tcPr>
          <w:p w14:paraId="1E6355E3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CC1039" w14:paraId="2B084CD3" w14:textId="77777777" w:rsidTr="00D65618">
        <w:trPr>
          <w:cantSplit/>
          <w:trHeight w:val="241"/>
        </w:trPr>
        <w:tc>
          <w:tcPr>
            <w:tcW w:w="1359" w:type="pct"/>
          </w:tcPr>
          <w:p w14:paraId="0BC970E9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 xml:space="preserve">Телефон </w:t>
            </w:r>
          </w:p>
        </w:tc>
        <w:tc>
          <w:tcPr>
            <w:tcW w:w="979" w:type="pct"/>
          </w:tcPr>
          <w:p w14:paraId="49FD492D" w14:textId="51AEB647" w:rsidR="00CC1039" w:rsidRPr="00A77C8E" w:rsidRDefault="00CC1039" w:rsidP="00E81C7E">
            <w:pPr>
              <w:pStyle w:val="00"/>
              <w:tabs>
                <w:tab w:val="right" w:pos="2312"/>
              </w:tabs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OrgPhone</w:t>
            </w:r>
          </w:p>
        </w:tc>
        <w:tc>
          <w:tcPr>
            <w:tcW w:w="1442" w:type="pct"/>
          </w:tcPr>
          <w:p w14:paraId="14ED1579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220" w:type="pct"/>
          </w:tcPr>
          <w:p w14:paraId="665D796E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CC1039" w14:paraId="5216CF43" w14:textId="77777777" w:rsidTr="00D65618">
        <w:trPr>
          <w:cantSplit/>
          <w:trHeight w:val="241"/>
        </w:trPr>
        <w:tc>
          <w:tcPr>
            <w:tcW w:w="1359" w:type="pct"/>
          </w:tcPr>
          <w:p w14:paraId="787808A6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 xml:space="preserve">Факс </w:t>
            </w:r>
          </w:p>
        </w:tc>
        <w:tc>
          <w:tcPr>
            <w:tcW w:w="979" w:type="pct"/>
          </w:tcPr>
          <w:p w14:paraId="2FF0CBE1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OrgFax</w:t>
            </w:r>
          </w:p>
        </w:tc>
        <w:tc>
          <w:tcPr>
            <w:tcW w:w="1442" w:type="pct"/>
          </w:tcPr>
          <w:p w14:paraId="43CA4F14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220" w:type="pct"/>
          </w:tcPr>
          <w:p w14:paraId="43489206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CC1039" w14:paraId="792CF315" w14:textId="77777777" w:rsidTr="00D65618">
        <w:trPr>
          <w:cantSplit/>
          <w:trHeight w:val="241"/>
        </w:trPr>
        <w:tc>
          <w:tcPr>
            <w:tcW w:w="1359" w:type="pct"/>
          </w:tcPr>
          <w:p w14:paraId="501A2A6F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 xml:space="preserve">Электронный адрес </w:t>
            </w:r>
          </w:p>
        </w:tc>
        <w:tc>
          <w:tcPr>
            <w:tcW w:w="979" w:type="pct"/>
          </w:tcPr>
          <w:p w14:paraId="16DAD026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OrgEmail</w:t>
            </w:r>
          </w:p>
        </w:tc>
        <w:tc>
          <w:tcPr>
            <w:tcW w:w="1442" w:type="pct"/>
          </w:tcPr>
          <w:p w14:paraId="637003E4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220" w:type="pct"/>
          </w:tcPr>
          <w:p w14:paraId="5B52239C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CC1039" w14:paraId="6B134C42" w14:textId="77777777" w:rsidTr="00D65618">
        <w:trPr>
          <w:cantSplit/>
          <w:trHeight w:val="241"/>
        </w:trPr>
        <w:tc>
          <w:tcPr>
            <w:tcW w:w="1359" w:type="pct"/>
          </w:tcPr>
          <w:p w14:paraId="4C765D8C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Фамилия контакта</w:t>
            </w:r>
          </w:p>
        </w:tc>
        <w:tc>
          <w:tcPr>
            <w:tcW w:w="979" w:type="pct"/>
          </w:tcPr>
          <w:p w14:paraId="73EF9381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UserLastName</w:t>
            </w:r>
          </w:p>
        </w:tc>
        <w:tc>
          <w:tcPr>
            <w:tcW w:w="1442" w:type="pct"/>
          </w:tcPr>
          <w:p w14:paraId="48FABF4A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220" w:type="pct"/>
          </w:tcPr>
          <w:p w14:paraId="5689446F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CC1039" w14:paraId="0D22B602" w14:textId="77777777" w:rsidTr="00D65618">
        <w:trPr>
          <w:cantSplit/>
          <w:trHeight w:val="241"/>
        </w:trPr>
        <w:tc>
          <w:tcPr>
            <w:tcW w:w="1359" w:type="pct"/>
          </w:tcPr>
          <w:p w14:paraId="5E617C6E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Имя контакта</w:t>
            </w:r>
          </w:p>
        </w:tc>
        <w:tc>
          <w:tcPr>
            <w:tcW w:w="979" w:type="pct"/>
          </w:tcPr>
          <w:p w14:paraId="5CEF7CEC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UserFirstName</w:t>
            </w:r>
          </w:p>
        </w:tc>
        <w:tc>
          <w:tcPr>
            <w:tcW w:w="1442" w:type="pct"/>
          </w:tcPr>
          <w:p w14:paraId="6A985854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220" w:type="pct"/>
          </w:tcPr>
          <w:p w14:paraId="71816C40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CC1039" w14:paraId="2EFFDFE7" w14:textId="77777777" w:rsidTr="00D65618">
        <w:trPr>
          <w:cantSplit/>
          <w:trHeight w:val="241"/>
        </w:trPr>
        <w:tc>
          <w:tcPr>
            <w:tcW w:w="1359" w:type="pct"/>
          </w:tcPr>
          <w:p w14:paraId="07AD2DCB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Отчество контакта</w:t>
            </w:r>
          </w:p>
        </w:tc>
        <w:tc>
          <w:tcPr>
            <w:tcW w:w="979" w:type="pct"/>
          </w:tcPr>
          <w:p w14:paraId="19C267AA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UserMiddleName</w:t>
            </w:r>
          </w:p>
        </w:tc>
        <w:tc>
          <w:tcPr>
            <w:tcW w:w="1442" w:type="pct"/>
          </w:tcPr>
          <w:p w14:paraId="520FB0F6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220" w:type="pct"/>
          </w:tcPr>
          <w:p w14:paraId="3F049CCB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CC1039" w14:paraId="616716F3" w14:textId="77777777" w:rsidTr="00D65618">
        <w:trPr>
          <w:cantSplit/>
          <w:trHeight w:val="241"/>
        </w:trPr>
        <w:tc>
          <w:tcPr>
            <w:tcW w:w="1359" w:type="pct"/>
          </w:tcPr>
          <w:p w14:paraId="293D77B0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ФИО контакта</w:t>
            </w:r>
          </w:p>
        </w:tc>
        <w:tc>
          <w:tcPr>
            <w:tcW w:w="979" w:type="pct"/>
          </w:tcPr>
          <w:p w14:paraId="36255B74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UserFIO</w:t>
            </w:r>
          </w:p>
        </w:tc>
        <w:tc>
          <w:tcPr>
            <w:tcW w:w="1442" w:type="pct"/>
          </w:tcPr>
          <w:p w14:paraId="523233AD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220" w:type="pct"/>
          </w:tcPr>
          <w:p w14:paraId="6AF55913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CC1039" w14:paraId="2AEA64A6" w14:textId="77777777" w:rsidTr="00D65618">
        <w:trPr>
          <w:cantSplit/>
          <w:trHeight w:val="232"/>
        </w:trPr>
        <w:tc>
          <w:tcPr>
            <w:tcW w:w="1359" w:type="pct"/>
          </w:tcPr>
          <w:p w14:paraId="4AE85B97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Должность контакта</w:t>
            </w:r>
          </w:p>
        </w:tc>
        <w:tc>
          <w:tcPr>
            <w:tcW w:w="979" w:type="pct"/>
          </w:tcPr>
          <w:p w14:paraId="4F0E9E99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UserJobTitle</w:t>
            </w:r>
          </w:p>
        </w:tc>
        <w:tc>
          <w:tcPr>
            <w:tcW w:w="1442" w:type="pct"/>
          </w:tcPr>
          <w:p w14:paraId="7EE73F40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220" w:type="pct"/>
          </w:tcPr>
          <w:p w14:paraId="08727B21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CC1039" w14:paraId="52C748B9" w14:textId="77777777" w:rsidTr="00D65618">
        <w:trPr>
          <w:cantSplit/>
          <w:trHeight w:val="232"/>
        </w:trPr>
        <w:tc>
          <w:tcPr>
            <w:tcW w:w="1359" w:type="pct"/>
          </w:tcPr>
          <w:p w14:paraId="7D240EF7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Структурное подразделение контакта</w:t>
            </w:r>
          </w:p>
        </w:tc>
        <w:tc>
          <w:tcPr>
            <w:tcW w:w="979" w:type="pct"/>
          </w:tcPr>
          <w:p w14:paraId="6B5F11B0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UserOrgUnit</w:t>
            </w:r>
          </w:p>
        </w:tc>
        <w:tc>
          <w:tcPr>
            <w:tcW w:w="1442" w:type="pct"/>
          </w:tcPr>
          <w:p w14:paraId="393685CC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220" w:type="pct"/>
          </w:tcPr>
          <w:p w14:paraId="7BB7BC7F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Требование к формированию конвертов</w:t>
            </w:r>
          </w:p>
        </w:tc>
      </w:tr>
      <w:tr w:rsidR="00CC1039" w14:paraId="760C6B0C" w14:textId="77777777" w:rsidTr="00D65618">
        <w:trPr>
          <w:cantSplit/>
          <w:trHeight w:val="241"/>
        </w:trPr>
        <w:tc>
          <w:tcPr>
            <w:tcW w:w="1359" w:type="pct"/>
          </w:tcPr>
          <w:p w14:paraId="423DD353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Телефон контакта</w:t>
            </w:r>
          </w:p>
        </w:tc>
        <w:tc>
          <w:tcPr>
            <w:tcW w:w="979" w:type="pct"/>
          </w:tcPr>
          <w:p w14:paraId="58E0E321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UserPhone</w:t>
            </w:r>
          </w:p>
        </w:tc>
        <w:tc>
          <w:tcPr>
            <w:tcW w:w="1442" w:type="pct"/>
          </w:tcPr>
          <w:p w14:paraId="467649DF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220" w:type="pct"/>
          </w:tcPr>
          <w:p w14:paraId="42FCC488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CC1039" w14:paraId="149D33FA" w14:textId="77777777" w:rsidTr="00D65618">
        <w:trPr>
          <w:cantSplit/>
          <w:trHeight w:val="241"/>
        </w:trPr>
        <w:tc>
          <w:tcPr>
            <w:tcW w:w="1359" w:type="pct"/>
          </w:tcPr>
          <w:p w14:paraId="55739CCD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lastRenderedPageBreak/>
              <w:t>Электронный адрес контакта</w:t>
            </w:r>
          </w:p>
        </w:tc>
        <w:tc>
          <w:tcPr>
            <w:tcW w:w="979" w:type="pct"/>
          </w:tcPr>
          <w:p w14:paraId="4F533E9C" w14:textId="1139F392" w:rsidR="00CC1039" w:rsidRPr="00A77C8E" w:rsidRDefault="00CC1039" w:rsidP="00E64576">
            <w:pPr>
              <w:pStyle w:val="00"/>
              <w:tabs>
                <w:tab w:val="right" w:pos="2312"/>
              </w:tabs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UserEmail</w:t>
            </w:r>
          </w:p>
        </w:tc>
        <w:tc>
          <w:tcPr>
            <w:tcW w:w="1442" w:type="pct"/>
          </w:tcPr>
          <w:p w14:paraId="4795D438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220" w:type="pct"/>
          </w:tcPr>
          <w:p w14:paraId="59FB313F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CC1039" w14:paraId="25C8DFB6" w14:textId="77777777" w:rsidTr="00D65618">
        <w:trPr>
          <w:cantSplit/>
          <w:trHeight w:val="241"/>
        </w:trPr>
        <w:tc>
          <w:tcPr>
            <w:tcW w:w="1359" w:type="pct"/>
          </w:tcPr>
          <w:p w14:paraId="6DDFBB7C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Почтовый адрес организации</w:t>
            </w:r>
            <w:r>
              <w:rPr>
                <w:rFonts w:ascii="Times New Roman" w:hAnsi="Times New Roman" w:cs="Times New Roman"/>
              </w:rPr>
              <w:t xml:space="preserve"> 1</w:t>
            </w:r>
          </w:p>
        </w:tc>
        <w:tc>
          <w:tcPr>
            <w:tcW w:w="979" w:type="pct"/>
          </w:tcPr>
          <w:p w14:paraId="3B2870B2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C54A35">
              <w:rPr>
                <w:rFonts w:ascii="Times New Roman" w:hAnsi="Times New Roman" w:cs="Times New Roman"/>
              </w:rPr>
              <w:t>OrgPostAddress1</w:t>
            </w:r>
          </w:p>
        </w:tc>
        <w:tc>
          <w:tcPr>
            <w:tcW w:w="1442" w:type="pct"/>
          </w:tcPr>
          <w:p w14:paraId="19781ED4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220" w:type="pct"/>
          </w:tcPr>
          <w:p w14:paraId="30436D67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C54A35">
              <w:rPr>
                <w:rFonts w:ascii="Times New Roman" w:hAnsi="Times New Roman" w:cs="Times New Roman"/>
              </w:rPr>
              <w:t>Улица, номер дома, квартиры</w:t>
            </w:r>
          </w:p>
        </w:tc>
      </w:tr>
      <w:tr w:rsidR="00CC1039" w14:paraId="4BC50149" w14:textId="77777777" w:rsidTr="00D65618">
        <w:trPr>
          <w:cantSplit/>
          <w:trHeight w:val="241"/>
        </w:trPr>
        <w:tc>
          <w:tcPr>
            <w:tcW w:w="1359" w:type="pct"/>
          </w:tcPr>
          <w:p w14:paraId="263B140C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Почтовый адрес организации</w:t>
            </w:r>
            <w:r>
              <w:rPr>
                <w:rFonts w:ascii="Times New Roman" w:hAnsi="Times New Roman" w:cs="Times New Roman"/>
              </w:rPr>
              <w:t xml:space="preserve"> 2</w:t>
            </w:r>
          </w:p>
        </w:tc>
        <w:tc>
          <w:tcPr>
            <w:tcW w:w="979" w:type="pct"/>
          </w:tcPr>
          <w:p w14:paraId="437CDC69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C54A35">
              <w:rPr>
                <w:rFonts w:ascii="Times New Roman" w:hAnsi="Times New Roman" w:cs="Times New Roman"/>
              </w:rPr>
              <w:t>OrgPostAddress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42" w:type="pct"/>
          </w:tcPr>
          <w:p w14:paraId="28208FFF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220" w:type="pct"/>
          </w:tcPr>
          <w:p w14:paraId="0440FA0A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C54A35">
              <w:rPr>
                <w:rFonts w:ascii="Times New Roman" w:hAnsi="Times New Roman" w:cs="Times New Roman"/>
              </w:rPr>
              <w:t>Город, область, край, республика, страна</w:t>
            </w:r>
          </w:p>
        </w:tc>
      </w:tr>
      <w:tr w:rsidR="00CC1039" w14:paraId="5B2AEBB2" w14:textId="77777777" w:rsidTr="00D65618">
        <w:trPr>
          <w:cantSplit/>
          <w:trHeight w:val="241"/>
        </w:trPr>
        <w:tc>
          <w:tcPr>
            <w:tcW w:w="1359" w:type="pct"/>
          </w:tcPr>
          <w:p w14:paraId="5FCF3B70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Почтовый индекс организации</w:t>
            </w:r>
          </w:p>
        </w:tc>
        <w:tc>
          <w:tcPr>
            <w:tcW w:w="979" w:type="pct"/>
          </w:tcPr>
          <w:p w14:paraId="2C282370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UserPostNumber</w:t>
            </w:r>
          </w:p>
        </w:tc>
        <w:tc>
          <w:tcPr>
            <w:tcW w:w="1442" w:type="pct"/>
          </w:tcPr>
          <w:p w14:paraId="1AE43ACF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77C8E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220" w:type="pct"/>
          </w:tcPr>
          <w:p w14:paraId="40B0D6BD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CC1039" w14:paraId="31B13C02" w14:textId="77777777" w:rsidTr="00D65618">
        <w:trPr>
          <w:cantSplit/>
          <w:trHeight w:val="241"/>
        </w:trPr>
        <w:tc>
          <w:tcPr>
            <w:tcW w:w="1359" w:type="pct"/>
          </w:tcPr>
          <w:p w14:paraId="18A1001B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C54A35">
              <w:rPr>
                <w:rFonts w:ascii="Times New Roman" w:hAnsi="Times New Roman" w:cs="Times New Roman"/>
              </w:rPr>
              <w:t>Скрытый адресат</w:t>
            </w:r>
          </w:p>
        </w:tc>
        <w:tc>
          <w:tcPr>
            <w:tcW w:w="979" w:type="pct"/>
          </w:tcPr>
          <w:p w14:paraId="738DC99F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C54A35">
              <w:rPr>
                <w:rFonts w:ascii="Times New Roman" w:hAnsi="Times New Roman" w:cs="Times New Roman"/>
              </w:rPr>
              <w:t>IsHiddenContact</w:t>
            </w:r>
          </w:p>
        </w:tc>
        <w:tc>
          <w:tcPr>
            <w:tcW w:w="1442" w:type="pct"/>
          </w:tcPr>
          <w:p w14:paraId="217CD359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Логическое</w:t>
            </w:r>
          </w:p>
        </w:tc>
        <w:tc>
          <w:tcPr>
            <w:tcW w:w="1220" w:type="pct"/>
          </w:tcPr>
          <w:p w14:paraId="4CC4B71A" w14:textId="77777777" w:rsidR="00CC1039" w:rsidRPr="00A77C8E" w:rsidRDefault="00CC1039" w:rsidP="00E6457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</w:tbl>
    <w:p w14:paraId="4C0DA0BB" w14:textId="74412A6F" w:rsidR="00E64E27" w:rsidRPr="00633C51" w:rsidRDefault="007200DC" w:rsidP="00BB57CA">
      <w:pPr>
        <w:pStyle w:val="afc"/>
        <w:numPr>
          <w:ilvl w:val="1"/>
          <w:numId w:val="19"/>
        </w:numPr>
        <w:ind w:left="567" w:hanging="567"/>
        <w:jc w:val="left"/>
        <w:rPr>
          <w:rFonts w:eastAsia="Times New Roman"/>
          <w:lang w:eastAsia="ru-RU"/>
        </w:rPr>
      </w:pPr>
      <w:bookmarkStart w:id="77" w:name="_Toc423359122"/>
      <w:bookmarkStart w:id="78" w:name="_Toc423966267"/>
      <w:bookmarkStart w:id="79" w:name="_Toc424118516"/>
      <w:bookmarkStart w:id="80" w:name="_Toc424550048"/>
      <w:bookmarkStart w:id="81" w:name="_Toc425258024"/>
      <w:bookmarkStart w:id="82" w:name="_Toc427327470"/>
      <w:bookmarkStart w:id="83" w:name="_Toc465336141"/>
      <w:r w:rsidRPr="00633C51">
        <w:rPr>
          <w:rFonts w:eastAsia="Times New Roman"/>
          <w:lang w:eastAsia="ru-RU"/>
        </w:rPr>
        <w:t>И</w:t>
      </w:r>
      <w:r w:rsidR="00E64E27" w:rsidRPr="00633C51">
        <w:rPr>
          <w:rFonts w:eastAsia="Times New Roman"/>
          <w:lang w:eastAsia="ru-RU"/>
        </w:rPr>
        <w:t>нтеграци</w:t>
      </w:r>
      <w:r w:rsidRPr="00633C51">
        <w:rPr>
          <w:rFonts w:eastAsia="Times New Roman"/>
          <w:lang w:eastAsia="ru-RU"/>
        </w:rPr>
        <w:t>я</w:t>
      </w:r>
      <w:r w:rsidR="00E64E27" w:rsidRPr="00633C51">
        <w:rPr>
          <w:rFonts w:eastAsia="Times New Roman"/>
          <w:lang w:eastAsia="ru-RU"/>
        </w:rPr>
        <w:t xml:space="preserve"> с </w:t>
      </w:r>
      <w:r w:rsidR="00497F7F" w:rsidRPr="00633C51">
        <w:rPr>
          <w:rFonts w:eastAsia="Times New Roman"/>
          <w:lang w:eastAsia="ru-RU"/>
        </w:rPr>
        <w:t>АСУФХД</w:t>
      </w:r>
      <w:bookmarkEnd w:id="77"/>
      <w:bookmarkEnd w:id="78"/>
      <w:bookmarkEnd w:id="79"/>
      <w:bookmarkEnd w:id="80"/>
      <w:bookmarkEnd w:id="81"/>
      <w:bookmarkEnd w:id="82"/>
      <w:bookmarkEnd w:id="83"/>
    </w:p>
    <w:p w14:paraId="67D522AB" w14:textId="0279507F" w:rsidR="00237AF6" w:rsidRPr="00633C51" w:rsidRDefault="00D67069" w:rsidP="00D65618">
      <w:pPr>
        <w:spacing w:after="0" w:line="240" w:lineRule="auto"/>
        <w:ind w:firstLine="567"/>
      </w:pPr>
      <w:r w:rsidRPr="00D67069">
        <w:t>Получение данных из АСУ ФХД реализовано посредством веб-сервис</w:t>
      </w:r>
      <w:r>
        <w:t>ов</w:t>
      </w:r>
      <w:r w:rsidR="00237AF6" w:rsidRPr="00633C51">
        <w:t xml:space="preserve">: </w:t>
      </w:r>
    </w:p>
    <w:p w14:paraId="79B13239" w14:textId="73986E8C" w:rsidR="00237AF6" w:rsidRPr="00633C51" w:rsidRDefault="00D65618" w:rsidP="00E6457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д</w:t>
      </w:r>
      <w:r w:rsidR="00557FCB" w:rsidRPr="00633C51">
        <w:rPr>
          <w:rFonts w:eastAsia="Times New Roman"/>
          <w:szCs w:val="24"/>
          <w:lang w:eastAsia="ru-RU"/>
        </w:rPr>
        <w:t>анные по закупкам (модуль MM)</w:t>
      </w:r>
      <w:r w:rsidR="00E64576" w:rsidRPr="00633C51">
        <w:rPr>
          <w:rFonts w:eastAsia="Times New Roman"/>
          <w:szCs w:val="24"/>
          <w:lang w:eastAsia="ru-RU"/>
        </w:rPr>
        <w:t>;</w:t>
      </w:r>
    </w:p>
    <w:p w14:paraId="1D605998" w14:textId="209FFB5E" w:rsidR="0000516C" w:rsidRPr="00633C51" w:rsidRDefault="00D65618" w:rsidP="00E6457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д</w:t>
      </w:r>
      <w:r w:rsidR="0000516C" w:rsidRPr="00633C51">
        <w:rPr>
          <w:rFonts w:eastAsia="Times New Roman"/>
          <w:szCs w:val="24"/>
          <w:lang w:eastAsia="ru-RU"/>
        </w:rPr>
        <w:t>анные по ФИО и должности сотрудников, включая табельный номер</w:t>
      </w:r>
      <w:r w:rsidR="00FC2AE7" w:rsidRPr="00633C51">
        <w:rPr>
          <w:rFonts w:eastAsia="Times New Roman"/>
          <w:szCs w:val="24"/>
          <w:lang w:eastAsia="ru-RU"/>
        </w:rPr>
        <w:t xml:space="preserve"> (</w:t>
      </w:r>
      <w:r w:rsidR="00497F7F" w:rsidRPr="00633C51">
        <w:rPr>
          <w:rFonts w:eastAsia="Times New Roman"/>
          <w:szCs w:val="24"/>
          <w:lang w:eastAsia="ru-RU"/>
        </w:rPr>
        <w:t>модуль</w:t>
      </w:r>
      <w:r w:rsidR="00FC2AE7" w:rsidRPr="00633C51">
        <w:rPr>
          <w:rFonts w:eastAsia="Times New Roman"/>
          <w:szCs w:val="24"/>
          <w:lang w:eastAsia="ru-RU"/>
        </w:rPr>
        <w:t xml:space="preserve"> HR)</w:t>
      </w:r>
      <w:r w:rsidR="00E64576" w:rsidRPr="00633C51">
        <w:rPr>
          <w:rFonts w:eastAsia="Times New Roman"/>
          <w:szCs w:val="24"/>
          <w:lang w:eastAsia="ru-RU"/>
        </w:rPr>
        <w:t>;</w:t>
      </w:r>
    </w:p>
    <w:p w14:paraId="1459DD56" w14:textId="23E0333F" w:rsidR="0000516C" w:rsidRPr="00633C51" w:rsidRDefault="00D65618" w:rsidP="00E6457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д</w:t>
      </w:r>
      <w:r w:rsidR="0000516C" w:rsidRPr="00633C51">
        <w:rPr>
          <w:rFonts w:eastAsia="Times New Roman"/>
          <w:szCs w:val="24"/>
          <w:lang w:eastAsia="ru-RU"/>
        </w:rPr>
        <w:t>анные по организационной структуре</w:t>
      </w:r>
      <w:r w:rsidR="00FC2AE7" w:rsidRPr="00633C51">
        <w:rPr>
          <w:rFonts w:eastAsia="Times New Roman"/>
          <w:szCs w:val="24"/>
          <w:lang w:eastAsia="ru-RU"/>
        </w:rPr>
        <w:t xml:space="preserve"> (</w:t>
      </w:r>
      <w:r w:rsidR="00497F7F" w:rsidRPr="00633C51">
        <w:rPr>
          <w:rFonts w:eastAsia="Times New Roman"/>
          <w:szCs w:val="24"/>
          <w:lang w:eastAsia="ru-RU"/>
        </w:rPr>
        <w:t>модуль</w:t>
      </w:r>
      <w:r w:rsidR="00FC2AE7" w:rsidRPr="00633C51">
        <w:rPr>
          <w:rFonts w:eastAsia="Times New Roman"/>
          <w:szCs w:val="24"/>
          <w:lang w:eastAsia="ru-RU"/>
        </w:rPr>
        <w:t xml:space="preserve"> HR)</w:t>
      </w:r>
      <w:r w:rsidR="00E64576" w:rsidRPr="00633C51">
        <w:rPr>
          <w:rFonts w:eastAsia="Times New Roman"/>
          <w:szCs w:val="24"/>
          <w:lang w:eastAsia="ru-RU"/>
        </w:rPr>
        <w:t>;</w:t>
      </w:r>
    </w:p>
    <w:p w14:paraId="762BCCC3" w14:textId="7AC0B585" w:rsidR="00557FCB" w:rsidRPr="00633C51" w:rsidRDefault="00D65618" w:rsidP="00E64576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р</w:t>
      </w:r>
      <w:r w:rsidR="0000516C" w:rsidRPr="00633C51">
        <w:rPr>
          <w:rFonts w:eastAsia="Times New Roman"/>
          <w:szCs w:val="24"/>
          <w:lang w:eastAsia="ru-RU"/>
        </w:rPr>
        <w:t>еестр доверенностей</w:t>
      </w:r>
      <w:r w:rsidR="00FC2AE7" w:rsidRPr="00633C51">
        <w:rPr>
          <w:rFonts w:eastAsia="Times New Roman"/>
          <w:szCs w:val="24"/>
          <w:lang w:eastAsia="ru-RU"/>
        </w:rPr>
        <w:t xml:space="preserve"> (</w:t>
      </w:r>
      <w:r w:rsidR="00497F7F" w:rsidRPr="00633C51">
        <w:rPr>
          <w:rFonts w:eastAsia="Times New Roman"/>
          <w:szCs w:val="24"/>
          <w:lang w:eastAsia="ru-RU"/>
        </w:rPr>
        <w:t xml:space="preserve">модуль </w:t>
      </w:r>
      <w:r w:rsidR="00FC2AE7" w:rsidRPr="00633C51">
        <w:rPr>
          <w:rFonts w:eastAsia="Times New Roman"/>
          <w:szCs w:val="24"/>
          <w:lang w:eastAsia="ru-RU"/>
        </w:rPr>
        <w:t>DMS)</w:t>
      </w:r>
      <w:r w:rsidR="0000516C" w:rsidRPr="00633C51">
        <w:rPr>
          <w:rFonts w:eastAsia="Times New Roman"/>
          <w:szCs w:val="24"/>
          <w:lang w:eastAsia="ru-RU"/>
        </w:rPr>
        <w:t>.</w:t>
      </w:r>
    </w:p>
    <w:p w14:paraId="41DBF5A8" w14:textId="6F21EFE9" w:rsidR="00E64E27" w:rsidRPr="00633C51" w:rsidRDefault="00E64E27" w:rsidP="00BB57CA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84" w:name="_Ref424056517"/>
      <w:bookmarkStart w:id="85" w:name="_Toc465336142"/>
      <w:r w:rsidRPr="00633C51">
        <w:rPr>
          <w:sz w:val="24"/>
          <w:szCs w:val="24"/>
        </w:rPr>
        <w:t xml:space="preserve">Интеграция с </w:t>
      </w:r>
      <w:r w:rsidR="00497F7F" w:rsidRPr="00633C51">
        <w:rPr>
          <w:sz w:val="24"/>
          <w:szCs w:val="24"/>
        </w:rPr>
        <w:t xml:space="preserve">модулем </w:t>
      </w:r>
      <w:r w:rsidRPr="00633C51">
        <w:rPr>
          <w:sz w:val="24"/>
          <w:szCs w:val="24"/>
        </w:rPr>
        <w:t>HR</w:t>
      </w:r>
      <w:bookmarkEnd w:id="84"/>
      <w:bookmarkEnd w:id="85"/>
    </w:p>
    <w:p w14:paraId="2E6C1210" w14:textId="77777777" w:rsidR="000F1A3E" w:rsidRPr="00633C51" w:rsidRDefault="00E64E27" w:rsidP="00BB57CA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bookmarkStart w:id="86" w:name="_Toc401256459"/>
      <w:r w:rsidRPr="00633C51">
        <w:rPr>
          <w:sz w:val="24"/>
          <w:szCs w:val="24"/>
        </w:rPr>
        <w:t>Описание взаимодействия</w:t>
      </w:r>
      <w:bookmarkEnd w:id="86"/>
    </w:p>
    <w:p w14:paraId="3F0E4EB2" w14:textId="5EB1F223" w:rsidR="009F0F2B" w:rsidRPr="00633C51" w:rsidRDefault="002E7294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П</w:t>
      </w:r>
      <w:r w:rsidR="009F0F2B" w:rsidRPr="00867C8B">
        <w:rPr>
          <w:szCs w:val="28"/>
          <w:lang w:eastAsia="ru-RU"/>
        </w:rPr>
        <w:t>олучени</w:t>
      </w:r>
      <w:r w:rsidRPr="00867C8B">
        <w:rPr>
          <w:szCs w:val="28"/>
          <w:lang w:eastAsia="ru-RU"/>
        </w:rPr>
        <w:t>е</w:t>
      </w:r>
      <w:r w:rsidR="009F0F2B" w:rsidRPr="00633C51">
        <w:t xml:space="preserve"> дан</w:t>
      </w:r>
      <w:r w:rsidR="009F0F2B" w:rsidRPr="00867C8B">
        <w:rPr>
          <w:szCs w:val="28"/>
          <w:lang w:eastAsia="ru-RU"/>
        </w:rPr>
        <w:t>н</w:t>
      </w:r>
      <w:r w:rsidR="009F0F2B" w:rsidRPr="00633C51">
        <w:t xml:space="preserve">ых из </w:t>
      </w:r>
      <w:r w:rsidR="00497F7F" w:rsidRPr="00633C51">
        <w:t xml:space="preserve">модуля </w:t>
      </w:r>
      <w:r w:rsidR="009F0F2B" w:rsidRPr="00633C51">
        <w:t xml:space="preserve">HR </w:t>
      </w:r>
      <w:r>
        <w:t xml:space="preserve">реализовано </w:t>
      </w:r>
      <w:r w:rsidR="009F0F2B" w:rsidRPr="00633C51">
        <w:t xml:space="preserve">посредством веб-сервиса, который запускается при изменении, удалении, создании сотрудника или подразделения. </w:t>
      </w:r>
    </w:p>
    <w:p w14:paraId="47DC4F74" w14:textId="291B46B5" w:rsidR="0096393E" w:rsidRPr="00633C51" w:rsidRDefault="007200DC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М</w:t>
      </w:r>
      <w:r w:rsidR="0096393E" w:rsidRPr="00867C8B">
        <w:rPr>
          <w:szCs w:val="28"/>
          <w:lang w:eastAsia="ru-RU"/>
        </w:rPr>
        <w:t>еханизм</w:t>
      </w:r>
      <w:r w:rsidR="0096393E" w:rsidRPr="00633C51">
        <w:t xml:space="preserve"> интеграции </w:t>
      </w:r>
      <w:r w:rsidRPr="00633C51">
        <w:t>реализован в соответствии со спецификацией на</w:t>
      </w:r>
      <w:r w:rsidR="0096393E" w:rsidRPr="00633C51">
        <w:t xml:space="preserve"> интеграцию с </w:t>
      </w:r>
      <w:r w:rsidR="00497F7F" w:rsidRPr="00633C51">
        <w:t>модулем</w:t>
      </w:r>
      <w:r w:rsidR="0096393E" w:rsidRPr="00633C51">
        <w:t xml:space="preserve"> HR</w:t>
      </w:r>
      <w:r w:rsidRPr="00633C51">
        <w:t>, приведенной в</w:t>
      </w:r>
      <w:r w:rsidR="0096393E" w:rsidRPr="00633C51">
        <w:t xml:space="preserve"> документ</w:t>
      </w:r>
      <w:r w:rsidRPr="00633C51">
        <w:t>е</w:t>
      </w:r>
      <w:r w:rsidR="0096393E" w:rsidRPr="00633C51">
        <w:t xml:space="preserve"> «Частное техническое задание на выполнение инт</w:t>
      </w:r>
      <w:r w:rsidR="00533A86" w:rsidRPr="00633C51">
        <w:t>еграции со смежными системами».</w:t>
      </w:r>
    </w:p>
    <w:p w14:paraId="3AC6213B" w14:textId="77777777" w:rsidR="008E5C66" w:rsidRPr="008E5C66" w:rsidRDefault="008E5C66" w:rsidP="00BB57CA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8E5C66">
        <w:rPr>
          <w:sz w:val="24"/>
          <w:szCs w:val="24"/>
        </w:rPr>
        <w:t>Получение данных о сотрудниках</w:t>
      </w:r>
    </w:p>
    <w:p w14:paraId="5DF5ADD2" w14:textId="68DC454A" w:rsidR="008E5C66" w:rsidRDefault="002E7294" w:rsidP="00995063">
      <w:pPr>
        <w:pStyle w:val="aff4"/>
      </w:pPr>
      <w:r>
        <w:t>П</w:t>
      </w:r>
      <w:r w:rsidR="008E5C66">
        <w:t>олучени</w:t>
      </w:r>
      <w:r>
        <w:t>е</w:t>
      </w:r>
      <w:r w:rsidR="008E5C66">
        <w:t xml:space="preserve"> данных из модуля</w:t>
      </w:r>
      <w:r w:rsidR="008E5C66" w:rsidRPr="00111F4A">
        <w:t xml:space="preserve"> </w:t>
      </w:r>
      <w:r w:rsidR="008E5C66" w:rsidRPr="000673B2">
        <w:t>HR</w:t>
      </w:r>
      <w:r w:rsidR="008E5C66">
        <w:t xml:space="preserve"> и обработка их на Портале </w:t>
      </w:r>
      <w:r>
        <w:t xml:space="preserve">реализованы </w:t>
      </w:r>
      <w:r w:rsidR="008E5C66">
        <w:t>посредством веб-сервиса, который запускается в модуле</w:t>
      </w:r>
      <w:r w:rsidR="008E5C66" w:rsidRPr="00111F4A">
        <w:t xml:space="preserve"> </w:t>
      </w:r>
      <w:r w:rsidR="008E5C66" w:rsidRPr="000673B2">
        <w:t>HR</w:t>
      </w:r>
      <w:r w:rsidR="008E5C66">
        <w:t xml:space="preserve"> при изменении, удалении, создании сотрудника. </w:t>
      </w:r>
    </w:p>
    <w:p w14:paraId="351A45E1" w14:textId="719CCE03" w:rsidR="008E5C66" w:rsidRDefault="008E5C66" w:rsidP="008E5C66">
      <w:pPr>
        <w:spacing w:after="0" w:line="240" w:lineRule="auto"/>
      </w:pPr>
      <w:r>
        <w:t>Реализация веб-сервиса</w:t>
      </w:r>
      <w:r w:rsidR="002E7294">
        <w:t xml:space="preserve"> </w:t>
      </w:r>
      <w:r>
        <w:t xml:space="preserve">выполнена силами Исполнителя, а реализация вызова методов веб-сервиса при определенных событиях в модуле </w:t>
      </w:r>
      <w:r>
        <w:rPr>
          <w:lang w:val="en-US"/>
        </w:rPr>
        <w:t>HR</w:t>
      </w:r>
      <w:r w:rsidRPr="00E01D27">
        <w:t xml:space="preserve"> </w:t>
      </w:r>
      <w:r>
        <w:t>силами Заказчика.</w:t>
      </w:r>
    </w:p>
    <w:p w14:paraId="4BF7947E" w14:textId="77777777" w:rsidR="008E5C66" w:rsidRPr="008E5C66" w:rsidRDefault="008E5C66" w:rsidP="008E5C66">
      <w:pPr>
        <w:pStyle w:val="tgtextbasicjustify"/>
        <w:spacing w:before="60" w:after="60" w:line="240" w:lineRule="auto"/>
        <w:ind w:firstLine="0"/>
        <w:rPr>
          <w:i/>
        </w:rPr>
      </w:pPr>
      <w:r w:rsidRPr="008E5C66">
        <w:rPr>
          <w:i/>
        </w:rPr>
        <w:t>Первоначальная загрузка данных о сотрудниках</w:t>
      </w:r>
    </w:p>
    <w:p w14:paraId="1ED71B1D" w14:textId="77777777" w:rsidR="00995063" w:rsidRDefault="00995063" w:rsidP="00995063">
      <w:pPr>
        <w:pStyle w:val="aff4"/>
      </w:pPr>
      <w:r>
        <w:t>Название метода: SetAllEmployees</w:t>
      </w:r>
    </w:p>
    <w:p w14:paraId="3D37ED72" w14:textId="77777777" w:rsidR="00995063" w:rsidRDefault="00995063" w:rsidP="00995063">
      <w:pPr>
        <w:pStyle w:val="aff4"/>
      </w:pPr>
      <w:r>
        <w:t>Входные данные: XML</w:t>
      </w:r>
    </w:p>
    <w:p w14:paraId="1C7B45EC" w14:textId="77777777" w:rsidR="00995063" w:rsidRDefault="00995063" w:rsidP="00995063">
      <w:pPr>
        <w:pStyle w:val="aff4"/>
      </w:pPr>
      <w:r>
        <w:t>Выходные данные: Result</w:t>
      </w:r>
    </w:p>
    <w:p w14:paraId="664E4C07" w14:textId="403635D7" w:rsidR="008E5C66" w:rsidRDefault="008E5C66" w:rsidP="00995063">
      <w:pPr>
        <w:pStyle w:val="aff4"/>
      </w:pPr>
      <w:r>
        <w:t xml:space="preserve">Описание: Данный метод вызывается для получения данных обо всех работающих сотрудниках на дату загрузки данных </w:t>
      </w:r>
    </w:p>
    <w:p w14:paraId="64C78680" w14:textId="77777777" w:rsidR="008E5C66" w:rsidRPr="008E5C66" w:rsidRDefault="008E5C66" w:rsidP="008E5C66">
      <w:pPr>
        <w:pStyle w:val="tgtextbasicjustify"/>
        <w:spacing w:before="60" w:after="60" w:line="240" w:lineRule="auto"/>
        <w:ind w:firstLine="0"/>
        <w:rPr>
          <w:i/>
        </w:rPr>
      </w:pPr>
      <w:r w:rsidRPr="008E5C66">
        <w:rPr>
          <w:i/>
        </w:rPr>
        <w:t>Добавление/изменение данных о сотруднике</w:t>
      </w:r>
    </w:p>
    <w:p w14:paraId="557FD429" w14:textId="77777777" w:rsidR="008E5C66" w:rsidRPr="004A60A0" w:rsidRDefault="008E5C66" w:rsidP="00995063">
      <w:pPr>
        <w:pStyle w:val="aff4"/>
      </w:pPr>
      <w:r>
        <w:t>Название метода</w:t>
      </w:r>
      <w:r w:rsidRPr="009170BA">
        <w:t>:</w:t>
      </w:r>
      <w:r>
        <w:t xml:space="preserve"> </w:t>
      </w:r>
      <w:r w:rsidRPr="008E5C66">
        <w:t>CreateUpdateEmployee</w:t>
      </w:r>
    </w:p>
    <w:p w14:paraId="23FB05CF" w14:textId="77777777" w:rsidR="008E5C66" w:rsidRPr="00C43237" w:rsidRDefault="008E5C66" w:rsidP="00995063">
      <w:pPr>
        <w:pStyle w:val="aff4"/>
      </w:pPr>
      <w:r>
        <w:t>Входные данные</w:t>
      </w:r>
      <w:r w:rsidRPr="009170BA">
        <w:t>:</w:t>
      </w:r>
      <w:r>
        <w:t xml:space="preserve"> Emplo</w:t>
      </w:r>
      <w:r w:rsidRPr="008E5C66">
        <w:t>yeeHR</w:t>
      </w:r>
    </w:p>
    <w:p w14:paraId="701A92AA" w14:textId="77777777" w:rsidR="008E5C66" w:rsidRPr="00C43237" w:rsidRDefault="008E5C66" w:rsidP="00995063">
      <w:pPr>
        <w:pStyle w:val="aff4"/>
      </w:pPr>
      <w:r>
        <w:t>Выходные данные</w:t>
      </w:r>
      <w:r w:rsidRPr="009170BA">
        <w:t>:</w:t>
      </w:r>
      <w:r>
        <w:t xml:space="preserve"> </w:t>
      </w:r>
      <w:r w:rsidRPr="008E5C66">
        <w:t>Result</w:t>
      </w:r>
    </w:p>
    <w:p w14:paraId="46797400" w14:textId="665E99E9" w:rsidR="008E5C66" w:rsidRDefault="008E5C66" w:rsidP="00995063">
      <w:pPr>
        <w:pStyle w:val="aff4"/>
      </w:pPr>
      <w:r>
        <w:t xml:space="preserve">Описание: </w:t>
      </w:r>
      <w:r w:rsidRPr="0084767F">
        <w:t xml:space="preserve">Данный метод вызывается </w:t>
      </w:r>
      <w:r>
        <w:t xml:space="preserve">в модуле </w:t>
      </w:r>
      <w:r w:rsidRPr="008E5C66">
        <w:t>HR</w:t>
      </w:r>
      <w:r w:rsidRPr="003068C6">
        <w:t xml:space="preserve"> </w:t>
      </w:r>
      <w:r>
        <w:t>при</w:t>
      </w:r>
      <w:r w:rsidRPr="0084767F">
        <w:t xml:space="preserve"> </w:t>
      </w:r>
      <w:r>
        <w:t>добавлении</w:t>
      </w:r>
      <w:r w:rsidRPr="00C43237">
        <w:t>\</w:t>
      </w:r>
      <w:r>
        <w:t xml:space="preserve">изменении данных о сотруднике (при изменении данных </w:t>
      </w:r>
      <w:r w:rsidR="00995063">
        <w:t>описанных выше</w:t>
      </w:r>
      <w:r>
        <w:t>).</w:t>
      </w:r>
    </w:p>
    <w:p w14:paraId="3C6401BC" w14:textId="77777777" w:rsidR="008E5C66" w:rsidRPr="008E5C66" w:rsidRDefault="008E5C66" w:rsidP="00BB57CA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8E5C66">
        <w:rPr>
          <w:sz w:val="24"/>
          <w:szCs w:val="24"/>
        </w:rPr>
        <w:t>Описание типов данных</w:t>
      </w:r>
    </w:p>
    <w:p w14:paraId="63A36C0D" w14:textId="77777777" w:rsidR="008E5C66" w:rsidRPr="00F84396" w:rsidRDefault="008E5C66" w:rsidP="008E5C66">
      <w:pPr>
        <w:pStyle w:val="tgtextbasicjustify"/>
        <w:spacing w:before="60" w:after="60" w:line="240" w:lineRule="auto"/>
        <w:ind w:firstLine="0"/>
      </w:pPr>
      <w:r w:rsidRPr="008E5C66">
        <w:rPr>
          <w:i/>
        </w:rPr>
        <w:t>EmployeesHR</w:t>
      </w:r>
    </w:p>
    <w:tbl>
      <w:tblPr>
        <w:tblW w:w="92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89"/>
        <w:gridCol w:w="2835"/>
        <w:gridCol w:w="3686"/>
      </w:tblGrid>
      <w:tr w:rsidR="008E5C66" w:rsidRPr="004F4A10" w14:paraId="083F7030" w14:textId="77777777" w:rsidTr="00E818C8">
        <w:trPr>
          <w:trHeight w:val="335"/>
          <w:tblHeader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751800" w14:textId="77777777" w:rsidR="008E5C66" w:rsidRPr="004F4A10" w:rsidRDefault="008E5C66" w:rsidP="00173B00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6D0A88">
              <w:lastRenderedPageBreak/>
              <w:t>Наименование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267359" w14:textId="77777777" w:rsidR="008E5C66" w:rsidRPr="004F4A10" w:rsidRDefault="008E5C66" w:rsidP="00173B00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6D0A88">
              <w:t>Тип данных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23CB6A" w14:textId="77777777" w:rsidR="008E5C66" w:rsidRPr="004F4A10" w:rsidRDefault="008E5C66" w:rsidP="00173B00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6D0A88">
              <w:t>Комментарий</w:t>
            </w:r>
          </w:p>
        </w:tc>
      </w:tr>
      <w:tr w:rsidR="008E5C66" w:rsidRPr="004F4A10" w14:paraId="7ACB7760" w14:textId="77777777" w:rsidTr="00E818C8">
        <w:trPr>
          <w:trHeight w:val="575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F8A47" w14:textId="77777777" w:rsidR="008E5C66" w:rsidRPr="005D7C27" w:rsidRDefault="008E5C66" w:rsidP="00173B00">
            <w:pPr>
              <w:spacing w:after="0" w:line="240" w:lineRule="auto"/>
              <w:ind w:firstLine="0"/>
            </w:pPr>
            <w:r>
              <w:rPr>
                <w:lang w:val="en-US"/>
              </w:rPr>
              <w:t>EmployeesHR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8790B" w14:textId="77777777" w:rsidR="008E5C66" w:rsidRPr="004F4A10" w:rsidRDefault="008E5C66" w:rsidP="00173B00">
            <w:pPr>
              <w:spacing w:after="0" w:line="240" w:lineRule="auto"/>
              <w:ind w:firstLine="0"/>
            </w:pPr>
            <w:r w:rsidRPr="004F4A10">
              <w:t xml:space="preserve">Коллекция </w:t>
            </w:r>
            <w:r>
              <w:rPr>
                <w:lang w:val="en-US"/>
              </w:rPr>
              <w:t>EmployeeHR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87E21" w14:textId="77777777" w:rsidR="008E5C66" w:rsidRPr="004F4A10" w:rsidRDefault="008E5C66" w:rsidP="00173B00">
            <w:pPr>
              <w:spacing w:after="0" w:line="240" w:lineRule="auto"/>
              <w:ind w:firstLine="0"/>
            </w:pPr>
            <w:r w:rsidRPr="004F4A10">
              <w:t>Коллекция</w:t>
            </w:r>
            <w:r>
              <w:t xml:space="preserve"> сотрудников</w:t>
            </w:r>
          </w:p>
        </w:tc>
      </w:tr>
    </w:tbl>
    <w:p w14:paraId="6AAF9157" w14:textId="77777777" w:rsidR="008E5C66" w:rsidRPr="008E5C66" w:rsidRDefault="008E5C66" w:rsidP="008E5C66">
      <w:pPr>
        <w:pStyle w:val="tgtextbasicjustify"/>
        <w:spacing w:before="60" w:after="60" w:line="240" w:lineRule="auto"/>
        <w:ind w:firstLine="0"/>
        <w:rPr>
          <w:i/>
        </w:rPr>
      </w:pPr>
      <w:bookmarkStart w:id="87" w:name="_Ref427758196"/>
      <w:r w:rsidRPr="008E5C66">
        <w:rPr>
          <w:i/>
        </w:rPr>
        <w:t>EmployeeHR</w:t>
      </w:r>
      <w:bookmarkEnd w:id="87"/>
    </w:p>
    <w:tbl>
      <w:tblPr>
        <w:tblW w:w="496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89"/>
        <w:gridCol w:w="2834"/>
        <w:gridCol w:w="3757"/>
      </w:tblGrid>
      <w:tr w:rsidR="008E5C66" w:rsidRPr="00F73612" w14:paraId="1C89524A" w14:textId="77777777" w:rsidTr="00E818C8">
        <w:trPr>
          <w:trHeight w:val="298"/>
          <w:tblHeader/>
        </w:trPr>
        <w:tc>
          <w:tcPr>
            <w:tcW w:w="1449" w:type="pct"/>
            <w:shd w:val="clear" w:color="auto" w:fill="auto"/>
          </w:tcPr>
          <w:p w14:paraId="6C67A3EC" w14:textId="77777777" w:rsidR="008E5C66" w:rsidRPr="009F464C" w:rsidRDefault="008E5C66" w:rsidP="00173B00">
            <w:pPr>
              <w:pStyle w:val="aff7"/>
              <w:spacing w:line="240" w:lineRule="auto"/>
              <w:jc w:val="center"/>
              <w:rPr>
                <w:szCs w:val="24"/>
              </w:rPr>
            </w:pPr>
            <w:r w:rsidRPr="009F464C">
              <w:rPr>
                <w:szCs w:val="24"/>
              </w:rPr>
              <w:t>Наименование</w:t>
            </w:r>
          </w:p>
        </w:tc>
        <w:tc>
          <w:tcPr>
            <w:tcW w:w="1527" w:type="pct"/>
            <w:shd w:val="clear" w:color="auto" w:fill="auto"/>
            <w:vAlign w:val="center"/>
            <w:hideMark/>
          </w:tcPr>
          <w:p w14:paraId="5F089576" w14:textId="77777777" w:rsidR="008E5C66" w:rsidRPr="009F464C" w:rsidRDefault="008E5C66" w:rsidP="00173B00">
            <w:pPr>
              <w:pStyle w:val="aff7"/>
              <w:spacing w:line="240" w:lineRule="auto"/>
              <w:jc w:val="center"/>
              <w:rPr>
                <w:szCs w:val="24"/>
              </w:rPr>
            </w:pPr>
            <w:r w:rsidRPr="009F464C">
              <w:rPr>
                <w:szCs w:val="24"/>
              </w:rPr>
              <w:t>Тип</w:t>
            </w:r>
          </w:p>
        </w:tc>
        <w:tc>
          <w:tcPr>
            <w:tcW w:w="2024" w:type="pct"/>
            <w:shd w:val="clear" w:color="auto" w:fill="auto"/>
            <w:noWrap/>
            <w:vAlign w:val="center"/>
            <w:hideMark/>
          </w:tcPr>
          <w:p w14:paraId="675AAC1A" w14:textId="77777777" w:rsidR="008E5C66" w:rsidRPr="009F464C" w:rsidRDefault="008E5C66" w:rsidP="00173B00">
            <w:pPr>
              <w:pStyle w:val="aff7"/>
              <w:spacing w:line="240" w:lineRule="auto"/>
              <w:jc w:val="center"/>
              <w:rPr>
                <w:szCs w:val="24"/>
              </w:rPr>
            </w:pPr>
            <w:r w:rsidRPr="009F464C">
              <w:rPr>
                <w:szCs w:val="24"/>
              </w:rPr>
              <w:t>Описание</w:t>
            </w:r>
          </w:p>
        </w:tc>
      </w:tr>
      <w:tr w:rsidR="00995063" w:rsidRPr="00F73612" w14:paraId="3854E492" w14:textId="77777777" w:rsidTr="009D4984">
        <w:trPr>
          <w:trHeight w:val="189"/>
        </w:trPr>
        <w:tc>
          <w:tcPr>
            <w:tcW w:w="1449" w:type="pct"/>
          </w:tcPr>
          <w:p w14:paraId="37348FBC" w14:textId="19D9794D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PersonnelID</w:t>
            </w:r>
          </w:p>
        </w:tc>
        <w:tc>
          <w:tcPr>
            <w:tcW w:w="1527" w:type="pct"/>
            <w:shd w:val="clear" w:color="auto" w:fill="auto"/>
            <w:hideMark/>
          </w:tcPr>
          <w:p w14:paraId="767AFBD5" w14:textId="30B28D8D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String(255)</w:t>
            </w:r>
          </w:p>
        </w:tc>
        <w:tc>
          <w:tcPr>
            <w:tcW w:w="2024" w:type="pct"/>
            <w:shd w:val="clear" w:color="auto" w:fill="auto"/>
            <w:noWrap/>
          </w:tcPr>
          <w:p w14:paraId="671C00BB" w14:textId="3E41918B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Табельный номер</w:t>
            </w:r>
          </w:p>
        </w:tc>
      </w:tr>
      <w:tr w:rsidR="00995063" w:rsidRPr="00F73612" w14:paraId="579D80F6" w14:textId="77777777" w:rsidTr="009D4984">
        <w:trPr>
          <w:trHeight w:val="189"/>
        </w:trPr>
        <w:tc>
          <w:tcPr>
            <w:tcW w:w="1449" w:type="pct"/>
          </w:tcPr>
          <w:p w14:paraId="2BD17854" w14:textId="6E10CB27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LastName</w:t>
            </w:r>
          </w:p>
        </w:tc>
        <w:tc>
          <w:tcPr>
            <w:tcW w:w="1527" w:type="pct"/>
            <w:shd w:val="clear" w:color="auto" w:fill="auto"/>
          </w:tcPr>
          <w:p w14:paraId="1E01E657" w14:textId="031D68BF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String(255)</w:t>
            </w:r>
          </w:p>
        </w:tc>
        <w:tc>
          <w:tcPr>
            <w:tcW w:w="2024" w:type="pct"/>
            <w:shd w:val="clear" w:color="auto" w:fill="auto"/>
            <w:noWrap/>
          </w:tcPr>
          <w:p w14:paraId="49EE5772" w14:textId="59BD1329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Фамилия</w:t>
            </w:r>
          </w:p>
        </w:tc>
      </w:tr>
      <w:tr w:rsidR="00995063" w:rsidRPr="00F73612" w14:paraId="554A0302" w14:textId="77777777" w:rsidTr="009D4984">
        <w:trPr>
          <w:trHeight w:val="189"/>
        </w:trPr>
        <w:tc>
          <w:tcPr>
            <w:tcW w:w="1449" w:type="pct"/>
          </w:tcPr>
          <w:p w14:paraId="50694152" w14:textId="7B86373E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FirstName</w:t>
            </w:r>
          </w:p>
        </w:tc>
        <w:tc>
          <w:tcPr>
            <w:tcW w:w="1527" w:type="pct"/>
            <w:shd w:val="clear" w:color="auto" w:fill="auto"/>
          </w:tcPr>
          <w:p w14:paraId="70FBCC77" w14:textId="6702407B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024" w:type="pct"/>
            <w:shd w:val="clear" w:color="auto" w:fill="auto"/>
            <w:noWrap/>
          </w:tcPr>
          <w:p w14:paraId="06DFDDBB" w14:textId="649F896F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String(255)</w:t>
            </w:r>
          </w:p>
        </w:tc>
      </w:tr>
      <w:tr w:rsidR="00995063" w:rsidRPr="00F73612" w14:paraId="175F4060" w14:textId="77777777" w:rsidTr="009D4984">
        <w:trPr>
          <w:trHeight w:val="212"/>
        </w:trPr>
        <w:tc>
          <w:tcPr>
            <w:tcW w:w="1449" w:type="pct"/>
          </w:tcPr>
          <w:p w14:paraId="136246C9" w14:textId="5ACE7DEC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MiddleName</w:t>
            </w:r>
          </w:p>
        </w:tc>
        <w:tc>
          <w:tcPr>
            <w:tcW w:w="1527" w:type="pct"/>
            <w:shd w:val="clear" w:color="auto" w:fill="auto"/>
          </w:tcPr>
          <w:p w14:paraId="3C424571" w14:textId="260EAF82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String(255)</w:t>
            </w:r>
          </w:p>
        </w:tc>
        <w:tc>
          <w:tcPr>
            <w:tcW w:w="2024" w:type="pct"/>
            <w:shd w:val="clear" w:color="auto" w:fill="auto"/>
            <w:noWrap/>
          </w:tcPr>
          <w:p w14:paraId="556ED146" w14:textId="06A0657B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Отчество</w:t>
            </w:r>
          </w:p>
        </w:tc>
      </w:tr>
      <w:tr w:rsidR="00995063" w:rsidRPr="00F73612" w14:paraId="54070ED7" w14:textId="77777777" w:rsidTr="009D4984">
        <w:trPr>
          <w:trHeight w:val="212"/>
        </w:trPr>
        <w:tc>
          <w:tcPr>
            <w:tcW w:w="1449" w:type="pct"/>
          </w:tcPr>
          <w:p w14:paraId="3C356377" w14:textId="0D02E82D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FullName</w:t>
            </w:r>
          </w:p>
        </w:tc>
        <w:tc>
          <w:tcPr>
            <w:tcW w:w="1527" w:type="pct"/>
            <w:shd w:val="clear" w:color="auto" w:fill="auto"/>
          </w:tcPr>
          <w:p w14:paraId="673595BC" w14:textId="4767B2C6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String(255)</w:t>
            </w:r>
          </w:p>
        </w:tc>
        <w:tc>
          <w:tcPr>
            <w:tcW w:w="2024" w:type="pct"/>
            <w:shd w:val="clear" w:color="auto" w:fill="auto"/>
            <w:noWrap/>
          </w:tcPr>
          <w:p w14:paraId="0DBE2E68" w14:textId="371B1FA2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ФИО</w:t>
            </w:r>
          </w:p>
        </w:tc>
      </w:tr>
      <w:tr w:rsidR="00995063" w:rsidRPr="00F73612" w14:paraId="26AD3E55" w14:textId="77777777" w:rsidTr="009D4984">
        <w:trPr>
          <w:trHeight w:val="189"/>
        </w:trPr>
        <w:tc>
          <w:tcPr>
            <w:tcW w:w="1449" w:type="pct"/>
          </w:tcPr>
          <w:p w14:paraId="2DD13DC0" w14:textId="669AC313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Staff</w:t>
            </w:r>
          </w:p>
        </w:tc>
        <w:tc>
          <w:tcPr>
            <w:tcW w:w="1527" w:type="pct"/>
            <w:shd w:val="clear" w:color="auto" w:fill="auto"/>
          </w:tcPr>
          <w:p w14:paraId="4F3ABAF4" w14:textId="135E48B7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String(255)</w:t>
            </w:r>
          </w:p>
        </w:tc>
        <w:tc>
          <w:tcPr>
            <w:tcW w:w="2024" w:type="pct"/>
            <w:shd w:val="clear" w:color="auto" w:fill="auto"/>
            <w:noWrap/>
          </w:tcPr>
          <w:p w14:paraId="1B22F211" w14:textId="76A14742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Наименование штатной должности</w:t>
            </w:r>
          </w:p>
        </w:tc>
      </w:tr>
      <w:tr w:rsidR="00995063" w:rsidRPr="00F73612" w14:paraId="353DB2E2" w14:textId="77777777" w:rsidTr="009D4984">
        <w:trPr>
          <w:trHeight w:val="189"/>
        </w:trPr>
        <w:tc>
          <w:tcPr>
            <w:tcW w:w="1449" w:type="pct"/>
          </w:tcPr>
          <w:p w14:paraId="5F3D19A5" w14:textId="056B1EEE" w:rsidR="00995063" w:rsidRPr="004674F6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StaffName</w:t>
            </w:r>
          </w:p>
        </w:tc>
        <w:tc>
          <w:tcPr>
            <w:tcW w:w="1527" w:type="pct"/>
            <w:shd w:val="clear" w:color="auto" w:fill="auto"/>
          </w:tcPr>
          <w:p w14:paraId="460DB5D1" w14:textId="61D3FFBA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String(255)</w:t>
            </w:r>
          </w:p>
        </w:tc>
        <w:tc>
          <w:tcPr>
            <w:tcW w:w="2024" w:type="pct"/>
            <w:shd w:val="clear" w:color="auto" w:fill="auto"/>
            <w:noWrap/>
          </w:tcPr>
          <w:p w14:paraId="1704FBD4" w14:textId="1D273F5D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Полное наименование должности</w:t>
            </w:r>
          </w:p>
        </w:tc>
      </w:tr>
      <w:tr w:rsidR="00995063" w:rsidRPr="00F73612" w14:paraId="544D9EA7" w14:textId="77777777" w:rsidTr="009D4984">
        <w:trPr>
          <w:trHeight w:val="189"/>
        </w:trPr>
        <w:tc>
          <w:tcPr>
            <w:tcW w:w="1449" w:type="pct"/>
          </w:tcPr>
          <w:p w14:paraId="1B044ACA" w14:textId="48C7AD4D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ManagerId</w:t>
            </w:r>
          </w:p>
        </w:tc>
        <w:tc>
          <w:tcPr>
            <w:tcW w:w="1527" w:type="pct"/>
            <w:shd w:val="clear" w:color="auto" w:fill="auto"/>
          </w:tcPr>
          <w:p w14:paraId="0EB5F430" w14:textId="3508BFED" w:rsidR="00995063" w:rsidRPr="009F464C" w:rsidRDefault="00995063" w:rsidP="00995063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String(255)</w:t>
            </w:r>
          </w:p>
        </w:tc>
        <w:tc>
          <w:tcPr>
            <w:tcW w:w="2024" w:type="pct"/>
            <w:shd w:val="clear" w:color="auto" w:fill="auto"/>
            <w:noWrap/>
          </w:tcPr>
          <w:p w14:paraId="75658FE1" w14:textId="3F277A43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Табельный номер непосредственного руководителя</w:t>
            </w:r>
          </w:p>
        </w:tc>
      </w:tr>
      <w:tr w:rsidR="00995063" w:rsidRPr="00F73612" w14:paraId="66662C36" w14:textId="77777777" w:rsidTr="009D4984">
        <w:trPr>
          <w:trHeight w:val="189"/>
        </w:trPr>
        <w:tc>
          <w:tcPr>
            <w:tcW w:w="1449" w:type="pct"/>
          </w:tcPr>
          <w:p w14:paraId="40CC4682" w14:textId="196FD2D5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UnitId</w:t>
            </w:r>
          </w:p>
        </w:tc>
        <w:tc>
          <w:tcPr>
            <w:tcW w:w="1527" w:type="pct"/>
            <w:shd w:val="clear" w:color="auto" w:fill="auto"/>
          </w:tcPr>
          <w:p w14:paraId="77B9BAE5" w14:textId="52B1FCEE" w:rsidR="00995063" w:rsidRPr="00995063" w:rsidRDefault="00995063" w:rsidP="00995063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String(255)</w:t>
            </w:r>
          </w:p>
        </w:tc>
        <w:tc>
          <w:tcPr>
            <w:tcW w:w="2024" w:type="pct"/>
            <w:shd w:val="clear" w:color="auto" w:fill="auto"/>
            <w:noWrap/>
          </w:tcPr>
          <w:p w14:paraId="2B43E2F2" w14:textId="0B290879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Идентификатор подразделения</w:t>
            </w:r>
          </w:p>
        </w:tc>
      </w:tr>
      <w:tr w:rsidR="00995063" w:rsidRPr="00F73612" w14:paraId="4E17CB4F" w14:textId="77777777" w:rsidTr="009D4984">
        <w:trPr>
          <w:trHeight w:val="189"/>
        </w:trPr>
        <w:tc>
          <w:tcPr>
            <w:tcW w:w="1449" w:type="pct"/>
          </w:tcPr>
          <w:p w14:paraId="78BB0CB3" w14:textId="0DBAEC43" w:rsidR="00995063" w:rsidRPr="009F464C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Email</w:t>
            </w:r>
          </w:p>
        </w:tc>
        <w:tc>
          <w:tcPr>
            <w:tcW w:w="1527" w:type="pct"/>
            <w:shd w:val="clear" w:color="auto" w:fill="auto"/>
          </w:tcPr>
          <w:p w14:paraId="3AE31D3F" w14:textId="2C8DAED8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String(255)</w:t>
            </w:r>
          </w:p>
        </w:tc>
        <w:tc>
          <w:tcPr>
            <w:tcW w:w="2024" w:type="pct"/>
            <w:shd w:val="clear" w:color="auto" w:fill="auto"/>
            <w:noWrap/>
          </w:tcPr>
          <w:p w14:paraId="35E5DB38" w14:textId="147601CF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Адрес электронной почты</w:t>
            </w:r>
          </w:p>
        </w:tc>
      </w:tr>
      <w:tr w:rsidR="00995063" w:rsidRPr="00F73612" w14:paraId="74FBC9D8" w14:textId="77777777" w:rsidTr="009D4984">
        <w:trPr>
          <w:trHeight w:val="189"/>
        </w:trPr>
        <w:tc>
          <w:tcPr>
            <w:tcW w:w="1449" w:type="pct"/>
          </w:tcPr>
          <w:p w14:paraId="01DF78FC" w14:textId="68294395" w:rsidR="00995063" w:rsidRPr="009F464C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Gender</w:t>
            </w:r>
          </w:p>
        </w:tc>
        <w:tc>
          <w:tcPr>
            <w:tcW w:w="1527" w:type="pct"/>
            <w:shd w:val="clear" w:color="auto" w:fill="auto"/>
          </w:tcPr>
          <w:p w14:paraId="75310282" w14:textId="70077BC6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String(255)</w:t>
            </w:r>
          </w:p>
        </w:tc>
        <w:tc>
          <w:tcPr>
            <w:tcW w:w="2024" w:type="pct"/>
            <w:shd w:val="clear" w:color="auto" w:fill="auto"/>
            <w:noWrap/>
          </w:tcPr>
          <w:p w14:paraId="743A2073" w14:textId="0EA98609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Пол</w:t>
            </w:r>
          </w:p>
        </w:tc>
      </w:tr>
      <w:tr w:rsidR="00995063" w:rsidRPr="00F73612" w14:paraId="29DEE649" w14:textId="77777777" w:rsidTr="009D4984">
        <w:trPr>
          <w:trHeight w:val="189"/>
        </w:trPr>
        <w:tc>
          <w:tcPr>
            <w:tcW w:w="1449" w:type="pct"/>
          </w:tcPr>
          <w:p w14:paraId="7A7B5D39" w14:textId="2992A8E1" w:rsid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Address Location</w:t>
            </w:r>
          </w:p>
        </w:tc>
        <w:tc>
          <w:tcPr>
            <w:tcW w:w="1527" w:type="pct"/>
            <w:shd w:val="clear" w:color="auto" w:fill="auto"/>
          </w:tcPr>
          <w:p w14:paraId="69B45A5A" w14:textId="25BC0035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String(255)</w:t>
            </w:r>
          </w:p>
        </w:tc>
        <w:tc>
          <w:tcPr>
            <w:tcW w:w="2024" w:type="pct"/>
            <w:shd w:val="clear" w:color="auto" w:fill="auto"/>
            <w:noWrap/>
          </w:tcPr>
          <w:p w14:paraId="46FB1845" w14:textId="730338E8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Адрес размещения</w:t>
            </w:r>
          </w:p>
        </w:tc>
      </w:tr>
      <w:tr w:rsidR="00995063" w:rsidRPr="00F73612" w14:paraId="68085A30" w14:textId="77777777" w:rsidTr="009D4984">
        <w:trPr>
          <w:trHeight w:val="189"/>
        </w:trPr>
        <w:tc>
          <w:tcPr>
            <w:tcW w:w="1449" w:type="pct"/>
          </w:tcPr>
          <w:p w14:paraId="6735427A" w14:textId="07BE5AD1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NumberOffice</w:t>
            </w:r>
          </w:p>
        </w:tc>
        <w:tc>
          <w:tcPr>
            <w:tcW w:w="1527" w:type="pct"/>
            <w:shd w:val="clear" w:color="auto" w:fill="auto"/>
          </w:tcPr>
          <w:p w14:paraId="014438DC" w14:textId="44C4A757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String(255)</w:t>
            </w:r>
          </w:p>
        </w:tc>
        <w:tc>
          <w:tcPr>
            <w:tcW w:w="2024" w:type="pct"/>
            <w:shd w:val="clear" w:color="auto" w:fill="auto"/>
            <w:noWrap/>
          </w:tcPr>
          <w:p w14:paraId="31461109" w14:textId="13D506F9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Номер кабинета</w:t>
            </w:r>
          </w:p>
        </w:tc>
      </w:tr>
      <w:tr w:rsidR="00995063" w:rsidRPr="00F73612" w14:paraId="0518DF8E" w14:textId="77777777" w:rsidTr="009D4984">
        <w:trPr>
          <w:trHeight w:val="189"/>
        </w:trPr>
        <w:tc>
          <w:tcPr>
            <w:tcW w:w="1449" w:type="pct"/>
          </w:tcPr>
          <w:p w14:paraId="2378D990" w14:textId="3E0CA680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CityPhoneNumber</w:t>
            </w:r>
          </w:p>
        </w:tc>
        <w:tc>
          <w:tcPr>
            <w:tcW w:w="1527" w:type="pct"/>
            <w:shd w:val="clear" w:color="auto" w:fill="auto"/>
          </w:tcPr>
          <w:p w14:paraId="6E3F3DAE" w14:textId="1F0D1D6B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String(255)</w:t>
            </w:r>
          </w:p>
        </w:tc>
        <w:tc>
          <w:tcPr>
            <w:tcW w:w="2024" w:type="pct"/>
            <w:shd w:val="clear" w:color="auto" w:fill="auto"/>
            <w:noWrap/>
          </w:tcPr>
          <w:p w14:paraId="0B2E2A49" w14:textId="6D99DCCF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Городской номер телефона</w:t>
            </w:r>
          </w:p>
        </w:tc>
      </w:tr>
      <w:tr w:rsidR="00995063" w:rsidRPr="00F73612" w14:paraId="3B895326" w14:textId="77777777" w:rsidTr="009D4984">
        <w:trPr>
          <w:trHeight w:val="189"/>
        </w:trPr>
        <w:tc>
          <w:tcPr>
            <w:tcW w:w="1449" w:type="pct"/>
          </w:tcPr>
          <w:p w14:paraId="2645046F" w14:textId="49996A9E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InternalPhone</w:t>
            </w:r>
          </w:p>
        </w:tc>
        <w:tc>
          <w:tcPr>
            <w:tcW w:w="1527" w:type="pct"/>
            <w:shd w:val="clear" w:color="auto" w:fill="auto"/>
          </w:tcPr>
          <w:p w14:paraId="40C7D27E" w14:textId="04F8E7E6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String(255)</w:t>
            </w:r>
          </w:p>
        </w:tc>
        <w:tc>
          <w:tcPr>
            <w:tcW w:w="2024" w:type="pct"/>
            <w:shd w:val="clear" w:color="auto" w:fill="auto"/>
            <w:noWrap/>
          </w:tcPr>
          <w:p w14:paraId="4CE30024" w14:textId="7D9C6D4F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Внутренний номер телефона</w:t>
            </w:r>
          </w:p>
        </w:tc>
      </w:tr>
      <w:tr w:rsidR="00995063" w:rsidRPr="00F73612" w14:paraId="4C345F2F" w14:textId="77777777" w:rsidTr="009D4984">
        <w:trPr>
          <w:trHeight w:val="64"/>
        </w:trPr>
        <w:tc>
          <w:tcPr>
            <w:tcW w:w="1449" w:type="pct"/>
          </w:tcPr>
          <w:p w14:paraId="1E47AC21" w14:textId="11B6E914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MobilePhone</w:t>
            </w:r>
          </w:p>
        </w:tc>
        <w:tc>
          <w:tcPr>
            <w:tcW w:w="1527" w:type="pct"/>
            <w:shd w:val="clear" w:color="auto" w:fill="auto"/>
          </w:tcPr>
          <w:p w14:paraId="3EA320DD" w14:textId="11773CD5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String(255)</w:t>
            </w:r>
          </w:p>
        </w:tc>
        <w:tc>
          <w:tcPr>
            <w:tcW w:w="2024" w:type="pct"/>
            <w:shd w:val="clear" w:color="auto" w:fill="auto"/>
            <w:noWrap/>
          </w:tcPr>
          <w:p w14:paraId="1330A4F1" w14:textId="1C006263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Номер сотового телефона</w:t>
            </w:r>
          </w:p>
        </w:tc>
      </w:tr>
      <w:tr w:rsidR="00995063" w:rsidRPr="00F73612" w14:paraId="331EFBA2" w14:textId="77777777" w:rsidTr="009D4984">
        <w:trPr>
          <w:trHeight w:val="64"/>
        </w:trPr>
        <w:tc>
          <w:tcPr>
            <w:tcW w:w="1449" w:type="pct"/>
          </w:tcPr>
          <w:p w14:paraId="1034594E" w14:textId="70B34E56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StaffPhone</w:t>
            </w:r>
          </w:p>
        </w:tc>
        <w:tc>
          <w:tcPr>
            <w:tcW w:w="1527" w:type="pct"/>
            <w:shd w:val="clear" w:color="auto" w:fill="auto"/>
          </w:tcPr>
          <w:p w14:paraId="4352C6E6" w14:textId="585C75C4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String(255)</w:t>
            </w:r>
          </w:p>
        </w:tc>
        <w:tc>
          <w:tcPr>
            <w:tcW w:w="2024" w:type="pct"/>
            <w:shd w:val="clear" w:color="auto" w:fill="auto"/>
            <w:noWrap/>
          </w:tcPr>
          <w:p w14:paraId="59A53CEB" w14:textId="2E5ACC92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Штабная информация (телефон)</w:t>
            </w:r>
          </w:p>
        </w:tc>
      </w:tr>
      <w:tr w:rsidR="00995063" w:rsidRPr="00F73612" w14:paraId="1C5D3199" w14:textId="77777777" w:rsidTr="009D4984">
        <w:trPr>
          <w:trHeight w:val="189"/>
        </w:trPr>
        <w:tc>
          <w:tcPr>
            <w:tcW w:w="1449" w:type="pct"/>
          </w:tcPr>
          <w:p w14:paraId="46A83DC8" w14:textId="3F45D34F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RoleHeadquarters</w:t>
            </w:r>
          </w:p>
        </w:tc>
        <w:tc>
          <w:tcPr>
            <w:tcW w:w="1527" w:type="pct"/>
            <w:shd w:val="clear" w:color="auto" w:fill="auto"/>
          </w:tcPr>
          <w:p w14:paraId="3F5709E2" w14:textId="441B2315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String(255)</w:t>
            </w:r>
          </w:p>
        </w:tc>
        <w:tc>
          <w:tcPr>
            <w:tcW w:w="2024" w:type="pct"/>
            <w:shd w:val="clear" w:color="auto" w:fill="auto"/>
            <w:noWrap/>
          </w:tcPr>
          <w:p w14:paraId="0922EFFB" w14:textId="6E2A740F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Роль в штабе</w:t>
            </w:r>
          </w:p>
        </w:tc>
      </w:tr>
      <w:tr w:rsidR="00995063" w:rsidRPr="00F73612" w14:paraId="3433E54E" w14:textId="77777777" w:rsidTr="009D4984">
        <w:trPr>
          <w:trHeight w:val="189"/>
        </w:trPr>
        <w:tc>
          <w:tcPr>
            <w:tcW w:w="1449" w:type="pct"/>
          </w:tcPr>
          <w:p w14:paraId="3E448403" w14:textId="11F23E3C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Absences</w:t>
            </w:r>
          </w:p>
        </w:tc>
        <w:tc>
          <w:tcPr>
            <w:tcW w:w="1527" w:type="pct"/>
            <w:shd w:val="clear" w:color="auto" w:fill="auto"/>
          </w:tcPr>
          <w:p w14:paraId="6589413A" w14:textId="5B8D8638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Коллекция Absences</w:t>
            </w:r>
          </w:p>
        </w:tc>
        <w:tc>
          <w:tcPr>
            <w:tcW w:w="2024" w:type="pct"/>
            <w:shd w:val="clear" w:color="auto" w:fill="auto"/>
            <w:noWrap/>
          </w:tcPr>
          <w:p w14:paraId="5D983B9D" w14:textId="7572660C" w:rsidR="00995063" w:rsidRPr="00A25BE9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 w:rsidRPr="00A25BE9">
              <w:rPr>
                <w:rFonts w:ascii="Times New Roman" w:hAnsi="Times New Roman" w:cs="Times New Roman"/>
              </w:rPr>
              <w:t>Только для сотрудников, для которых необходимо указывать замещающих во время отсутствия (отпуска или командировки).</w:t>
            </w:r>
          </w:p>
        </w:tc>
      </w:tr>
      <w:tr w:rsidR="00995063" w:rsidRPr="00F73612" w14:paraId="6AF4C01A" w14:textId="77777777" w:rsidTr="009D4984">
        <w:trPr>
          <w:trHeight w:val="189"/>
        </w:trPr>
        <w:tc>
          <w:tcPr>
            <w:tcW w:w="1449" w:type="pct"/>
          </w:tcPr>
          <w:p w14:paraId="45F0B10F" w14:textId="67386013" w:rsidR="00995063" w:rsidRPr="00CA328F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DataEnd</w:t>
            </w:r>
          </w:p>
        </w:tc>
        <w:tc>
          <w:tcPr>
            <w:tcW w:w="1527" w:type="pct"/>
            <w:shd w:val="clear" w:color="auto" w:fill="auto"/>
          </w:tcPr>
          <w:p w14:paraId="3DC5707B" w14:textId="1331FDBC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DateTime</w:t>
            </w:r>
          </w:p>
        </w:tc>
        <w:tc>
          <w:tcPr>
            <w:tcW w:w="2024" w:type="pct"/>
            <w:shd w:val="clear" w:color="auto" w:fill="auto"/>
            <w:noWrap/>
          </w:tcPr>
          <w:p w14:paraId="5A78E4F7" w14:textId="49148F5B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Дата увольнения сотрудника</w:t>
            </w:r>
          </w:p>
        </w:tc>
      </w:tr>
    </w:tbl>
    <w:p w14:paraId="4A7AA69F" w14:textId="77777777" w:rsidR="008E5C66" w:rsidRPr="00A35CE7" w:rsidRDefault="008E5C66" w:rsidP="00A35CE7">
      <w:pPr>
        <w:pStyle w:val="tgtextbasicjustify"/>
        <w:spacing w:before="60" w:after="60" w:line="240" w:lineRule="auto"/>
        <w:ind w:firstLine="0"/>
        <w:rPr>
          <w:i/>
        </w:rPr>
      </w:pPr>
      <w:r w:rsidRPr="00A35CE7">
        <w:rPr>
          <w:i/>
        </w:rPr>
        <w:t>Absences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89"/>
        <w:gridCol w:w="2835"/>
        <w:gridCol w:w="3820"/>
      </w:tblGrid>
      <w:tr w:rsidR="008E5C66" w:rsidRPr="009F464C" w14:paraId="35064505" w14:textId="77777777" w:rsidTr="00E818C8">
        <w:trPr>
          <w:trHeight w:val="189"/>
          <w:tblHeader/>
        </w:trPr>
        <w:tc>
          <w:tcPr>
            <w:tcW w:w="1439" w:type="pct"/>
            <w:shd w:val="clear" w:color="auto" w:fill="auto"/>
          </w:tcPr>
          <w:p w14:paraId="5E57014B" w14:textId="77777777" w:rsidR="008E5C66" w:rsidRPr="009F464C" w:rsidRDefault="008E5C66" w:rsidP="00173B00">
            <w:pPr>
              <w:pStyle w:val="aff7"/>
              <w:spacing w:line="240" w:lineRule="auto"/>
              <w:jc w:val="center"/>
            </w:pPr>
            <w:r w:rsidRPr="006D0A88">
              <w:t>Наименование</w:t>
            </w:r>
          </w:p>
        </w:tc>
        <w:tc>
          <w:tcPr>
            <w:tcW w:w="1517" w:type="pct"/>
            <w:shd w:val="clear" w:color="auto" w:fill="auto"/>
          </w:tcPr>
          <w:p w14:paraId="4AD98ACA" w14:textId="77777777" w:rsidR="008E5C66" w:rsidRPr="009F464C" w:rsidRDefault="008E5C66" w:rsidP="00173B00">
            <w:pPr>
              <w:pStyle w:val="aff7"/>
              <w:spacing w:line="240" w:lineRule="auto"/>
              <w:jc w:val="center"/>
            </w:pPr>
            <w:r w:rsidRPr="006D0A88">
              <w:t>Тип данных</w:t>
            </w:r>
          </w:p>
        </w:tc>
        <w:tc>
          <w:tcPr>
            <w:tcW w:w="2044" w:type="pct"/>
            <w:shd w:val="clear" w:color="auto" w:fill="auto"/>
            <w:noWrap/>
          </w:tcPr>
          <w:p w14:paraId="16AE3A7B" w14:textId="77777777" w:rsidR="008E5C66" w:rsidRPr="009F464C" w:rsidRDefault="008E5C66" w:rsidP="00173B00">
            <w:pPr>
              <w:pStyle w:val="aff7"/>
              <w:spacing w:line="240" w:lineRule="auto"/>
              <w:jc w:val="center"/>
            </w:pPr>
            <w:r w:rsidRPr="006D0A88">
              <w:t>Комментарий</w:t>
            </w:r>
          </w:p>
        </w:tc>
      </w:tr>
      <w:tr w:rsidR="00995063" w:rsidRPr="009F464C" w14:paraId="2E5EAD32" w14:textId="77777777" w:rsidTr="00FF5B13">
        <w:trPr>
          <w:trHeight w:val="189"/>
        </w:trPr>
        <w:tc>
          <w:tcPr>
            <w:tcW w:w="1439" w:type="pct"/>
            <w:shd w:val="clear" w:color="auto" w:fill="FFFFFF" w:themeFill="background1"/>
          </w:tcPr>
          <w:p w14:paraId="4C929D78" w14:textId="43ABEDE5" w:rsidR="00995063" w:rsidRPr="008C5E06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PersonnelID</w:t>
            </w:r>
          </w:p>
        </w:tc>
        <w:tc>
          <w:tcPr>
            <w:tcW w:w="1517" w:type="pct"/>
            <w:shd w:val="clear" w:color="auto" w:fill="FFFFFF" w:themeFill="background1"/>
          </w:tcPr>
          <w:p w14:paraId="2FAFD777" w14:textId="5DDF2035" w:rsidR="00995063" w:rsidRPr="008C5E06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String(255)</w:t>
            </w:r>
          </w:p>
        </w:tc>
        <w:tc>
          <w:tcPr>
            <w:tcW w:w="2044" w:type="pct"/>
            <w:shd w:val="clear" w:color="auto" w:fill="FFFFFF" w:themeFill="background1"/>
            <w:noWrap/>
          </w:tcPr>
          <w:p w14:paraId="07E9C607" w14:textId="587053CB" w:rsidR="00995063" w:rsidRPr="008C5E06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Табельный номер</w:t>
            </w:r>
          </w:p>
        </w:tc>
      </w:tr>
      <w:tr w:rsidR="00995063" w:rsidRPr="009F464C" w14:paraId="05DB2E30" w14:textId="77777777" w:rsidTr="00FF5B13">
        <w:trPr>
          <w:trHeight w:val="189"/>
        </w:trPr>
        <w:tc>
          <w:tcPr>
            <w:tcW w:w="1439" w:type="pct"/>
          </w:tcPr>
          <w:p w14:paraId="012728EA" w14:textId="30D964EF" w:rsid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VidAbsence</w:t>
            </w:r>
          </w:p>
        </w:tc>
        <w:tc>
          <w:tcPr>
            <w:tcW w:w="1517" w:type="pct"/>
            <w:shd w:val="clear" w:color="auto" w:fill="auto"/>
          </w:tcPr>
          <w:p w14:paraId="56595300" w14:textId="26915F9A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String(255)</w:t>
            </w:r>
          </w:p>
        </w:tc>
        <w:tc>
          <w:tcPr>
            <w:tcW w:w="2044" w:type="pct"/>
            <w:shd w:val="clear" w:color="auto" w:fill="auto"/>
            <w:noWrap/>
          </w:tcPr>
          <w:p w14:paraId="3BD21778" w14:textId="44DE2C88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Вид отсутствия</w:t>
            </w:r>
          </w:p>
        </w:tc>
      </w:tr>
      <w:tr w:rsidR="00995063" w:rsidRPr="009F464C" w14:paraId="7F4A453F" w14:textId="77777777" w:rsidTr="00FF5B13">
        <w:trPr>
          <w:trHeight w:val="189"/>
        </w:trPr>
        <w:tc>
          <w:tcPr>
            <w:tcW w:w="1439" w:type="pct"/>
          </w:tcPr>
          <w:p w14:paraId="4487A7E0" w14:textId="542A42CA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DateStartAbsence</w:t>
            </w:r>
          </w:p>
        </w:tc>
        <w:tc>
          <w:tcPr>
            <w:tcW w:w="1517" w:type="pct"/>
            <w:shd w:val="clear" w:color="auto" w:fill="auto"/>
          </w:tcPr>
          <w:p w14:paraId="23401E4F" w14:textId="64D461CD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DateTime</w:t>
            </w:r>
          </w:p>
        </w:tc>
        <w:tc>
          <w:tcPr>
            <w:tcW w:w="2044" w:type="pct"/>
            <w:shd w:val="clear" w:color="auto" w:fill="auto"/>
            <w:noWrap/>
          </w:tcPr>
          <w:p w14:paraId="6DD77FAF" w14:textId="4A9957D5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Дата начала отсутствия</w:t>
            </w:r>
          </w:p>
        </w:tc>
      </w:tr>
      <w:tr w:rsidR="00995063" w:rsidRPr="009F464C" w14:paraId="1CB72F84" w14:textId="77777777" w:rsidTr="00FF5B13">
        <w:trPr>
          <w:trHeight w:val="189"/>
        </w:trPr>
        <w:tc>
          <w:tcPr>
            <w:tcW w:w="1439" w:type="pct"/>
          </w:tcPr>
          <w:p w14:paraId="3E8205E6" w14:textId="0FAFF299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DateFinishAbsence</w:t>
            </w:r>
          </w:p>
        </w:tc>
        <w:tc>
          <w:tcPr>
            <w:tcW w:w="1517" w:type="pct"/>
            <w:shd w:val="clear" w:color="auto" w:fill="auto"/>
          </w:tcPr>
          <w:p w14:paraId="1D291476" w14:textId="6A2F5290" w:rsid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DateTime</w:t>
            </w:r>
          </w:p>
        </w:tc>
        <w:tc>
          <w:tcPr>
            <w:tcW w:w="2044" w:type="pct"/>
            <w:shd w:val="clear" w:color="auto" w:fill="auto"/>
            <w:noWrap/>
          </w:tcPr>
          <w:p w14:paraId="4C02A66B" w14:textId="01720ED7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Дата окончания отсутствия</w:t>
            </w:r>
          </w:p>
        </w:tc>
      </w:tr>
      <w:tr w:rsidR="00995063" w:rsidRPr="009F464C" w14:paraId="2280EA39" w14:textId="77777777" w:rsidTr="00FF5B13">
        <w:trPr>
          <w:trHeight w:val="189"/>
        </w:trPr>
        <w:tc>
          <w:tcPr>
            <w:tcW w:w="1439" w:type="pct"/>
          </w:tcPr>
          <w:p w14:paraId="66C5CE81" w14:textId="7BA84528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NumberBusinessTrip</w:t>
            </w:r>
          </w:p>
        </w:tc>
        <w:tc>
          <w:tcPr>
            <w:tcW w:w="1517" w:type="pct"/>
            <w:shd w:val="clear" w:color="auto" w:fill="auto"/>
          </w:tcPr>
          <w:p w14:paraId="4D902B11" w14:textId="1411D8C6" w:rsid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String(255)</w:t>
            </w:r>
          </w:p>
        </w:tc>
        <w:tc>
          <w:tcPr>
            <w:tcW w:w="2044" w:type="pct"/>
            <w:shd w:val="clear" w:color="auto" w:fill="auto"/>
            <w:noWrap/>
          </w:tcPr>
          <w:p w14:paraId="2ED0FCD9" w14:textId="5C59CA07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Номер командировки</w:t>
            </w:r>
          </w:p>
        </w:tc>
      </w:tr>
      <w:tr w:rsidR="00995063" w:rsidRPr="009F464C" w14:paraId="6C08AE64" w14:textId="77777777" w:rsidTr="00FF5B13">
        <w:trPr>
          <w:trHeight w:val="189"/>
        </w:trPr>
        <w:tc>
          <w:tcPr>
            <w:tcW w:w="1439" w:type="pct"/>
          </w:tcPr>
          <w:p w14:paraId="5F4F78A5" w14:textId="08E45FAD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OrderBusinessTrip</w:t>
            </w:r>
          </w:p>
        </w:tc>
        <w:tc>
          <w:tcPr>
            <w:tcW w:w="1517" w:type="pct"/>
            <w:shd w:val="clear" w:color="auto" w:fill="auto"/>
          </w:tcPr>
          <w:p w14:paraId="06D44E67" w14:textId="2C416295" w:rsidR="00995063" w:rsidRPr="009F464C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String(255)</w:t>
            </w:r>
          </w:p>
        </w:tc>
        <w:tc>
          <w:tcPr>
            <w:tcW w:w="2044" w:type="pct"/>
            <w:shd w:val="clear" w:color="auto" w:fill="auto"/>
            <w:noWrap/>
          </w:tcPr>
          <w:p w14:paraId="19D06D95" w14:textId="4F88A719" w:rsidR="00995063" w:rsidRPr="00995063" w:rsidRDefault="00995063" w:rsidP="00995063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995063">
              <w:rPr>
                <w:rFonts w:ascii="Times New Roman" w:hAnsi="Times New Roman" w:cs="Times New Roman"/>
                <w:lang w:val="en-US"/>
              </w:rPr>
              <w:t>Приказ командировки</w:t>
            </w:r>
          </w:p>
        </w:tc>
      </w:tr>
    </w:tbl>
    <w:p w14:paraId="24171430" w14:textId="77777777" w:rsidR="008E5C66" w:rsidRPr="00A35CE7" w:rsidRDefault="008E5C66" w:rsidP="00A35CE7">
      <w:pPr>
        <w:pStyle w:val="tgtextbasicjustify"/>
        <w:spacing w:before="60" w:after="60" w:line="240" w:lineRule="auto"/>
        <w:ind w:firstLine="0"/>
        <w:rPr>
          <w:i/>
        </w:rPr>
      </w:pPr>
      <w:r w:rsidRPr="00A35CE7">
        <w:rPr>
          <w:i/>
        </w:rPr>
        <w:t>Result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89"/>
        <w:gridCol w:w="2835"/>
        <w:gridCol w:w="3827"/>
      </w:tblGrid>
      <w:tr w:rsidR="008E5C66" w:rsidRPr="004F4A10" w14:paraId="4BBD2FB1" w14:textId="77777777" w:rsidTr="00E818C8">
        <w:trPr>
          <w:trHeight w:val="255"/>
          <w:tblHeader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6E319B" w14:textId="77777777" w:rsidR="008E5C66" w:rsidRPr="004F4A10" w:rsidRDefault="008E5C66" w:rsidP="00173B00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6D0A88">
              <w:t>Наименование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71DBAE" w14:textId="77777777" w:rsidR="008E5C66" w:rsidRPr="004F4A10" w:rsidRDefault="008E5C66" w:rsidP="00173B00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6D0A88">
              <w:t>Тип данных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0569EB" w14:textId="77777777" w:rsidR="008E5C66" w:rsidRPr="004F4A10" w:rsidRDefault="008E5C66" w:rsidP="00173B00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6D0A88">
              <w:t>Комментарий</w:t>
            </w:r>
          </w:p>
        </w:tc>
      </w:tr>
      <w:tr w:rsidR="008E5C66" w:rsidRPr="004F4A10" w14:paraId="47B419AE" w14:textId="77777777" w:rsidTr="00E818C8">
        <w:trPr>
          <w:trHeight w:val="575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B728B" w14:textId="77777777" w:rsidR="008E5C66" w:rsidRPr="007276A6" w:rsidRDefault="008E5C66" w:rsidP="00173B00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7276A6">
              <w:rPr>
                <w:rFonts w:ascii="Times New Roman" w:hAnsi="Times New Roman" w:cs="Times New Roman"/>
                <w:lang w:val="en-US"/>
              </w:rPr>
              <w:t>IsSuccess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C5FECA" w14:textId="77777777" w:rsidR="008E5C66" w:rsidRPr="007276A6" w:rsidRDefault="008E5C66" w:rsidP="00173B00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7276A6">
              <w:rPr>
                <w:rFonts w:ascii="Times New Roman" w:hAnsi="Times New Roman" w:cs="Times New Roman"/>
                <w:lang w:val="en-US"/>
              </w:rPr>
              <w:t>Boolean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C3904" w14:textId="77777777" w:rsidR="008E5C66" w:rsidRPr="007276A6" w:rsidRDefault="008E5C66" w:rsidP="00173B00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7276A6">
              <w:rPr>
                <w:rFonts w:ascii="Times New Roman" w:hAnsi="Times New Roman" w:cs="Times New Roman"/>
                <w:lang w:val="en-US"/>
              </w:rPr>
              <w:t>Успешен или нет запрос</w:t>
            </w:r>
          </w:p>
        </w:tc>
      </w:tr>
      <w:tr w:rsidR="008E5C66" w:rsidRPr="004F4A10" w14:paraId="50FB53F9" w14:textId="77777777" w:rsidTr="00E818C8">
        <w:trPr>
          <w:trHeight w:val="575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A1022" w14:textId="77777777" w:rsidR="008E5C66" w:rsidRPr="007276A6" w:rsidRDefault="008E5C66" w:rsidP="00173B00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7276A6">
              <w:rPr>
                <w:rFonts w:ascii="Times New Roman" w:hAnsi="Times New Roman" w:cs="Times New Roman"/>
                <w:lang w:val="en-US"/>
              </w:rPr>
              <w:t>ErrorText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9E615" w14:textId="5337223B" w:rsidR="008E5C66" w:rsidRPr="007276A6" w:rsidRDefault="00032709" w:rsidP="00173B00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C8587" w14:textId="77777777" w:rsidR="008E5C66" w:rsidRPr="00D31A5E" w:rsidRDefault="008E5C66" w:rsidP="00173B00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 w:rsidRPr="00D31A5E">
              <w:rPr>
                <w:rFonts w:ascii="Times New Roman" w:hAnsi="Times New Roman" w:cs="Times New Roman"/>
              </w:rPr>
              <w:t>Сообщение с ошибкой, если запрос не успешен</w:t>
            </w:r>
          </w:p>
        </w:tc>
      </w:tr>
    </w:tbl>
    <w:p w14:paraId="54D15FAE" w14:textId="77777777" w:rsidR="008E5C66" w:rsidRDefault="008E5C66" w:rsidP="008E5C66">
      <w:pPr>
        <w:spacing w:after="0" w:line="240" w:lineRule="auto"/>
      </w:pPr>
    </w:p>
    <w:p w14:paraId="7F508972" w14:textId="77777777" w:rsidR="008E5C66" w:rsidRPr="008E5C66" w:rsidRDefault="008E5C66" w:rsidP="00BB57CA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8E5C66">
        <w:rPr>
          <w:sz w:val="24"/>
          <w:szCs w:val="24"/>
        </w:rPr>
        <w:t>Получение данных об организационной структуре</w:t>
      </w:r>
    </w:p>
    <w:p w14:paraId="4FB5E88D" w14:textId="2AC91874" w:rsidR="008E5C66" w:rsidRDefault="00D64B86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О</w:t>
      </w:r>
      <w:r w:rsidR="008E5C66" w:rsidRPr="00867C8B">
        <w:rPr>
          <w:szCs w:val="28"/>
          <w:lang w:eastAsia="ru-RU"/>
        </w:rPr>
        <w:t>рганизация</w:t>
      </w:r>
      <w:r w:rsidR="008E5C66">
        <w:t xml:space="preserve"> получения данных из модуля</w:t>
      </w:r>
      <w:r w:rsidR="008E5C66" w:rsidRPr="00111F4A">
        <w:t xml:space="preserve"> </w:t>
      </w:r>
      <w:r w:rsidR="008E5C66" w:rsidRPr="000673B2">
        <w:t>HR</w:t>
      </w:r>
      <w:r w:rsidR="008E5C66">
        <w:t xml:space="preserve"> и обработка их на Портале </w:t>
      </w:r>
      <w:r>
        <w:t xml:space="preserve">реализованы </w:t>
      </w:r>
      <w:r w:rsidR="008E5C66">
        <w:t>посредством веб-сервиса, который запускается в модуле</w:t>
      </w:r>
      <w:r w:rsidR="008E5C66" w:rsidRPr="00111F4A">
        <w:t xml:space="preserve"> </w:t>
      </w:r>
      <w:r w:rsidR="008E5C66" w:rsidRPr="000673B2">
        <w:t>HR</w:t>
      </w:r>
      <w:r w:rsidR="008E5C66">
        <w:t xml:space="preserve"> при изменении, удалении, создании элементов организационной структуры. </w:t>
      </w:r>
    </w:p>
    <w:p w14:paraId="10A75918" w14:textId="7FBBF267" w:rsidR="008E5C66" w:rsidRDefault="008E5C66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lastRenderedPageBreak/>
        <w:t>Реализация</w:t>
      </w:r>
      <w:r>
        <w:t xml:space="preserve"> веб-сервиса выполнена силами Исполнителя, а реализация вызова методов веб-сервиса при определенных событиях в модуле </w:t>
      </w:r>
      <w:r w:rsidRPr="008E5C66">
        <w:t>HR</w:t>
      </w:r>
      <w:r w:rsidRPr="00E01D27">
        <w:t xml:space="preserve"> </w:t>
      </w:r>
      <w:r>
        <w:t>силами Заказчика.</w:t>
      </w:r>
    </w:p>
    <w:p w14:paraId="7F11A876" w14:textId="77777777" w:rsidR="008E5C66" w:rsidRPr="008E5C66" w:rsidRDefault="008E5C66" w:rsidP="008E5C66">
      <w:pPr>
        <w:pStyle w:val="tgtextbasicjustify"/>
        <w:spacing w:before="60" w:after="60" w:line="240" w:lineRule="auto"/>
        <w:ind w:firstLine="0"/>
        <w:rPr>
          <w:i/>
        </w:rPr>
      </w:pPr>
      <w:r w:rsidRPr="008E5C66">
        <w:rPr>
          <w:i/>
        </w:rPr>
        <w:t>Первоначальная загрузка данных об организационной структуре</w:t>
      </w:r>
    </w:p>
    <w:p w14:paraId="0142B960" w14:textId="77777777" w:rsidR="006E41A0" w:rsidRDefault="006E41A0" w:rsidP="006E41A0">
      <w:pPr>
        <w:pStyle w:val="aff4"/>
      </w:pPr>
      <w:r>
        <w:t>Название метода: SetAllUnitsHr</w:t>
      </w:r>
    </w:p>
    <w:p w14:paraId="77CE3F49" w14:textId="77777777" w:rsidR="006E41A0" w:rsidRDefault="006E41A0" w:rsidP="006E41A0">
      <w:pPr>
        <w:pStyle w:val="aff4"/>
      </w:pPr>
      <w:r>
        <w:t>Входные данные: XML</w:t>
      </w:r>
    </w:p>
    <w:p w14:paraId="11CBB3D2" w14:textId="77777777" w:rsidR="006E41A0" w:rsidRDefault="006E41A0" w:rsidP="006E41A0">
      <w:pPr>
        <w:pStyle w:val="aff4"/>
      </w:pPr>
      <w:r>
        <w:t>Выходные данные: Result</w:t>
      </w:r>
    </w:p>
    <w:p w14:paraId="560C0B33" w14:textId="4EBE4AD1" w:rsidR="008E5C66" w:rsidRDefault="008E5C66" w:rsidP="006E41A0">
      <w:pPr>
        <w:pStyle w:val="aff4"/>
      </w:pPr>
      <w:r>
        <w:t>Описание: Данный метод вызывается для получения данных обо всех актуальных элементах организационной структуры на дату загрузки данных.</w:t>
      </w:r>
    </w:p>
    <w:p w14:paraId="2716926C" w14:textId="77777777" w:rsidR="008E5C66" w:rsidRPr="008E5C66" w:rsidRDefault="008E5C66" w:rsidP="008E5C66">
      <w:pPr>
        <w:pStyle w:val="tgtextbasicjustify"/>
        <w:spacing w:before="60" w:after="60" w:line="240" w:lineRule="auto"/>
        <w:ind w:firstLine="0"/>
        <w:rPr>
          <w:i/>
        </w:rPr>
      </w:pPr>
      <w:r w:rsidRPr="008E5C66">
        <w:rPr>
          <w:i/>
        </w:rPr>
        <w:t>Добавление одного подразделения</w:t>
      </w:r>
    </w:p>
    <w:p w14:paraId="27FC0C7B" w14:textId="77777777" w:rsidR="008E5C66" w:rsidRPr="00C43237" w:rsidRDefault="008E5C66" w:rsidP="008E5C66">
      <w:pPr>
        <w:spacing w:after="0" w:line="240" w:lineRule="auto"/>
        <w:rPr>
          <w:lang w:eastAsia="ru-RU"/>
        </w:rPr>
      </w:pPr>
      <w:r>
        <w:rPr>
          <w:lang w:eastAsia="ru-RU"/>
        </w:rPr>
        <w:t>Название метода</w:t>
      </w:r>
      <w:r w:rsidRPr="009170BA">
        <w:rPr>
          <w:lang w:eastAsia="ru-RU"/>
        </w:rPr>
        <w:t>:</w:t>
      </w:r>
      <w:r>
        <w:rPr>
          <w:lang w:eastAsia="ru-RU"/>
        </w:rPr>
        <w:t xml:space="preserve"> </w:t>
      </w:r>
      <w:r>
        <w:rPr>
          <w:lang w:val="en-US" w:eastAsia="ru-RU"/>
        </w:rPr>
        <w:t>CreateUnit</w:t>
      </w:r>
    </w:p>
    <w:p w14:paraId="0B779CF5" w14:textId="21C9EAAB" w:rsidR="008E5C66" w:rsidRPr="00E318EA" w:rsidRDefault="008E5C66" w:rsidP="008E5C66">
      <w:pPr>
        <w:spacing w:after="0" w:line="240" w:lineRule="auto"/>
        <w:rPr>
          <w:lang w:eastAsia="ru-RU"/>
        </w:rPr>
      </w:pPr>
      <w:r>
        <w:rPr>
          <w:lang w:eastAsia="ru-RU"/>
        </w:rPr>
        <w:t>Входные данные</w:t>
      </w:r>
      <w:r w:rsidRPr="009170BA">
        <w:rPr>
          <w:lang w:eastAsia="ru-RU"/>
        </w:rPr>
        <w:t>:</w:t>
      </w:r>
      <w:r>
        <w:rPr>
          <w:lang w:eastAsia="ru-RU"/>
        </w:rPr>
        <w:t xml:space="preserve"> </w:t>
      </w:r>
      <w:r w:rsidR="006E41A0" w:rsidRPr="00A75EE5">
        <w:rPr>
          <w:lang w:val="en-US" w:eastAsia="ru-RU"/>
        </w:rPr>
        <w:t>XML</w:t>
      </w:r>
    </w:p>
    <w:p w14:paraId="06CD276B" w14:textId="77777777" w:rsidR="008E5C66" w:rsidRPr="00E03319" w:rsidRDefault="008E5C66" w:rsidP="008E5C66">
      <w:pPr>
        <w:spacing w:after="0" w:line="240" w:lineRule="auto"/>
        <w:rPr>
          <w:lang w:eastAsia="ru-RU"/>
        </w:rPr>
      </w:pPr>
      <w:r>
        <w:rPr>
          <w:lang w:eastAsia="ru-RU"/>
        </w:rPr>
        <w:t>Выходные данные</w:t>
      </w:r>
      <w:r w:rsidRPr="009170BA">
        <w:rPr>
          <w:lang w:eastAsia="ru-RU"/>
        </w:rPr>
        <w:t>:</w:t>
      </w:r>
      <w:r>
        <w:rPr>
          <w:lang w:eastAsia="ru-RU"/>
        </w:rPr>
        <w:t xml:space="preserve"> </w:t>
      </w:r>
      <w:r>
        <w:rPr>
          <w:lang w:val="en-US" w:eastAsia="ru-RU"/>
        </w:rPr>
        <w:t>Result</w:t>
      </w:r>
    </w:p>
    <w:p w14:paraId="076DE122" w14:textId="77777777" w:rsidR="008E5C66" w:rsidRPr="0084767F" w:rsidRDefault="008E5C66" w:rsidP="008E5C66">
      <w:pPr>
        <w:spacing w:after="0" w:line="240" w:lineRule="auto"/>
      </w:pPr>
      <w:r>
        <w:t xml:space="preserve">Описание: </w:t>
      </w:r>
      <w:r w:rsidRPr="0084767F">
        <w:t xml:space="preserve">Данный метод вызывается </w:t>
      </w:r>
      <w:r>
        <w:t>в модуле</w:t>
      </w:r>
      <w:r w:rsidRPr="003068C6">
        <w:t xml:space="preserve"> </w:t>
      </w:r>
      <w:r>
        <w:rPr>
          <w:lang w:val="en-US"/>
        </w:rPr>
        <w:t>HR</w:t>
      </w:r>
      <w:r w:rsidRPr="003068C6">
        <w:t xml:space="preserve"> </w:t>
      </w:r>
      <w:r>
        <w:t>при</w:t>
      </w:r>
      <w:r w:rsidRPr="0084767F">
        <w:t xml:space="preserve"> добавлени</w:t>
      </w:r>
      <w:r>
        <w:t>и</w:t>
      </w:r>
      <w:r w:rsidRPr="00C43237">
        <w:t xml:space="preserve"> </w:t>
      </w:r>
      <w:r>
        <w:t>подразделения.</w:t>
      </w:r>
      <w:r w:rsidRPr="00A33735">
        <w:t xml:space="preserve"> </w:t>
      </w:r>
    </w:p>
    <w:p w14:paraId="1D627DBE" w14:textId="77777777" w:rsidR="008E5C66" w:rsidRDefault="008E5C66" w:rsidP="008E5C66">
      <w:pPr>
        <w:pStyle w:val="tgtextbasicjustify"/>
        <w:spacing w:before="60" w:after="60" w:line="240" w:lineRule="auto"/>
        <w:ind w:firstLine="0"/>
      </w:pPr>
      <w:r w:rsidRPr="008E5C66">
        <w:rPr>
          <w:i/>
        </w:rPr>
        <w:t>Удаление одного подразделения</w:t>
      </w:r>
    </w:p>
    <w:p w14:paraId="667E91D3" w14:textId="58AEC104" w:rsidR="008E5C66" w:rsidRPr="0021458F" w:rsidRDefault="008E5C66" w:rsidP="008E5C66">
      <w:pPr>
        <w:spacing w:after="0" w:line="240" w:lineRule="auto"/>
      </w:pPr>
      <w:r>
        <w:t>Название метода</w:t>
      </w:r>
      <w:r w:rsidRPr="0021458F">
        <w:t>:</w:t>
      </w:r>
      <w:r w:rsidR="00D64B86">
        <w:t xml:space="preserve"> </w:t>
      </w:r>
      <w:r>
        <w:rPr>
          <w:lang w:val="en-US"/>
        </w:rPr>
        <w:t>DeleteUnit</w:t>
      </w:r>
    </w:p>
    <w:p w14:paraId="20AD4783" w14:textId="731E5689" w:rsidR="008E5C66" w:rsidRPr="00E318EA" w:rsidRDefault="008E5C66" w:rsidP="008E5C66">
      <w:pPr>
        <w:spacing w:after="0" w:line="240" w:lineRule="auto"/>
        <w:rPr>
          <w:lang w:eastAsia="ru-RU"/>
        </w:rPr>
      </w:pPr>
      <w:r>
        <w:t>Входные данные</w:t>
      </w:r>
      <w:r w:rsidRPr="0021458F">
        <w:rPr>
          <w:lang w:eastAsia="ru-RU"/>
        </w:rPr>
        <w:t xml:space="preserve">: </w:t>
      </w:r>
      <w:r w:rsidR="006E41A0" w:rsidRPr="00A75EE5">
        <w:rPr>
          <w:lang w:val="en-US" w:eastAsia="ru-RU"/>
        </w:rPr>
        <w:t>XML</w:t>
      </w:r>
    </w:p>
    <w:p w14:paraId="329D29BC" w14:textId="77777777" w:rsidR="008E5C66" w:rsidRPr="00E318EA" w:rsidRDefault="008E5C66" w:rsidP="008E5C66">
      <w:pPr>
        <w:spacing w:after="0" w:line="240" w:lineRule="auto"/>
      </w:pPr>
      <w:r>
        <w:rPr>
          <w:lang w:eastAsia="ru-RU"/>
        </w:rPr>
        <w:t>Выходные данные</w:t>
      </w:r>
      <w:r w:rsidRPr="00E318EA">
        <w:rPr>
          <w:lang w:eastAsia="ru-RU"/>
        </w:rPr>
        <w:t>:</w:t>
      </w:r>
      <w:r>
        <w:rPr>
          <w:lang w:eastAsia="ru-RU"/>
        </w:rPr>
        <w:t xml:space="preserve"> </w:t>
      </w:r>
      <w:r>
        <w:rPr>
          <w:lang w:val="en-US" w:eastAsia="ru-RU"/>
        </w:rPr>
        <w:t>Result</w:t>
      </w:r>
    </w:p>
    <w:p w14:paraId="5256CD2A" w14:textId="77777777" w:rsidR="008E5C66" w:rsidRDefault="008E5C66" w:rsidP="008E5C66">
      <w:pPr>
        <w:shd w:val="clear" w:color="auto" w:fill="FFFFFF" w:themeFill="background1"/>
        <w:spacing w:after="0" w:line="240" w:lineRule="auto"/>
      </w:pPr>
      <w:r>
        <w:t xml:space="preserve">Описание: </w:t>
      </w:r>
      <w:r w:rsidRPr="00C43237">
        <w:rPr>
          <w:shd w:val="clear" w:color="auto" w:fill="FFFFFF" w:themeFill="background1"/>
        </w:rPr>
        <w:t xml:space="preserve">Данный метод вызывается в модуле </w:t>
      </w:r>
      <w:r w:rsidRPr="00C43237">
        <w:rPr>
          <w:shd w:val="clear" w:color="auto" w:fill="FFFFFF" w:themeFill="background1"/>
          <w:lang w:val="en-US"/>
        </w:rPr>
        <w:t>HR</w:t>
      </w:r>
      <w:r w:rsidRPr="00C43237">
        <w:rPr>
          <w:shd w:val="clear" w:color="auto" w:fill="FFFFFF" w:themeFill="background1"/>
        </w:rPr>
        <w:t xml:space="preserve"> при</w:t>
      </w:r>
      <w:r>
        <w:rPr>
          <w:shd w:val="clear" w:color="auto" w:fill="FFFFFF" w:themeFill="background1"/>
        </w:rPr>
        <w:t xml:space="preserve"> выставлении</w:t>
      </w:r>
      <w:r w:rsidRPr="00C43237">
        <w:rPr>
          <w:shd w:val="clear" w:color="auto" w:fill="FFFFFF" w:themeFill="background1"/>
        </w:rPr>
        <w:t xml:space="preserve"> </w:t>
      </w:r>
      <w:r>
        <w:rPr>
          <w:shd w:val="clear" w:color="auto" w:fill="FFFFFF" w:themeFill="background1"/>
        </w:rPr>
        <w:t xml:space="preserve">отметки на </w:t>
      </w:r>
      <w:r w:rsidRPr="00C43237">
        <w:rPr>
          <w:shd w:val="clear" w:color="auto" w:fill="FFFFFF" w:themeFill="background1"/>
        </w:rPr>
        <w:t>удалени</w:t>
      </w:r>
      <w:r>
        <w:rPr>
          <w:shd w:val="clear" w:color="auto" w:fill="FFFFFF" w:themeFill="background1"/>
        </w:rPr>
        <w:t>е</w:t>
      </w:r>
      <w:r w:rsidRPr="00C43237">
        <w:rPr>
          <w:shd w:val="clear" w:color="auto" w:fill="FFFFFF" w:themeFill="background1"/>
        </w:rPr>
        <w:t xml:space="preserve"> подразделения.</w:t>
      </w:r>
    </w:p>
    <w:p w14:paraId="6709A31D" w14:textId="77777777" w:rsidR="008E5C66" w:rsidRPr="008E5C66" w:rsidRDefault="008E5C66" w:rsidP="008E5C66">
      <w:pPr>
        <w:pStyle w:val="tgtextbasicjustify"/>
        <w:spacing w:before="60" w:after="60" w:line="240" w:lineRule="auto"/>
        <w:ind w:firstLine="0"/>
        <w:rPr>
          <w:i/>
        </w:rPr>
      </w:pPr>
      <w:r w:rsidRPr="008E5C66">
        <w:rPr>
          <w:i/>
        </w:rPr>
        <w:t>Обновление подразделения</w:t>
      </w:r>
    </w:p>
    <w:p w14:paraId="77C38E16" w14:textId="77777777" w:rsidR="008E5C66" w:rsidRPr="006869B6" w:rsidRDefault="008E5C66" w:rsidP="008E5C66">
      <w:pPr>
        <w:spacing w:after="0" w:line="240" w:lineRule="auto"/>
        <w:rPr>
          <w:lang w:eastAsia="ru-RU"/>
        </w:rPr>
      </w:pPr>
      <w:r>
        <w:rPr>
          <w:lang w:eastAsia="ru-RU"/>
        </w:rPr>
        <w:t>Название метода</w:t>
      </w:r>
      <w:r w:rsidRPr="009170BA">
        <w:rPr>
          <w:lang w:eastAsia="ru-RU"/>
        </w:rPr>
        <w:t>:</w:t>
      </w:r>
      <w:r>
        <w:rPr>
          <w:lang w:eastAsia="ru-RU"/>
        </w:rPr>
        <w:t xml:space="preserve"> Update</w:t>
      </w:r>
      <w:r>
        <w:rPr>
          <w:lang w:val="en-US" w:eastAsia="ru-RU"/>
        </w:rPr>
        <w:t>Unit</w:t>
      </w:r>
    </w:p>
    <w:p w14:paraId="242EDA2E" w14:textId="7EF52BC4" w:rsidR="008E5C66" w:rsidRPr="006869B6" w:rsidRDefault="008E5C66" w:rsidP="008E5C66">
      <w:pPr>
        <w:spacing w:after="0" w:line="240" w:lineRule="auto"/>
        <w:rPr>
          <w:lang w:eastAsia="ru-RU"/>
        </w:rPr>
      </w:pPr>
      <w:r>
        <w:rPr>
          <w:lang w:eastAsia="ru-RU"/>
        </w:rPr>
        <w:t>Входные данные</w:t>
      </w:r>
      <w:r w:rsidRPr="009170BA">
        <w:rPr>
          <w:lang w:eastAsia="ru-RU"/>
        </w:rPr>
        <w:t>:</w:t>
      </w:r>
      <w:r>
        <w:rPr>
          <w:lang w:eastAsia="ru-RU"/>
        </w:rPr>
        <w:t xml:space="preserve"> </w:t>
      </w:r>
      <w:r w:rsidR="006E41A0" w:rsidRPr="00A75EE5">
        <w:rPr>
          <w:lang w:val="en-US" w:eastAsia="ru-RU"/>
        </w:rPr>
        <w:t>XML</w:t>
      </w:r>
    </w:p>
    <w:p w14:paraId="3474D7AD" w14:textId="77777777" w:rsidR="008E5C66" w:rsidRPr="00E03319" w:rsidRDefault="008E5C66" w:rsidP="008E5C66">
      <w:pPr>
        <w:spacing w:after="0" w:line="240" w:lineRule="auto"/>
        <w:rPr>
          <w:lang w:eastAsia="ru-RU"/>
        </w:rPr>
      </w:pPr>
      <w:r>
        <w:rPr>
          <w:lang w:eastAsia="ru-RU"/>
        </w:rPr>
        <w:t>Выходные данные</w:t>
      </w:r>
      <w:r w:rsidRPr="009170BA">
        <w:rPr>
          <w:lang w:eastAsia="ru-RU"/>
        </w:rPr>
        <w:t>:</w:t>
      </w:r>
      <w:r>
        <w:rPr>
          <w:lang w:eastAsia="ru-RU"/>
        </w:rPr>
        <w:t xml:space="preserve"> </w:t>
      </w:r>
      <w:r>
        <w:rPr>
          <w:lang w:val="en-US" w:eastAsia="ru-RU"/>
        </w:rPr>
        <w:t>Result</w:t>
      </w:r>
    </w:p>
    <w:p w14:paraId="0182CDD6" w14:textId="77777777" w:rsidR="008E5C66" w:rsidRPr="00A27A2A" w:rsidRDefault="008E5C66" w:rsidP="008E5C66">
      <w:pPr>
        <w:spacing w:after="0" w:line="240" w:lineRule="auto"/>
      </w:pPr>
      <w:r>
        <w:t xml:space="preserve">Описание: </w:t>
      </w:r>
      <w:r w:rsidRPr="00A27A2A">
        <w:t xml:space="preserve">Данный метод вызывается </w:t>
      </w:r>
      <w:r>
        <w:t>в модуле</w:t>
      </w:r>
      <w:r w:rsidRPr="003068C6">
        <w:t xml:space="preserve"> </w:t>
      </w:r>
      <w:r>
        <w:rPr>
          <w:lang w:val="en-US"/>
        </w:rPr>
        <w:t>HR</w:t>
      </w:r>
      <w:r w:rsidRPr="003068C6">
        <w:t xml:space="preserve"> </w:t>
      </w:r>
      <w:r>
        <w:t>при</w:t>
      </w:r>
      <w:r w:rsidRPr="00A27A2A">
        <w:t xml:space="preserve"> обновлени</w:t>
      </w:r>
      <w:r>
        <w:t>и</w:t>
      </w:r>
      <w:r w:rsidRPr="00A27A2A">
        <w:t xml:space="preserve"> </w:t>
      </w:r>
      <w:r>
        <w:t>подразделения.</w:t>
      </w:r>
    </w:p>
    <w:p w14:paraId="121F30E2" w14:textId="77777777" w:rsidR="008E5C66" w:rsidRPr="008E5C66" w:rsidRDefault="008E5C66" w:rsidP="00BB57CA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8E5C66">
        <w:rPr>
          <w:sz w:val="24"/>
          <w:szCs w:val="24"/>
        </w:rPr>
        <w:t>Описание типов данных</w:t>
      </w:r>
    </w:p>
    <w:p w14:paraId="51A31309" w14:textId="77777777" w:rsidR="008E5C66" w:rsidRPr="008E5C66" w:rsidRDefault="008E5C66" w:rsidP="008E5C66">
      <w:pPr>
        <w:pStyle w:val="tgtextbasicjustify"/>
        <w:spacing w:before="60" w:after="60" w:line="240" w:lineRule="auto"/>
        <w:ind w:firstLine="0"/>
        <w:rPr>
          <w:i/>
        </w:rPr>
      </w:pPr>
      <w:r w:rsidRPr="008E5C66">
        <w:rPr>
          <w:i/>
        </w:rPr>
        <w:t>UnitsHR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47"/>
        <w:gridCol w:w="3090"/>
        <w:gridCol w:w="3714"/>
      </w:tblGrid>
      <w:tr w:rsidR="008E5C66" w:rsidRPr="004F4A10" w14:paraId="325A3550" w14:textId="77777777" w:rsidTr="00E818C8">
        <w:trPr>
          <w:trHeight w:val="332"/>
          <w:tblHeader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1E29CE" w14:textId="77777777" w:rsidR="008E5C66" w:rsidRPr="00A35CE7" w:rsidRDefault="008E5C66" w:rsidP="00A35CE7">
            <w:pPr>
              <w:pStyle w:val="aff7"/>
              <w:spacing w:line="240" w:lineRule="auto"/>
              <w:jc w:val="center"/>
            </w:pPr>
            <w:r w:rsidRPr="00A35CE7">
              <w:t>Наименование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36AACA" w14:textId="77777777" w:rsidR="008E5C66" w:rsidRPr="00A35CE7" w:rsidRDefault="008E5C66" w:rsidP="00A35CE7">
            <w:pPr>
              <w:pStyle w:val="aff7"/>
              <w:spacing w:line="240" w:lineRule="auto"/>
              <w:jc w:val="center"/>
            </w:pPr>
            <w:r w:rsidRPr="00A35CE7">
              <w:t>Тип данных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42D10A" w14:textId="77777777" w:rsidR="008E5C66" w:rsidRPr="00A35CE7" w:rsidRDefault="008E5C66" w:rsidP="00A35CE7">
            <w:pPr>
              <w:pStyle w:val="aff7"/>
              <w:spacing w:line="240" w:lineRule="auto"/>
              <w:jc w:val="center"/>
            </w:pPr>
            <w:r w:rsidRPr="00A35CE7">
              <w:t>Комментарий</w:t>
            </w:r>
          </w:p>
        </w:tc>
      </w:tr>
      <w:tr w:rsidR="008E5C66" w:rsidRPr="004F4A10" w14:paraId="0421DEFD" w14:textId="77777777" w:rsidTr="00E818C8">
        <w:trPr>
          <w:trHeight w:val="340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C1F3F" w14:textId="77777777" w:rsidR="008E5C66" w:rsidRPr="004F4A10" w:rsidRDefault="008E5C66" w:rsidP="00173B00">
            <w:pPr>
              <w:spacing w:after="0" w:line="240" w:lineRule="auto"/>
              <w:ind w:firstLine="0"/>
              <w:rPr>
                <w:lang w:val="en-US"/>
              </w:rPr>
            </w:pPr>
            <w:r>
              <w:rPr>
                <w:lang w:val="en-US"/>
              </w:rPr>
              <w:t>UnitsHR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77DEA" w14:textId="77777777" w:rsidR="008E5C66" w:rsidRPr="004F4A10" w:rsidRDefault="008E5C66" w:rsidP="00173B00">
            <w:pPr>
              <w:spacing w:after="0" w:line="240" w:lineRule="auto"/>
              <w:ind w:firstLine="0"/>
            </w:pPr>
            <w:r w:rsidRPr="004F4A10">
              <w:t xml:space="preserve">Коллекция </w:t>
            </w:r>
            <w:r>
              <w:rPr>
                <w:lang w:val="en-US"/>
              </w:rPr>
              <w:t>UnitHR</w:t>
            </w:r>
          </w:p>
        </w:tc>
        <w:tc>
          <w:tcPr>
            <w:tcW w:w="3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766588" w14:textId="77777777" w:rsidR="008E5C66" w:rsidRPr="006E35C8" w:rsidRDefault="008E5C66" w:rsidP="00173B00">
            <w:pPr>
              <w:spacing w:after="0" w:line="240" w:lineRule="auto"/>
              <w:ind w:firstLine="0"/>
              <w:rPr>
                <w:lang w:val="en-US"/>
              </w:rPr>
            </w:pPr>
            <w:r w:rsidRPr="004F4A10">
              <w:t>Коллекция</w:t>
            </w:r>
            <w:r>
              <w:t xml:space="preserve"> подразделений</w:t>
            </w:r>
          </w:p>
        </w:tc>
      </w:tr>
    </w:tbl>
    <w:p w14:paraId="22743574" w14:textId="77777777" w:rsidR="008E5C66" w:rsidRPr="008E5C66" w:rsidRDefault="008E5C66" w:rsidP="008E5C66">
      <w:pPr>
        <w:pStyle w:val="tgtextbasicjustify"/>
        <w:spacing w:before="60" w:after="60" w:line="240" w:lineRule="auto"/>
        <w:ind w:firstLine="0"/>
        <w:rPr>
          <w:i/>
        </w:rPr>
      </w:pPr>
      <w:r w:rsidRPr="008E5C66">
        <w:rPr>
          <w:i/>
        </w:rPr>
        <w:t>UnitHR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7"/>
        <w:gridCol w:w="3041"/>
        <w:gridCol w:w="3756"/>
      </w:tblGrid>
      <w:tr w:rsidR="008E5C66" w:rsidRPr="00F73612" w14:paraId="1D5FACE4" w14:textId="77777777" w:rsidTr="00E818C8">
        <w:trPr>
          <w:trHeight w:val="300"/>
          <w:tblHeader/>
        </w:trPr>
        <w:tc>
          <w:tcPr>
            <w:tcW w:w="1363" w:type="pct"/>
            <w:shd w:val="clear" w:color="auto" w:fill="auto"/>
            <w:noWrap/>
            <w:vAlign w:val="center"/>
            <w:hideMark/>
          </w:tcPr>
          <w:p w14:paraId="5F3356B1" w14:textId="77777777" w:rsidR="008E5C66" w:rsidRPr="00475DB2" w:rsidRDefault="008E5C66" w:rsidP="00173B00">
            <w:pPr>
              <w:pStyle w:val="aff7"/>
              <w:spacing w:line="240" w:lineRule="auto"/>
              <w:jc w:val="center"/>
            </w:pPr>
            <w:r w:rsidRPr="006D0A88">
              <w:t>Наименование</w:t>
            </w:r>
          </w:p>
        </w:tc>
        <w:tc>
          <w:tcPr>
            <w:tcW w:w="1627" w:type="pct"/>
            <w:shd w:val="clear" w:color="auto" w:fill="auto"/>
            <w:vAlign w:val="center"/>
            <w:hideMark/>
          </w:tcPr>
          <w:p w14:paraId="4F919CF1" w14:textId="77777777" w:rsidR="008E5C66" w:rsidRPr="00475DB2" w:rsidRDefault="008E5C66" w:rsidP="00173B00">
            <w:pPr>
              <w:pStyle w:val="aff7"/>
              <w:spacing w:line="240" w:lineRule="auto"/>
              <w:jc w:val="center"/>
            </w:pPr>
            <w:r w:rsidRPr="00475DB2">
              <w:t xml:space="preserve">Тип </w:t>
            </w:r>
            <w:r>
              <w:t>данных</w:t>
            </w:r>
          </w:p>
        </w:tc>
        <w:tc>
          <w:tcPr>
            <w:tcW w:w="2010" w:type="pct"/>
            <w:shd w:val="clear" w:color="auto" w:fill="auto"/>
            <w:vAlign w:val="center"/>
          </w:tcPr>
          <w:p w14:paraId="203E9ED2" w14:textId="77777777" w:rsidR="008E5C66" w:rsidRPr="00475DB2" w:rsidRDefault="008E5C66" w:rsidP="00173B00">
            <w:pPr>
              <w:pStyle w:val="aff7"/>
              <w:spacing w:line="240" w:lineRule="auto"/>
              <w:jc w:val="center"/>
            </w:pPr>
            <w:r w:rsidRPr="00475DB2">
              <w:t>Описание</w:t>
            </w:r>
          </w:p>
        </w:tc>
      </w:tr>
      <w:tr w:rsidR="008E5C66" w:rsidRPr="00F73612" w14:paraId="68F3973C" w14:textId="77777777" w:rsidTr="00E818C8">
        <w:trPr>
          <w:trHeight w:val="191"/>
        </w:trPr>
        <w:tc>
          <w:tcPr>
            <w:tcW w:w="1363" w:type="pct"/>
            <w:shd w:val="clear" w:color="auto" w:fill="auto"/>
            <w:noWrap/>
            <w:vAlign w:val="center"/>
          </w:tcPr>
          <w:p w14:paraId="7A786F0E" w14:textId="77777777" w:rsidR="008E5C66" w:rsidRPr="00E36ACC" w:rsidRDefault="008E5C66" w:rsidP="00173B00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E36ACC">
              <w:rPr>
                <w:rFonts w:ascii="Times New Roman" w:hAnsi="Times New Roman" w:cs="Times New Roman"/>
                <w:lang w:val="en-US"/>
              </w:rPr>
              <w:t>UnitId</w:t>
            </w:r>
          </w:p>
        </w:tc>
        <w:tc>
          <w:tcPr>
            <w:tcW w:w="1627" w:type="pct"/>
            <w:shd w:val="clear" w:color="auto" w:fill="auto"/>
            <w:vAlign w:val="center"/>
          </w:tcPr>
          <w:p w14:paraId="7949702E" w14:textId="1DBC0DFF" w:rsidR="008E5C66" w:rsidRPr="00E36ACC" w:rsidRDefault="00032709" w:rsidP="00173B00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Целое число</w:t>
            </w:r>
          </w:p>
        </w:tc>
        <w:tc>
          <w:tcPr>
            <w:tcW w:w="2010" w:type="pct"/>
          </w:tcPr>
          <w:p w14:paraId="11619DE8" w14:textId="77777777" w:rsidR="008E5C66" w:rsidRPr="00E36ACC" w:rsidRDefault="008E5C66" w:rsidP="00173B00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 w:rsidRPr="00E36ACC">
              <w:rPr>
                <w:rFonts w:ascii="Times New Roman" w:hAnsi="Times New Roman" w:cs="Times New Roman"/>
              </w:rPr>
              <w:t>Идентификатор подразделения</w:t>
            </w:r>
          </w:p>
        </w:tc>
      </w:tr>
      <w:tr w:rsidR="008E5C66" w:rsidRPr="00F73612" w14:paraId="35AADDC8" w14:textId="77777777" w:rsidTr="00E818C8">
        <w:trPr>
          <w:trHeight w:val="191"/>
        </w:trPr>
        <w:tc>
          <w:tcPr>
            <w:tcW w:w="1363" w:type="pct"/>
            <w:shd w:val="clear" w:color="auto" w:fill="auto"/>
            <w:noWrap/>
            <w:vAlign w:val="center"/>
            <w:hideMark/>
          </w:tcPr>
          <w:p w14:paraId="63FDBD59" w14:textId="77777777" w:rsidR="008E5C66" w:rsidRPr="00E36ACC" w:rsidRDefault="008E5C66" w:rsidP="00173B00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 w:rsidRPr="00E36ACC">
              <w:rPr>
                <w:rFonts w:ascii="Times New Roman" w:hAnsi="Times New Roman" w:cs="Times New Roman"/>
              </w:rPr>
              <w:t>ParentUnitId</w:t>
            </w:r>
          </w:p>
        </w:tc>
        <w:tc>
          <w:tcPr>
            <w:tcW w:w="1627" w:type="pct"/>
            <w:shd w:val="clear" w:color="auto" w:fill="auto"/>
            <w:vAlign w:val="center"/>
            <w:hideMark/>
          </w:tcPr>
          <w:p w14:paraId="1855F665" w14:textId="6F00E4E2" w:rsidR="008E5C66" w:rsidRPr="00E36ACC" w:rsidRDefault="00032709" w:rsidP="00173B00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Целое число</w:t>
            </w:r>
          </w:p>
        </w:tc>
        <w:tc>
          <w:tcPr>
            <w:tcW w:w="2010" w:type="pct"/>
          </w:tcPr>
          <w:p w14:paraId="34DA4C38" w14:textId="77777777" w:rsidR="008E5C66" w:rsidRPr="00E36ACC" w:rsidRDefault="008E5C66" w:rsidP="00173B00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 w:rsidRPr="00E36ACC">
              <w:rPr>
                <w:rFonts w:ascii="Times New Roman" w:hAnsi="Times New Roman" w:cs="Times New Roman"/>
              </w:rPr>
              <w:t>Идентификатор вышестоящего подразделения</w:t>
            </w:r>
          </w:p>
        </w:tc>
      </w:tr>
      <w:tr w:rsidR="008E5C66" w:rsidRPr="00F73612" w14:paraId="322499BA" w14:textId="77777777" w:rsidTr="00E818C8">
        <w:trPr>
          <w:trHeight w:val="191"/>
        </w:trPr>
        <w:tc>
          <w:tcPr>
            <w:tcW w:w="1363" w:type="pct"/>
            <w:shd w:val="clear" w:color="auto" w:fill="auto"/>
            <w:noWrap/>
            <w:vAlign w:val="center"/>
          </w:tcPr>
          <w:p w14:paraId="770B0889" w14:textId="77777777" w:rsidR="008E5C66" w:rsidRPr="00E36ACC" w:rsidRDefault="008E5C66" w:rsidP="00173B00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 w:rsidRPr="00E36ACC">
              <w:rPr>
                <w:rFonts w:ascii="Times New Roman" w:hAnsi="Times New Roman" w:cs="Times New Roman"/>
              </w:rPr>
              <w:t>FullName</w:t>
            </w:r>
          </w:p>
        </w:tc>
        <w:tc>
          <w:tcPr>
            <w:tcW w:w="1627" w:type="pct"/>
            <w:shd w:val="clear" w:color="auto" w:fill="auto"/>
            <w:vAlign w:val="center"/>
          </w:tcPr>
          <w:p w14:paraId="7D536986" w14:textId="13EFBF1A" w:rsidR="008E5C66" w:rsidRPr="00E36ACC" w:rsidRDefault="00032709" w:rsidP="00173B00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2010" w:type="pct"/>
          </w:tcPr>
          <w:p w14:paraId="04044054" w14:textId="77777777" w:rsidR="008E5C66" w:rsidRPr="00E36ACC" w:rsidRDefault="008E5C66" w:rsidP="00173B00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 w:rsidRPr="00E36ACC">
              <w:rPr>
                <w:rFonts w:ascii="Times New Roman" w:hAnsi="Times New Roman" w:cs="Times New Roman"/>
              </w:rPr>
              <w:t>Полное наименование подразделения</w:t>
            </w:r>
          </w:p>
        </w:tc>
      </w:tr>
      <w:tr w:rsidR="008E5C66" w:rsidRPr="00F73612" w14:paraId="425ED48E" w14:textId="77777777" w:rsidTr="00E818C8">
        <w:trPr>
          <w:trHeight w:val="191"/>
        </w:trPr>
        <w:tc>
          <w:tcPr>
            <w:tcW w:w="1363" w:type="pct"/>
            <w:shd w:val="clear" w:color="auto" w:fill="auto"/>
            <w:noWrap/>
            <w:vAlign w:val="center"/>
          </w:tcPr>
          <w:p w14:paraId="412A4BC9" w14:textId="77777777" w:rsidR="008E5C66" w:rsidRPr="00E36ACC" w:rsidRDefault="008E5C66" w:rsidP="00173B00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 w:rsidRPr="00E36ACC">
              <w:rPr>
                <w:rFonts w:ascii="Times New Roman" w:hAnsi="Times New Roman" w:cs="Times New Roman"/>
              </w:rPr>
              <w:t>ShortName</w:t>
            </w:r>
          </w:p>
        </w:tc>
        <w:tc>
          <w:tcPr>
            <w:tcW w:w="1627" w:type="pct"/>
            <w:shd w:val="clear" w:color="auto" w:fill="auto"/>
            <w:vAlign w:val="center"/>
          </w:tcPr>
          <w:p w14:paraId="0EAA4859" w14:textId="120F7B7E" w:rsidR="008E5C66" w:rsidRPr="00E36ACC" w:rsidRDefault="00032709" w:rsidP="00173B00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2010" w:type="pct"/>
          </w:tcPr>
          <w:p w14:paraId="35A62825" w14:textId="77777777" w:rsidR="008E5C66" w:rsidRPr="00E36ACC" w:rsidRDefault="008E5C66" w:rsidP="00173B00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 w:rsidRPr="00E36ACC">
              <w:rPr>
                <w:rFonts w:ascii="Times New Roman" w:hAnsi="Times New Roman" w:cs="Times New Roman"/>
              </w:rPr>
              <w:t>Краткое наименование подразделения</w:t>
            </w:r>
          </w:p>
        </w:tc>
      </w:tr>
      <w:tr w:rsidR="008E5C66" w:rsidRPr="00F73612" w14:paraId="02F65EB7" w14:textId="77777777" w:rsidTr="00E818C8">
        <w:trPr>
          <w:trHeight w:val="191"/>
        </w:trPr>
        <w:tc>
          <w:tcPr>
            <w:tcW w:w="1363" w:type="pct"/>
            <w:shd w:val="clear" w:color="auto" w:fill="auto"/>
            <w:noWrap/>
            <w:vAlign w:val="center"/>
          </w:tcPr>
          <w:p w14:paraId="4B0D1F81" w14:textId="77777777" w:rsidR="008E5C66" w:rsidRPr="00E36ACC" w:rsidRDefault="008E5C66" w:rsidP="00173B00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 w:rsidRPr="00E36ACC">
              <w:rPr>
                <w:rFonts w:ascii="Times New Roman" w:hAnsi="Times New Roman" w:cs="Times New Roman"/>
              </w:rPr>
              <w:t>ManagerId</w:t>
            </w:r>
          </w:p>
        </w:tc>
        <w:tc>
          <w:tcPr>
            <w:tcW w:w="1627" w:type="pct"/>
            <w:shd w:val="clear" w:color="auto" w:fill="auto"/>
            <w:vAlign w:val="center"/>
          </w:tcPr>
          <w:p w14:paraId="517E827C" w14:textId="5903AF92" w:rsidR="008E5C66" w:rsidRPr="00E36ACC" w:rsidRDefault="00032709" w:rsidP="00173B00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Целое число</w:t>
            </w:r>
          </w:p>
        </w:tc>
        <w:tc>
          <w:tcPr>
            <w:tcW w:w="2010" w:type="pct"/>
          </w:tcPr>
          <w:p w14:paraId="7D60BB17" w14:textId="77777777" w:rsidR="008E5C66" w:rsidRPr="00E36ACC" w:rsidRDefault="008E5C66" w:rsidP="00173B00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 w:rsidRPr="00E36ACC">
              <w:rPr>
                <w:rFonts w:ascii="Times New Roman" w:hAnsi="Times New Roman" w:cs="Times New Roman"/>
              </w:rPr>
              <w:t>Табельный номер руководителя</w:t>
            </w:r>
          </w:p>
        </w:tc>
      </w:tr>
      <w:tr w:rsidR="006E41A0" w:rsidRPr="00F73612" w14:paraId="74E80219" w14:textId="77777777" w:rsidTr="00ED35CC">
        <w:trPr>
          <w:trHeight w:val="191"/>
        </w:trPr>
        <w:tc>
          <w:tcPr>
            <w:tcW w:w="1363" w:type="pct"/>
            <w:shd w:val="clear" w:color="auto" w:fill="auto"/>
            <w:noWrap/>
          </w:tcPr>
          <w:p w14:paraId="2CDA2F97" w14:textId="17A9A5AC" w:rsidR="006E41A0" w:rsidRPr="00E36ACC" w:rsidRDefault="006E41A0" w:rsidP="006E41A0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 w:rsidRPr="006E41A0">
              <w:rPr>
                <w:rFonts w:ascii="Times New Roman" w:hAnsi="Times New Roman" w:cs="Times New Roman"/>
              </w:rPr>
              <w:t>DIndex</w:t>
            </w:r>
          </w:p>
        </w:tc>
        <w:tc>
          <w:tcPr>
            <w:tcW w:w="1627" w:type="pct"/>
            <w:shd w:val="clear" w:color="auto" w:fill="auto"/>
          </w:tcPr>
          <w:p w14:paraId="49608EBE" w14:textId="0CD21B4F" w:rsidR="006E41A0" w:rsidRPr="006E41A0" w:rsidRDefault="006E41A0" w:rsidP="006E41A0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 w:rsidRPr="006E41A0">
              <w:rPr>
                <w:rFonts w:ascii="Times New Roman" w:hAnsi="Times New Roman" w:cs="Times New Roman"/>
              </w:rPr>
              <w:t>String(255)</w:t>
            </w:r>
          </w:p>
        </w:tc>
        <w:tc>
          <w:tcPr>
            <w:tcW w:w="2010" w:type="pct"/>
          </w:tcPr>
          <w:p w14:paraId="1850F587" w14:textId="347F6DF2" w:rsidR="006E41A0" w:rsidRPr="00E36ACC" w:rsidRDefault="006E41A0" w:rsidP="006E41A0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 w:rsidRPr="006E41A0">
              <w:rPr>
                <w:rFonts w:ascii="Times New Roman" w:hAnsi="Times New Roman" w:cs="Times New Roman"/>
              </w:rPr>
              <w:t>Индекс дела</w:t>
            </w:r>
          </w:p>
        </w:tc>
      </w:tr>
    </w:tbl>
    <w:p w14:paraId="409C419C" w14:textId="77777777" w:rsidR="008E5C66" w:rsidRPr="008E5C66" w:rsidRDefault="008E5C66" w:rsidP="008E5C66">
      <w:pPr>
        <w:pStyle w:val="tgtextbasicjustify"/>
        <w:spacing w:before="60" w:after="60" w:line="240" w:lineRule="auto"/>
        <w:ind w:firstLine="0"/>
        <w:rPr>
          <w:i/>
        </w:rPr>
      </w:pPr>
      <w:r w:rsidRPr="008E5C66">
        <w:rPr>
          <w:i/>
        </w:rPr>
        <w:t>Result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47"/>
        <w:gridCol w:w="3090"/>
        <w:gridCol w:w="3827"/>
      </w:tblGrid>
      <w:tr w:rsidR="008E5C66" w:rsidRPr="004F4A10" w14:paraId="2F2F2FD3" w14:textId="77777777" w:rsidTr="006E41A0">
        <w:trPr>
          <w:trHeight w:val="20"/>
          <w:tblHeader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8DE12E" w14:textId="77777777" w:rsidR="008E5C66" w:rsidRPr="004F4A10" w:rsidRDefault="008E5C66" w:rsidP="00173B00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6D0A88">
              <w:t>Наименование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047494" w14:textId="77777777" w:rsidR="008E5C66" w:rsidRPr="004F4A10" w:rsidRDefault="008E5C66" w:rsidP="00173B00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6D0A88">
              <w:t>Тип данных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F94DED" w14:textId="77777777" w:rsidR="008E5C66" w:rsidRPr="004F4A10" w:rsidRDefault="008E5C66" w:rsidP="00173B00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6D0A88">
              <w:t>Комментарий</w:t>
            </w:r>
          </w:p>
        </w:tc>
      </w:tr>
      <w:tr w:rsidR="008E5C66" w:rsidRPr="004F4A10" w14:paraId="03FDB206" w14:textId="77777777" w:rsidTr="006E41A0">
        <w:trPr>
          <w:trHeight w:val="20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A8A5E" w14:textId="77777777" w:rsidR="008E5C66" w:rsidRPr="007276A6" w:rsidRDefault="008E5C66" w:rsidP="00173B00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7276A6">
              <w:rPr>
                <w:rFonts w:ascii="Times New Roman" w:hAnsi="Times New Roman" w:cs="Times New Roman"/>
                <w:lang w:val="en-US"/>
              </w:rPr>
              <w:t>IsSuccess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B1464" w14:textId="77777777" w:rsidR="008E5C66" w:rsidRPr="007276A6" w:rsidRDefault="008E5C66" w:rsidP="00173B00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7276A6">
              <w:rPr>
                <w:rFonts w:ascii="Times New Roman" w:hAnsi="Times New Roman" w:cs="Times New Roman"/>
                <w:lang w:val="en-US"/>
              </w:rPr>
              <w:t>Boolean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9E471" w14:textId="77777777" w:rsidR="008E5C66" w:rsidRPr="007276A6" w:rsidRDefault="008E5C66" w:rsidP="00173B00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7276A6">
              <w:rPr>
                <w:rFonts w:ascii="Times New Roman" w:hAnsi="Times New Roman" w:cs="Times New Roman"/>
                <w:lang w:val="en-US"/>
              </w:rPr>
              <w:t>Успешен или нет запрос</w:t>
            </w:r>
          </w:p>
        </w:tc>
      </w:tr>
      <w:tr w:rsidR="008E5C66" w:rsidRPr="004F4A10" w14:paraId="2B7AAF19" w14:textId="77777777" w:rsidTr="006E41A0">
        <w:trPr>
          <w:trHeight w:val="20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3441B" w14:textId="77777777" w:rsidR="008E5C66" w:rsidRPr="007276A6" w:rsidRDefault="008E5C66" w:rsidP="00173B00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 w:rsidRPr="007276A6">
              <w:rPr>
                <w:rFonts w:ascii="Times New Roman" w:hAnsi="Times New Roman" w:cs="Times New Roman"/>
                <w:lang w:val="en-US"/>
              </w:rPr>
              <w:t>ErrorText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894EE" w14:textId="068D1DF6" w:rsidR="008E5C66" w:rsidRPr="007276A6" w:rsidRDefault="00032709" w:rsidP="00173B00">
            <w:pPr>
              <w:pStyle w:val="00"/>
              <w:spacing w:before="0" w:after="0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62F20" w14:textId="77777777" w:rsidR="008E5C66" w:rsidRPr="00D31A5E" w:rsidRDefault="008E5C66" w:rsidP="00173B00">
            <w:pPr>
              <w:pStyle w:val="00"/>
              <w:spacing w:before="0" w:after="0"/>
              <w:rPr>
                <w:rFonts w:ascii="Times New Roman" w:hAnsi="Times New Roman" w:cs="Times New Roman"/>
              </w:rPr>
            </w:pPr>
            <w:r w:rsidRPr="00D31A5E">
              <w:rPr>
                <w:rFonts w:ascii="Times New Roman" w:hAnsi="Times New Roman" w:cs="Times New Roman"/>
              </w:rPr>
              <w:t>Сообщение с ошибкой, если запрос не успешен</w:t>
            </w:r>
          </w:p>
        </w:tc>
      </w:tr>
    </w:tbl>
    <w:p w14:paraId="62C26246" w14:textId="04587B43" w:rsidR="008E5C66" w:rsidRDefault="008E5C66" w:rsidP="00995063">
      <w:pPr>
        <w:pStyle w:val="aff4"/>
      </w:pPr>
    </w:p>
    <w:p w14:paraId="1B50ACC8" w14:textId="60345F3A" w:rsidR="00E64E27" w:rsidRPr="00633C51" w:rsidRDefault="00E64E27" w:rsidP="00BB57CA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88" w:name="_Ref424058102"/>
      <w:bookmarkStart w:id="89" w:name="_Toc465336143"/>
      <w:r w:rsidRPr="00633C51">
        <w:rPr>
          <w:sz w:val="24"/>
          <w:szCs w:val="24"/>
        </w:rPr>
        <w:lastRenderedPageBreak/>
        <w:t xml:space="preserve">Интеграция с </w:t>
      </w:r>
      <w:r w:rsidR="00497F7F" w:rsidRPr="00633C51">
        <w:rPr>
          <w:sz w:val="24"/>
          <w:szCs w:val="24"/>
        </w:rPr>
        <w:t>модулем</w:t>
      </w:r>
      <w:r w:rsidRPr="00633C51">
        <w:rPr>
          <w:sz w:val="24"/>
          <w:szCs w:val="24"/>
        </w:rPr>
        <w:t xml:space="preserve"> DMS</w:t>
      </w:r>
      <w:bookmarkEnd w:id="88"/>
      <w:bookmarkEnd w:id="89"/>
    </w:p>
    <w:p w14:paraId="0101485B" w14:textId="77777777" w:rsidR="00E64E27" w:rsidRPr="00633C51" w:rsidRDefault="00E64E27" w:rsidP="00BB57CA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633C51">
        <w:rPr>
          <w:sz w:val="24"/>
          <w:szCs w:val="24"/>
        </w:rPr>
        <w:t>Описание взаимодействия</w:t>
      </w:r>
    </w:p>
    <w:p w14:paraId="54B436B2" w14:textId="684F5892" w:rsidR="009F0F2B" w:rsidRPr="00633C51" w:rsidRDefault="002E7294" w:rsidP="00995063">
      <w:pPr>
        <w:pStyle w:val="aff4"/>
      </w:pPr>
      <w:r>
        <w:t>О</w:t>
      </w:r>
      <w:r w:rsidR="009F0F2B" w:rsidRPr="00633C51">
        <w:t xml:space="preserve">рганизация получения данных из </w:t>
      </w:r>
      <w:r w:rsidR="00497F7F" w:rsidRPr="00633C51">
        <w:t>модуля</w:t>
      </w:r>
      <w:r w:rsidR="009F0F2B" w:rsidRPr="00633C51">
        <w:t xml:space="preserve"> DMS </w:t>
      </w:r>
      <w:r>
        <w:t xml:space="preserve">реализована </w:t>
      </w:r>
      <w:r w:rsidR="009F0F2B" w:rsidRPr="00633C51">
        <w:t>посредством веб-сервиса, который запускается в SAP DMS при изменении, удалении, создании</w:t>
      </w:r>
      <w:r w:rsidR="00D719C2" w:rsidRPr="00633C51">
        <w:t xml:space="preserve"> доверенности</w:t>
      </w:r>
      <w:r w:rsidR="009F0F2B" w:rsidRPr="00633C51">
        <w:t xml:space="preserve">. </w:t>
      </w:r>
    </w:p>
    <w:p w14:paraId="7C29B1B2" w14:textId="4BE71EB4" w:rsidR="00533A86" w:rsidRPr="00633C51" w:rsidRDefault="00533A86" w:rsidP="00995063">
      <w:pPr>
        <w:pStyle w:val="aff4"/>
      </w:pPr>
      <w:r w:rsidRPr="00633C51">
        <w:t xml:space="preserve">Полученные из модуля DMS доверенности и информация о них публикуются в разделе «Доверенности» в </w:t>
      </w:r>
      <w:r w:rsidR="00E81C7E" w:rsidRPr="00633C51">
        <w:t>Б</w:t>
      </w:r>
      <w:r w:rsidRPr="00633C51">
        <w:t>иблиотеке документов.</w:t>
      </w:r>
    </w:p>
    <w:p w14:paraId="36BD4CE4" w14:textId="77777777" w:rsidR="004B2697" w:rsidRPr="00633C51" w:rsidRDefault="004B2697" w:rsidP="00BB57CA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633C51">
        <w:rPr>
          <w:sz w:val="24"/>
          <w:szCs w:val="24"/>
        </w:rPr>
        <w:t>Описание методов интеграции</w:t>
      </w:r>
    </w:p>
    <w:p w14:paraId="173B8FBC" w14:textId="4667D85B" w:rsidR="004B2697" w:rsidRPr="00633C51" w:rsidRDefault="004B2697" w:rsidP="00DA0F99">
      <w:pPr>
        <w:pStyle w:val="tgtextbasicjustify"/>
        <w:spacing w:before="60" w:after="60" w:line="240" w:lineRule="auto"/>
        <w:ind w:firstLine="0"/>
        <w:rPr>
          <w:i/>
        </w:rPr>
      </w:pPr>
      <w:r w:rsidRPr="00633C51">
        <w:rPr>
          <w:i/>
        </w:rPr>
        <w:t>Первоначальная загрузка данных</w:t>
      </w:r>
      <w:r w:rsidR="00E81C7E" w:rsidRPr="00633C51">
        <w:rPr>
          <w:i/>
        </w:rPr>
        <w:t>:</w:t>
      </w:r>
    </w:p>
    <w:p w14:paraId="41EF495B" w14:textId="77777777" w:rsidR="006E41A0" w:rsidRDefault="006E41A0" w:rsidP="006E41A0">
      <w:pPr>
        <w:pStyle w:val="aff4"/>
      </w:pPr>
      <w:r>
        <w:t>Название метода: SetAllProcuration.</w:t>
      </w:r>
    </w:p>
    <w:p w14:paraId="13DE0BF1" w14:textId="77777777" w:rsidR="006E41A0" w:rsidRDefault="006E41A0" w:rsidP="006E41A0">
      <w:pPr>
        <w:pStyle w:val="aff4"/>
      </w:pPr>
      <w:r>
        <w:t>Входные данные: XML.</w:t>
      </w:r>
    </w:p>
    <w:p w14:paraId="676F291D" w14:textId="487CD4E6" w:rsidR="004B2697" w:rsidRPr="00633C51" w:rsidRDefault="006E41A0" w:rsidP="006E41A0">
      <w:pPr>
        <w:pStyle w:val="aff4"/>
      </w:pPr>
      <w:r>
        <w:t>Выходные данные: Result</w:t>
      </w:r>
      <w:r w:rsidR="00E81C7E" w:rsidRPr="00633C51">
        <w:t>.</w:t>
      </w:r>
    </w:p>
    <w:p w14:paraId="2E892610" w14:textId="77777777" w:rsidR="004B2697" w:rsidRPr="004B2697" w:rsidRDefault="004B2697" w:rsidP="00995063">
      <w:pPr>
        <w:pStyle w:val="aff4"/>
      </w:pPr>
      <w:r w:rsidRPr="004B2697">
        <w:t>Описание: Данный метод вызывается для получения всех актуальных доверенностей на дату загрузки данных.</w:t>
      </w:r>
    </w:p>
    <w:p w14:paraId="5E85F633" w14:textId="18E3EB3C" w:rsidR="004B2697" w:rsidRPr="00E81C7E" w:rsidRDefault="004B2697" w:rsidP="00DA0F99">
      <w:pPr>
        <w:pStyle w:val="tgtextbasicjustify"/>
        <w:spacing w:before="60" w:after="60" w:line="240" w:lineRule="auto"/>
        <w:ind w:firstLine="0"/>
        <w:rPr>
          <w:i/>
        </w:rPr>
      </w:pPr>
      <w:r w:rsidRPr="00E81C7E">
        <w:rPr>
          <w:i/>
        </w:rPr>
        <w:t>Добавление/изменение доверенности</w:t>
      </w:r>
      <w:r w:rsidR="00E81C7E">
        <w:rPr>
          <w:i/>
        </w:rPr>
        <w:t>:</w:t>
      </w:r>
    </w:p>
    <w:p w14:paraId="5442D9D1" w14:textId="621249EF" w:rsidR="004B2697" w:rsidRPr="004B2697" w:rsidRDefault="004B2697" w:rsidP="00995063">
      <w:pPr>
        <w:pStyle w:val="aff4"/>
      </w:pPr>
      <w:r w:rsidRPr="004B2697">
        <w:t xml:space="preserve">Название метода: </w:t>
      </w:r>
      <w:r w:rsidRPr="00E81C7E">
        <w:t>CreateUpdate</w:t>
      </w:r>
      <w:r w:rsidRPr="004B2697">
        <w:t>Procuration</w:t>
      </w:r>
      <w:r w:rsidR="00E81C7E">
        <w:t>.</w:t>
      </w:r>
    </w:p>
    <w:p w14:paraId="23AB1838" w14:textId="17897361" w:rsidR="004B2697" w:rsidRPr="004B2697" w:rsidRDefault="004B2697" w:rsidP="00995063">
      <w:pPr>
        <w:pStyle w:val="aff4"/>
      </w:pPr>
      <w:r w:rsidRPr="004B2697">
        <w:t xml:space="preserve">Входные данные: </w:t>
      </w:r>
      <w:r w:rsidR="006E41A0" w:rsidRPr="00A75EE5">
        <w:rPr>
          <w:lang w:val="en-US"/>
        </w:rPr>
        <w:t>XML</w:t>
      </w:r>
      <w:r w:rsidR="006E41A0" w:rsidRPr="00A75EE5">
        <w:t>.</w:t>
      </w:r>
    </w:p>
    <w:p w14:paraId="75CCE865" w14:textId="2F0ADF01" w:rsidR="004B2697" w:rsidRPr="004B2697" w:rsidRDefault="004B2697" w:rsidP="00995063">
      <w:pPr>
        <w:pStyle w:val="aff4"/>
      </w:pPr>
      <w:r w:rsidRPr="004B2697">
        <w:t xml:space="preserve">Выходные данные: </w:t>
      </w:r>
      <w:r w:rsidRPr="00E81C7E">
        <w:t>Result</w:t>
      </w:r>
      <w:r w:rsidR="00E81C7E">
        <w:t>.</w:t>
      </w:r>
    </w:p>
    <w:p w14:paraId="50FC528B" w14:textId="293D0A63" w:rsidR="004B2697" w:rsidRPr="004B2697" w:rsidRDefault="004B2697" w:rsidP="00995063">
      <w:pPr>
        <w:pStyle w:val="aff4"/>
      </w:pPr>
      <w:r w:rsidRPr="004B2697">
        <w:t>Описание: Данный метод вызывается в модуле DMS при добавлении</w:t>
      </w:r>
      <w:r w:rsidR="00366B48">
        <w:t>/</w:t>
      </w:r>
      <w:r w:rsidRPr="004B2697">
        <w:t xml:space="preserve">обновлении доверенности. </w:t>
      </w:r>
    </w:p>
    <w:p w14:paraId="7AF76F0A" w14:textId="77777777" w:rsidR="004B2697" w:rsidRPr="00366B48" w:rsidRDefault="004B2697" w:rsidP="00BB57CA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366B48">
        <w:rPr>
          <w:sz w:val="24"/>
          <w:szCs w:val="24"/>
        </w:rPr>
        <w:t>Описание типов данных</w:t>
      </w:r>
    </w:p>
    <w:p w14:paraId="016BDCF4" w14:textId="77777777" w:rsidR="004B2697" w:rsidRDefault="004B2697" w:rsidP="00DA0F99">
      <w:pPr>
        <w:pStyle w:val="tgtextbasicjustify"/>
        <w:spacing w:before="60" w:after="60" w:line="240" w:lineRule="auto"/>
        <w:ind w:firstLine="0"/>
        <w:rPr>
          <w:i/>
        </w:rPr>
      </w:pPr>
      <w:r w:rsidRPr="00366B48">
        <w:rPr>
          <w:i/>
        </w:rPr>
        <w:t>Procurations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037"/>
        <w:gridCol w:w="3091"/>
        <w:gridCol w:w="4216"/>
      </w:tblGrid>
      <w:tr w:rsidR="004B2697" w:rsidRPr="00DA0F99" w14:paraId="0812F8C8" w14:textId="77777777" w:rsidTr="00A35CE7">
        <w:trPr>
          <w:trHeight w:val="190"/>
        </w:trPr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2083C1B" w14:textId="77777777" w:rsidR="004B2697" w:rsidRPr="00DA0F99" w:rsidRDefault="004B2697" w:rsidP="00366B48">
            <w:pPr>
              <w:spacing w:after="0" w:line="240" w:lineRule="auto"/>
              <w:ind w:firstLine="0"/>
              <w:jc w:val="center"/>
              <w:rPr>
                <w:b/>
                <w:szCs w:val="24"/>
              </w:rPr>
            </w:pPr>
            <w:r w:rsidRPr="00DA0F99">
              <w:rPr>
                <w:b/>
                <w:szCs w:val="24"/>
              </w:rPr>
              <w:t>Наименование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0F6ABE1" w14:textId="77777777" w:rsidR="004B2697" w:rsidRPr="00DA0F99" w:rsidRDefault="004B2697" w:rsidP="00366B48">
            <w:pPr>
              <w:spacing w:after="0" w:line="240" w:lineRule="auto"/>
              <w:ind w:firstLine="0"/>
              <w:jc w:val="center"/>
              <w:rPr>
                <w:b/>
                <w:szCs w:val="24"/>
              </w:rPr>
            </w:pPr>
            <w:r w:rsidRPr="00DA0F99">
              <w:rPr>
                <w:b/>
                <w:szCs w:val="24"/>
              </w:rPr>
              <w:t>Тип данных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22CB471" w14:textId="77777777" w:rsidR="004B2697" w:rsidRPr="00DA0F99" w:rsidRDefault="004B2697" w:rsidP="00366B48">
            <w:pPr>
              <w:spacing w:after="0" w:line="240" w:lineRule="auto"/>
              <w:ind w:firstLine="0"/>
              <w:jc w:val="center"/>
              <w:rPr>
                <w:b/>
                <w:szCs w:val="24"/>
              </w:rPr>
            </w:pPr>
            <w:r w:rsidRPr="00DA0F99">
              <w:rPr>
                <w:b/>
                <w:szCs w:val="24"/>
              </w:rPr>
              <w:t>Комментарий</w:t>
            </w:r>
          </w:p>
        </w:tc>
      </w:tr>
      <w:tr w:rsidR="004B2697" w:rsidRPr="004B2697" w14:paraId="0C3B1EE3" w14:textId="77777777" w:rsidTr="00A35CE7">
        <w:trPr>
          <w:trHeight w:val="321"/>
        </w:trPr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ADEC272" w14:textId="77777777" w:rsidR="004B2697" w:rsidRPr="004B2697" w:rsidRDefault="004B2697" w:rsidP="00366B48">
            <w:pPr>
              <w:spacing w:after="0" w:line="240" w:lineRule="auto"/>
              <w:ind w:firstLine="0"/>
              <w:jc w:val="left"/>
              <w:rPr>
                <w:rFonts w:eastAsia="Times New Roman"/>
                <w:szCs w:val="24"/>
                <w:lang w:eastAsia="ru-RU"/>
              </w:rPr>
            </w:pPr>
            <w:r w:rsidRPr="004B2697">
              <w:rPr>
                <w:rFonts w:eastAsia="Times New Roman"/>
                <w:szCs w:val="24"/>
                <w:lang w:eastAsia="ru-RU"/>
              </w:rPr>
              <w:t>Procurations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ED687EE" w14:textId="77777777" w:rsidR="004B2697" w:rsidRPr="004B2697" w:rsidRDefault="004B2697" w:rsidP="00366B48">
            <w:pPr>
              <w:spacing w:after="0" w:line="240" w:lineRule="auto"/>
              <w:ind w:firstLine="0"/>
              <w:jc w:val="left"/>
              <w:rPr>
                <w:rFonts w:eastAsia="Times New Roman"/>
                <w:szCs w:val="24"/>
                <w:lang w:eastAsia="ru-RU"/>
              </w:rPr>
            </w:pPr>
            <w:r w:rsidRPr="004B2697">
              <w:rPr>
                <w:rFonts w:eastAsia="Times New Roman"/>
                <w:szCs w:val="24"/>
                <w:lang w:eastAsia="ru-RU"/>
              </w:rPr>
              <w:t>Коллекция Procuration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7297359" w14:textId="77777777" w:rsidR="004B2697" w:rsidRPr="004B2697" w:rsidRDefault="004B2697" w:rsidP="00366B48">
            <w:pPr>
              <w:spacing w:after="0" w:line="240" w:lineRule="auto"/>
              <w:ind w:firstLine="0"/>
              <w:jc w:val="left"/>
              <w:rPr>
                <w:rFonts w:eastAsia="Times New Roman"/>
                <w:szCs w:val="24"/>
                <w:lang w:eastAsia="ru-RU"/>
              </w:rPr>
            </w:pPr>
            <w:r w:rsidRPr="004B2697">
              <w:rPr>
                <w:rFonts w:eastAsia="Times New Roman"/>
                <w:szCs w:val="24"/>
                <w:lang w:eastAsia="ru-RU"/>
              </w:rPr>
              <w:t>Коллекция доверенностей</w:t>
            </w:r>
          </w:p>
        </w:tc>
      </w:tr>
    </w:tbl>
    <w:p w14:paraId="531CA030" w14:textId="77777777" w:rsidR="004B2697" w:rsidRPr="00DA0F99" w:rsidRDefault="004B2697" w:rsidP="00DA0F99">
      <w:pPr>
        <w:pStyle w:val="tgtextbasicjustify"/>
        <w:spacing w:before="60" w:after="60" w:line="240" w:lineRule="auto"/>
        <w:ind w:firstLine="0"/>
        <w:rPr>
          <w:i/>
        </w:rPr>
      </w:pPr>
      <w:r w:rsidRPr="00DA0F99">
        <w:rPr>
          <w:i/>
        </w:rPr>
        <w:t>Procuration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2123"/>
        <w:gridCol w:w="3059"/>
        <w:gridCol w:w="4162"/>
      </w:tblGrid>
      <w:tr w:rsidR="004B2697" w:rsidRPr="004B2697" w14:paraId="13B67486" w14:textId="77777777" w:rsidTr="006E41A0">
        <w:trPr>
          <w:trHeight w:val="292"/>
        </w:trPr>
        <w:tc>
          <w:tcPr>
            <w:tcW w:w="2123" w:type="dxa"/>
            <w:shd w:val="clear" w:color="auto" w:fill="FFFFFF" w:themeFill="background1"/>
            <w:noWrap/>
            <w:vAlign w:val="center"/>
            <w:hideMark/>
          </w:tcPr>
          <w:p w14:paraId="0C3A3459" w14:textId="59FDF848" w:rsidR="004B2697" w:rsidRPr="004B2697" w:rsidRDefault="00EF1E12" w:rsidP="004B2697">
            <w:pPr>
              <w:spacing w:after="0" w:line="240" w:lineRule="auto"/>
              <w:ind w:firstLine="0"/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Поле</w:t>
            </w:r>
          </w:p>
        </w:tc>
        <w:tc>
          <w:tcPr>
            <w:tcW w:w="3059" w:type="dxa"/>
            <w:shd w:val="clear" w:color="auto" w:fill="FFFFFF" w:themeFill="background1"/>
            <w:vAlign w:val="center"/>
            <w:hideMark/>
          </w:tcPr>
          <w:p w14:paraId="2FF6E4D1" w14:textId="77777777" w:rsidR="004B2697" w:rsidRPr="004B2697" w:rsidRDefault="004B2697" w:rsidP="004B2697">
            <w:pPr>
              <w:spacing w:after="0" w:line="240" w:lineRule="auto"/>
              <w:ind w:firstLine="0"/>
              <w:jc w:val="center"/>
              <w:rPr>
                <w:b/>
                <w:szCs w:val="24"/>
              </w:rPr>
            </w:pPr>
            <w:r w:rsidRPr="004B2697">
              <w:rPr>
                <w:b/>
                <w:szCs w:val="24"/>
              </w:rPr>
              <w:t>Тип БД</w:t>
            </w:r>
          </w:p>
        </w:tc>
        <w:tc>
          <w:tcPr>
            <w:tcW w:w="4162" w:type="dxa"/>
            <w:shd w:val="clear" w:color="auto" w:fill="FFFFFF" w:themeFill="background1"/>
          </w:tcPr>
          <w:p w14:paraId="2DB4FF64" w14:textId="77777777" w:rsidR="004B2697" w:rsidRPr="004B2697" w:rsidRDefault="004B2697" w:rsidP="004B2697">
            <w:pPr>
              <w:spacing w:after="0" w:line="240" w:lineRule="auto"/>
              <w:ind w:firstLine="0"/>
              <w:jc w:val="center"/>
              <w:rPr>
                <w:b/>
                <w:szCs w:val="24"/>
              </w:rPr>
            </w:pPr>
            <w:r w:rsidRPr="004B2697">
              <w:rPr>
                <w:b/>
                <w:szCs w:val="24"/>
              </w:rPr>
              <w:t>Описание</w:t>
            </w:r>
          </w:p>
        </w:tc>
      </w:tr>
      <w:tr w:rsidR="004B2697" w:rsidRPr="004B2697" w14:paraId="4AF95EED" w14:textId="77777777" w:rsidTr="006E41A0">
        <w:trPr>
          <w:trHeight w:val="210"/>
        </w:trPr>
        <w:tc>
          <w:tcPr>
            <w:tcW w:w="2123" w:type="dxa"/>
            <w:shd w:val="clear" w:color="auto" w:fill="FFFFFF" w:themeFill="background1"/>
            <w:noWrap/>
            <w:vAlign w:val="center"/>
            <w:hideMark/>
          </w:tcPr>
          <w:p w14:paraId="59A1004F" w14:textId="77777777" w:rsidR="004B2697" w:rsidRPr="004B2697" w:rsidRDefault="004B2697" w:rsidP="004B2697">
            <w:pPr>
              <w:spacing w:after="0" w:line="240" w:lineRule="auto"/>
              <w:ind w:firstLine="0"/>
              <w:rPr>
                <w:rFonts w:eastAsia="Times New Roman"/>
                <w:szCs w:val="24"/>
                <w:lang w:eastAsia="ru-RU"/>
              </w:rPr>
            </w:pPr>
            <w:r w:rsidRPr="004B2697">
              <w:rPr>
                <w:rFonts w:eastAsia="Times New Roman"/>
                <w:color w:val="000000" w:themeColor="text1"/>
                <w:szCs w:val="24"/>
                <w:shd w:val="clear" w:color="auto" w:fill="FFFFFF"/>
                <w:lang w:val="en-US" w:eastAsia="ru-RU"/>
              </w:rPr>
              <w:t>P</w:t>
            </w:r>
            <w:r w:rsidRPr="004B2697">
              <w:rPr>
                <w:rFonts w:eastAsia="Times New Roman"/>
                <w:color w:val="000000" w:themeColor="text1"/>
                <w:szCs w:val="24"/>
                <w:shd w:val="clear" w:color="auto" w:fill="FFFFFF"/>
                <w:lang w:eastAsia="ru-RU"/>
              </w:rPr>
              <w:t>rocuration</w:t>
            </w:r>
            <w:r w:rsidRPr="004B2697">
              <w:rPr>
                <w:rFonts w:eastAsia="Times New Roman"/>
                <w:szCs w:val="24"/>
                <w:lang w:eastAsia="ru-RU"/>
              </w:rPr>
              <w:t>ID</w:t>
            </w:r>
          </w:p>
        </w:tc>
        <w:tc>
          <w:tcPr>
            <w:tcW w:w="3059" w:type="dxa"/>
            <w:shd w:val="clear" w:color="auto" w:fill="FFFFFF" w:themeFill="background1"/>
            <w:vAlign w:val="center"/>
            <w:hideMark/>
          </w:tcPr>
          <w:p w14:paraId="1095C96B" w14:textId="4E8A7F5D" w:rsidR="004B2697" w:rsidRPr="004B2697" w:rsidRDefault="00032709" w:rsidP="004B2697">
            <w:pPr>
              <w:spacing w:after="0" w:line="240" w:lineRule="auto"/>
              <w:ind w:firstLine="0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Целое число</w:t>
            </w:r>
          </w:p>
        </w:tc>
        <w:tc>
          <w:tcPr>
            <w:tcW w:w="4162" w:type="dxa"/>
            <w:shd w:val="clear" w:color="auto" w:fill="FFFFFF" w:themeFill="background1"/>
          </w:tcPr>
          <w:p w14:paraId="5D5CC4DE" w14:textId="77777777" w:rsidR="004B2697" w:rsidRPr="004B2697" w:rsidRDefault="004B2697" w:rsidP="00C127B2">
            <w:pPr>
              <w:spacing w:after="0" w:line="240" w:lineRule="auto"/>
              <w:ind w:firstLine="0"/>
              <w:jc w:val="left"/>
              <w:rPr>
                <w:rFonts w:eastAsia="Times New Roman"/>
                <w:szCs w:val="24"/>
                <w:lang w:eastAsia="ru-RU"/>
              </w:rPr>
            </w:pPr>
            <w:r w:rsidRPr="004B2697">
              <w:rPr>
                <w:rFonts w:eastAsia="Times New Roman"/>
                <w:szCs w:val="24"/>
                <w:lang w:eastAsia="ru-RU"/>
              </w:rPr>
              <w:t>Идентификатор доверенности</w:t>
            </w:r>
          </w:p>
        </w:tc>
      </w:tr>
      <w:tr w:rsidR="004B2697" w:rsidRPr="004B2697" w14:paraId="387C9901" w14:textId="77777777" w:rsidTr="006E41A0">
        <w:trPr>
          <w:trHeight w:val="186"/>
        </w:trPr>
        <w:tc>
          <w:tcPr>
            <w:tcW w:w="2123" w:type="dxa"/>
            <w:shd w:val="clear" w:color="auto" w:fill="FFFFFF" w:themeFill="background1"/>
            <w:noWrap/>
            <w:vAlign w:val="center"/>
          </w:tcPr>
          <w:p w14:paraId="5BBB819D" w14:textId="77777777" w:rsidR="004B2697" w:rsidRPr="004B2697" w:rsidRDefault="004B2697" w:rsidP="004B2697">
            <w:pPr>
              <w:spacing w:after="0" w:line="240" w:lineRule="auto"/>
              <w:ind w:firstLine="0"/>
              <w:rPr>
                <w:rFonts w:eastAsia="Times New Roman"/>
                <w:szCs w:val="24"/>
                <w:lang w:eastAsia="ru-RU"/>
              </w:rPr>
            </w:pPr>
            <w:r w:rsidRPr="004B2697">
              <w:rPr>
                <w:rFonts w:eastAsia="Times New Roman"/>
                <w:szCs w:val="24"/>
                <w:lang w:eastAsia="ru-RU"/>
              </w:rPr>
              <w:t>NumberProcuration</w:t>
            </w:r>
          </w:p>
        </w:tc>
        <w:tc>
          <w:tcPr>
            <w:tcW w:w="3059" w:type="dxa"/>
            <w:shd w:val="clear" w:color="auto" w:fill="FFFFFF" w:themeFill="background1"/>
            <w:vAlign w:val="center"/>
          </w:tcPr>
          <w:p w14:paraId="436843DE" w14:textId="4CE8CEF8" w:rsidR="004B2697" w:rsidRPr="004B2697" w:rsidRDefault="00032709" w:rsidP="004B2697">
            <w:pPr>
              <w:spacing w:after="0" w:line="240" w:lineRule="auto"/>
              <w:ind w:firstLine="0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Однострочный текст</w:t>
            </w:r>
          </w:p>
        </w:tc>
        <w:tc>
          <w:tcPr>
            <w:tcW w:w="4162" w:type="dxa"/>
            <w:shd w:val="clear" w:color="auto" w:fill="FFFFFF" w:themeFill="background1"/>
          </w:tcPr>
          <w:p w14:paraId="120081B4" w14:textId="77777777" w:rsidR="004B2697" w:rsidRPr="004B2697" w:rsidRDefault="004B2697" w:rsidP="00C127B2">
            <w:pPr>
              <w:spacing w:after="0" w:line="240" w:lineRule="auto"/>
              <w:ind w:firstLine="0"/>
              <w:jc w:val="left"/>
              <w:rPr>
                <w:rFonts w:eastAsia="Times New Roman"/>
                <w:szCs w:val="24"/>
                <w:lang w:eastAsia="ru-RU"/>
              </w:rPr>
            </w:pPr>
            <w:r w:rsidRPr="004B2697">
              <w:rPr>
                <w:rFonts w:eastAsia="Times New Roman"/>
                <w:szCs w:val="24"/>
                <w:lang w:eastAsia="ru-RU"/>
              </w:rPr>
              <w:t>Номер доверенности</w:t>
            </w:r>
          </w:p>
        </w:tc>
      </w:tr>
      <w:tr w:rsidR="004B2697" w:rsidRPr="004B2697" w14:paraId="0F231F7B" w14:textId="77777777" w:rsidTr="006E41A0">
        <w:trPr>
          <w:trHeight w:val="186"/>
        </w:trPr>
        <w:tc>
          <w:tcPr>
            <w:tcW w:w="2123" w:type="dxa"/>
            <w:shd w:val="clear" w:color="auto" w:fill="FFFFFF" w:themeFill="background1"/>
            <w:noWrap/>
            <w:vAlign w:val="center"/>
          </w:tcPr>
          <w:p w14:paraId="1F068133" w14:textId="77777777" w:rsidR="004B2697" w:rsidRPr="004B2697" w:rsidRDefault="004B2697" w:rsidP="004B2697">
            <w:pPr>
              <w:spacing w:after="0" w:line="240" w:lineRule="auto"/>
              <w:ind w:firstLine="0"/>
              <w:rPr>
                <w:rFonts w:eastAsia="Times New Roman"/>
                <w:szCs w:val="24"/>
                <w:lang w:eastAsia="ru-RU"/>
              </w:rPr>
            </w:pPr>
            <w:r w:rsidRPr="004B2697">
              <w:rPr>
                <w:rFonts w:eastAsia="Times New Roman"/>
                <w:szCs w:val="24"/>
                <w:lang w:eastAsia="ru-RU"/>
              </w:rPr>
              <w:t>DateIssuance</w:t>
            </w:r>
          </w:p>
        </w:tc>
        <w:tc>
          <w:tcPr>
            <w:tcW w:w="3059" w:type="dxa"/>
            <w:shd w:val="clear" w:color="auto" w:fill="FFFFFF" w:themeFill="background1"/>
            <w:vAlign w:val="center"/>
          </w:tcPr>
          <w:p w14:paraId="57974017" w14:textId="259E213F" w:rsidR="004B2697" w:rsidRPr="004B2697" w:rsidRDefault="00032709" w:rsidP="004B2697">
            <w:pPr>
              <w:spacing w:after="0" w:line="240" w:lineRule="auto"/>
              <w:ind w:firstLine="0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val="en-US" w:eastAsia="ru-RU"/>
              </w:rPr>
              <w:t>Дата</w:t>
            </w:r>
          </w:p>
        </w:tc>
        <w:tc>
          <w:tcPr>
            <w:tcW w:w="4162" w:type="dxa"/>
            <w:shd w:val="clear" w:color="auto" w:fill="FFFFFF" w:themeFill="background1"/>
          </w:tcPr>
          <w:p w14:paraId="6082A5E5" w14:textId="77777777" w:rsidR="004B2697" w:rsidRPr="004B2697" w:rsidRDefault="004B2697" w:rsidP="00C127B2">
            <w:pPr>
              <w:spacing w:after="0" w:line="240" w:lineRule="auto"/>
              <w:ind w:firstLine="0"/>
              <w:jc w:val="left"/>
              <w:rPr>
                <w:rFonts w:eastAsia="Times New Roman"/>
                <w:szCs w:val="24"/>
                <w:lang w:eastAsia="ru-RU"/>
              </w:rPr>
            </w:pPr>
            <w:r w:rsidRPr="004B2697">
              <w:rPr>
                <w:rFonts w:eastAsia="Times New Roman"/>
                <w:szCs w:val="24"/>
                <w:lang w:eastAsia="ru-RU"/>
              </w:rPr>
              <w:t>Дата выдачи</w:t>
            </w:r>
          </w:p>
        </w:tc>
      </w:tr>
      <w:tr w:rsidR="004B2697" w:rsidRPr="004B2697" w14:paraId="122C1C35" w14:textId="77777777" w:rsidTr="006E41A0">
        <w:trPr>
          <w:trHeight w:val="186"/>
        </w:trPr>
        <w:tc>
          <w:tcPr>
            <w:tcW w:w="2123" w:type="dxa"/>
            <w:shd w:val="clear" w:color="auto" w:fill="FFFFFF" w:themeFill="background1"/>
            <w:noWrap/>
            <w:vAlign w:val="center"/>
          </w:tcPr>
          <w:p w14:paraId="517B6AA1" w14:textId="77777777" w:rsidR="004B2697" w:rsidRPr="004B2697" w:rsidRDefault="004B2697" w:rsidP="004B2697">
            <w:pPr>
              <w:spacing w:after="0" w:line="240" w:lineRule="auto"/>
              <w:ind w:firstLine="0"/>
              <w:rPr>
                <w:rFonts w:eastAsia="Times New Roman"/>
                <w:szCs w:val="24"/>
                <w:lang w:eastAsia="ru-RU"/>
              </w:rPr>
            </w:pPr>
            <w:r w:rsidRPr="004B2697">
              <w:rPr>
                <w:rFonts w:eastAsia="Times New Roman"/>
                <w:szCs w:val="24"/>
                <w:lang w:eastAsia="ru-RU"/>
              </w:rPr>
              <w:t>DateEnd</w:t>
            </w:r>
          </w:p>
        </w:tc>
        <w:tc>
          <w:tcPr>
            <w:tcW w:w="3059" w:type="dxa"/>
            <w:shd w:val="clear" w:color="auto" w:fill="FFFFFF" w:themeFill="background1"/>
            <w:vAlign w:val="center"/>
          </w:tcPr>
          <w:p w14:paraId="06B67E21" w14:textId="23924C7C" w:rsidR="004B2697" w:rsidRPr="004B2697" w:rsidRDefault="00032709" w:rsidP="004B2697">
            <w:pPr>
              <w:spacing w:after="0" w:line="240" w:lineRule="auto"/>
              <w:ind w:firstLine="0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val="en-US" w:eastAsia="ru-RU"/>
              </w:rPr>
              <w:t>Дата</w:t>
            </w:r>
          </w:p>
        </w:tc>
        <w:tc>
          <w:tcPr>
            <w:tcW w:w="4162" w:type="dxa"/>
            <w:shd w:val="clear" w:color="auto" w:fill="FFFFFF" w:themeFill="background1"/>
          </w:tcPr>
          <w:p w14:paraId="22117116" w14:textId="77777777" w:rsidR="004B2697" w:rsidRPr="004B2697" w:rsidRDefault="004B2697" w:rsidP="00C127B2">
            <w:pPr>
              <w:spacing w:after="0" w:line="240" w:lineRule="auto"/>
              <w:ind w:firstLine="0"/>
              <w:jc w:val="left"/>
              <w:rPr>
                <w:rFonts w:eastAsia="Times New Roman"/>
                <w:szCs w:val="24"/>
                <w:lang w:eastAsia="ru-RU"/>
              </w:rPr>
            </w:pPr>
            <w:r w:rsidRPr="004B2697">
              <w:rPr>
                <w:rFonts w:eastAsia="Times New Roman"/>
                <w:szCs w:val="24"/>
                <w:lang w:eastAsia="ru-RU"/>
              </w:rPr>
              <w:t>Дата окончания действия</w:t>
            </w:r>
          </w:p>
        </w:tc>
      </w:tr>
      <w:tr w:rsidR="004B2697" w:rsidRPr="004B2697" w14:paraId="2A3F7028" w14:textId="77777777" w:rsidTr="006E41A0">
        <w:trPr>
          <w:trHeight w:val="186"/>
        </w:trPr>
        <w:tc>
          <w:tcPr>
            <w:tcW w:w="2123" w:type="dxa"/>
            <w:shd w:val="clear" w:color="auto" w:fill="FFFFFF" w:themeFill="background1"/>
            <w:noWrap/>
            <w:vAlign w:val="center"/>
          </w:tcPr>
          <w:p w14:paraId="4142CE1B" w14:textId="77777777" w:rsidR="004B2697" w:rsidRPr="004B2697" w:rsidRDefault="004B2697" w:rsidP="004B2697">
            <w:pPr>
              <w:spacing w:after="0" w:line="240" w:lineRule="auto"/>
              <w:ind w:firstLine="0"/>
              <w:rPr>
                <w:rFonts w:eastAsia="Times New Roman"/>
                <w:szCs w:val="24"/>
                <w:lang w:eastAsia="ru-RU"/>
              </w:rPr>
            </w:pPr>
            <w:r w:rsidRPr="004B2697">
              <w:rPr>
                <w:rFonts w:eastAsia="Times New Roman"/>
                <w:szCs w:val="24"/>
                <w:lang w:eastAsia="ru-RU"/>
              </w:rPr>
              <w:t>AssignedTo</w:t>
            </w:r>
          </w:p>
        </w:tc>
        <w:tc>
          <w:tcPr>
            <w:tcW w:w="3059" w:type="dxa"/>
            <w:shd w:val="clear" w:color="auto" w:fill="FFFFFF" w:themeFill="background1"/>
            <w:vAlign w:val="center"/>
          </w:tcPr>
          <w:p w14:paraId="3AE9CC22" w14:textId="60DC2497" w:rsidR="004B2697" w:rsidRPr="004B2697" w:rsidRDefault="00032709" w:rsidP="004B2697">
            <w:pPr>
              <w:spacing w:after="0" w:line="240" w:lineRule="auto"/>
              <w:ind w:firstLine="0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Однострочный текст</w:t>
            </w:r>
          </w:p>
        </w:tc>
        <w:tc>
          <w:tcPr>
            <w:tcW w:w="4162" w:type="dxa"/>
            <w:shd w:val="clear" w:color="auto" w:fill="FFFFFF" w:themeFill="background1"/>
          </w:tcPr>
          <w:p w14:paraId="36490487" w14:textId="77777777" w:rsidR="004B2697" w:rsidRPr="004B2697" w:rsidRDefault="004B2697" w:rsidP="00C127B2">
            <w:pPr>
              <w:spacing w:after="0" w:line="240" w:lineRule="auto"/>
              <w:ind w:firstLine="0"/>
              <w:jc w:val="left"/>
              <w:rPr>
                <w:rFonts w:eastAsia="Times New Roman"/>
                <w:szCs w:val="24"/>
                <w:lang w:eastAsia="ru-RU"/>
              </w:rPr>
            </w:pPr>
            <w:r w:rsidRPr="004B2697">
              <w:rPr>
                <w:rFonts w:eastAsia="Times New Roman"/>
                <w:szCs w:val="24"/>
                <w:lang w:eastAsia="ru-RU"/>
              </w:rPr>
              <w:t>Кому выдана</w:t>
            </w:r>
          </w:p>
        </w:tc>
      </w:tr>
      <w:tr w:rsidR="004B2697" w:rsidRPr="004B2697" w14:paraId="41FC5250" w14:textId="77777777" w:rsidTr="006E41A0">
        <w:trPr>
          <w:trHeight w:val="186"/>
        </w:trPr>
        <w:tc>
          <w:tcPr>
            <w:tcW w:w="2123" w:type="dxa"/>
            <w:shd w:val="clear" w:color="auto" w:fill="FFFFFF" w:themeFill="background1"/>
            <w:noWrap/>
            <w:vAlign w:val="center"/>
          </w:tcPr>
          <w:p w14:paraId="32EE7D62" w14:textId="77777777" w:rsidR="004B2697" w:rsidRPr="004B2697" w:rsidRDefault="004B2697" w:rsidP="004B2697">
            <w:pPr>
              <w:spacing w:after="0" w:line="240" w:lineRule="auto"/>
              <w:ind w:firstLine="0"/>
              <w:rPr>
                <w:rFonts w:eastAsia="Times New Roman"/>
                <w:szCs w:val="24"/>
                <w:lang w:eastAsia="ru-RU"/>
              </w:rPr>
            </w:pPr>
            <w:r w:rsidRPr="004B2697">
              <w:rPr>
                <w:rFonts w:eastAsia="Times New Roman"/>
                <w:szCs w:val="24"/>
                <w:lang w:val="en-US" w:eastAsia="ru-RU"/>
              </w:rPr>
              <w:t>ScanCopies</w:t>
            </w:r>
          </w:p>
        </w:tc>
        <w:tc>
          <w:tcPr>
            <w:tcW w:w="3059" w:type="dxa"/>
            <w:shd w:val="clear" w:color="auto" w:fill="FFFFFF" w:themeFill="background1"/>
            <w:vAlign w:val="center"/>
          </w:tcPr>
          <w:p w14:paraId="024CE64E" w14:textId="1230B157" w:rsidR="004B2697" w:rsidRPr="004B2697" w:rsidRDefault="00032709" w:rsidP="004B2697">
            <w:pPr>
              <w:spacing w:after="0" w:line="240" w:lineRule="auto"/>
              <w:ind w:firstLine="0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val="en-US" w:eastAsia="ru-RU"/>
              </w:rPr>
              <w:t>Число</w:t>
            </w:r>
          </w:p>
        </w:tc>
        <w:tc>
          <w:tcPr>
            <w:tcW w:w="4162" w:type="dxa"/>
            <w:shd w:val="clear" w:color="auto" w:fill="FFFFFF" w:themeFill="background1"/>
          </w:tcPr>
          <w:p w14:paraId="5B2BFFAC" w14:textId="77777777" w:rsidR="004B2697" w:rsidRPr="004B2697" w:rsidRDefault="004B2697" w:rsidP="00C127B2">
            <w:pPr>
              <w:spacing w:after="0" w:line="240" w:lineRule="auto"/>
              <w:ind w:firstLine="0"/>
              <w:jc w:val="left"/>
              <w:rPr>
                <w:rFonts w:eastAsia="Times New Roman"/>
                <w:szCs w:val="24"/>
                <w:lang w:val="en-US" w:eastAsia="ru-RU"/>
              </w:rPr>
            </w:pPr>
            <w:r w:rsidRPr="004B2697">
              <w:rPr>
                <w:rFonts w:eastAsia="Times New Roman"/>
                <w:szCs w:val="24"/>
                <w:lang w:eastAsia="ru-RU"/>
              </w:rPr>
              <w:t>Скан копия</w:t>
            </w:r>
          </w:p>
        </w:tc>
      </w:tr>
      <w:tr w:rsidR="006E41A0" w:rsidRPr="004B2697" w14:paraId="366FB230" w14:textId="77777777" w:rsidTr="006E41A0">
        <w:trPr>
          <w:trHeight w:val="186"/>
        </w:trPr>
        <w:tc>
          <w:tcPr>
            <w:tcW w:w="2123" w:type="dxa"/>
            <w:shd w:val="clear" w:color="auto" w:fill="FFFFFF" w:themeFill="background1"/>
            <w:noWrap/>
            <w:vAlign w:val="center"/>
          </w:tcPr>
          <w:p w14:paraId="1BCDF331" w14:textId="63B131D4" w:rsidR="006E41A0" w:rsidRPr="004B2697" w:rsidRDefault="006E41A0" w:rsidP="006E41A0">
            <w:pPr>
              <w:spacing w:after="0" w:line="240" w:lineRule="auto"/>
              <w:ind w:firstLine="0"/>
              <w:rPr>
                <w:rFonts w:eastAsia="Times New Roman"/>
                <w:szCs w:val="24"/>
                <w:lang w:val="en-US" w:eastAsia="ru-RU"/>
              </w:rPr>
            </w:pPr>
            <w:r w:rsidRPr="00A75EE5">
              <w:rPr>
                <w:rFonts w:eastAsia="Times New Roman"/>
                <w:szCs w:val="24"/>
                <w:lang w:val="en-US" w:eastAsia="ru-RU"/>
              </w:rPr>
              <w:t>FileName</w:t>
            </w:r>
          </w:p>
        </w:tc>
        <w:tc>
          <w:tcPr>
            <w:tcW w:w="3059" w:type="dxa"/>
            <w:shd w:val="clear" w:color="auto" w:fill="FFFFFF" w:themeFill="background1"/>
            <w:vAlign w:val="center"/>
          </w:tcPr>
          <w:p w14:paraId="46F7575F" w14:textId="756C7C76" w:rsidR="006E41A0" w:rsidRDefault="006E41A0" w:rsidP="006E41A0">
            <w:pPr>
              <w:spacing w:after="0" w:line="240" w:lineRule="auto"/>
              <w:ind w:firstLine="0"/>
              <w:rPr>
                <w:rFonts w:eastAsia="Times New Roman"/>
                <w:szCs w:val="24"/>
                <w:lang w:val="en-US" w:eastAsia="ru-RU"/>
              </w:rPr>
            </w:pPr>
            <w:r w:rsidRPr="00A75EE5">
              <w:rPr>
                <w:rFonts w:eastAsia="Times New Roman"/>
                <w:szCs w:val="24"/>
                <w:lang w:eastAsia="ru-RU"/>
              </w:rPr>
              <w:t>String(255)</w:t>
            </w:r>
          </w:p>
        </w:tc>
        <w:tc>
          <w:tcPr>
            <w:tcW w:w="4162" w:type="dxa"/>
            <w:shd w:val="clear" w:color="auto" w:fill="FFFFFF" w:themeFill="background1"/>
          </w:tcPr>
          <w:p w14:paraId="19DFB6AC" w14:textId="79483F4C" w:rsidR="006E41A0" w:rsidRPr="004B2697" w:rsidRDefault="006E41A0" w:rsidP="006E41A0">
            <w:pPr>
              <w:spacing w:after="0" w:line="240" w:lineRule="auto"/>
              <w:ind w:firstLine="0"/>
              <w:jc w:val="left"/>
              <w:rPr>
                <w:rFonts w:eastAsia="Times New Roman"/>
                <w:szCs w:val="24"/>
                <w:lang w:eastAsia="ru-RU"/>
              </w:rPr>
            </w:pPr>
            <w:r w:rsidRPr="00A75EE5">
              <w:rPr>
                <w:rFonts w:eastAsia="Times New Roman"/>
                <w:szCs w:val="24"/>
                <w:lang w:eastAsia="ru-RU"/>
              </w:rPr>
              <w:t>Имя файла</w:t>
            </w:r>
          </w:p>
        </w:tc>
      </w:tr>
    </w:tbl>
    <w:p w14:paraId="66FBE278" w14:textId="77777777" w:rsidR="004B2697" w:rsidRPr="00DA0F99" w:rsidRDefault="004B2697" w:rsidP="00DA0F99">
      <w:pPr>
        <w:pStyle w:val="tgtextbasicjustify"/>
        <w:spacing w:before="60" w:after="60" w:line="240" w:lineRule="auto"/>
        <w:ind w:firstLine="0"/>
        <w:rPr>
          <w:i/>
        </w:rPr>
      </w:pPr>
      <w:r w:rsidRPr="00DA0F99">
        <w:rPr>
          <w:i/>
        </w:rPr>
        <w:t>Result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32"/>
        <w:gridCol w:w="3139"/>
        <w:gridCol w:w="4173"/>
      </w:tblGrid>
      <w:tr w:rsidR="004B2697" w:rsidRPr="004B2697" w14:paraId="2D206699" w14:textId="77777777" w:rsidTr="00D678B1">
        <w:trPr>
          <w:trHeight w:val="276"/>
        </w:trPr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82C0935" w14:textId="77777777" w:rsidR="004B2697" w:rsidRPr="004B2697" w:rsidRDefault="004B2697" w:rsidP="004B2697">
            <w:pPr>
              <w:spacing w:after="0" w:line="240" w:lineRule="auto"/>
              <w:ind w:firstLine="0"/>
              <w:jc w:val="center"/>
              <w:rPr>
                <w:bCs/>
              </w:rPr>
            </w:pPr>
            <w:r w:rsidRPr="004B2697">
              <w:rPr>
                <w:b/>
              </w:rPr>
              <w:t>Наименование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C6A1A81" w14:textId="77777777" w:rsidR="004B2697" w:rsidRPr="004B2697" w:rsidRDefault="004B2697" w:rsidP="004B2697">
            <w:pPr>
              <w:spacing w:after="0" w:line="240" w:lineRule="auto"/>
              <w:ind w:firstLine="0"/>
              <w:jc w:val="center"/>
              <w:rPr>
                <w:bCs/>
              </w:rPr>
            </w:pPr>
            <w:r w:rsidRPr="004B2697">
              <w:rPr>
                <w:b/>
              </w:rPr>
              <w:t>Тип данных</w:t>
            </w:r>
          </w:p>
        </w:tc>
        <w:tc>
          <w:tcPr>
            <w:tcW w:w="4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0D87C86B" w14:textId="77777777" w:rsidR="004B2697" w:rsidRPr="004B2697" w:rsidRDefault="004B2697" w:rsidP="004B2697">
            <w:pPr>
              <w:spacing w:after="0" w:line="240" w:lineRule="auto"/>
              <w:ind w:firstLine="0"/>
              <w:jc w:val="center"/>
              <w:rPr>
                <w:bCs/>
              </w:rPr>
            </w:pPr>
            <w:r w:rsidRPr="004B2697">
              <w:rPr>
                <w:b/>
              </w:rPr>
              <w:t>Комментарий</w:t>
            </w:r>
          </w:p>
        </w:tc>
      </w:tr>
      <w:tr w:rsidR="004B2697" w:rsidRPr="00DA0F99" w14:paraId="569F476D" w14:textId="77777777" w:rsidTr="00D678B1">
        <w:trPr>
          <w:trHeight w:val="279"/>
        </w:trPr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0CB820" w14:textId="77777777" w:rsidR="004B2697" w:rsidRPr="00DA0F99" w:rsidRDefault="004B2697" w:rsidP="004B2697">
            <w:pPr>
              <w:spacing w:after="0" w:line="240" w:lineRule="auto"/>
              <w:ind w:firstLine="0"/>
              <w:rPr>
                <w:rFonts w:eastAsia="Times New Roman"/>
                <w:szCs w:val="24"/>
                <w:lang w:eastAsia="ru-RU"/>
              </w:rPr>
            </w:pPr>
            <w:r w:rsidRPr="00DA0F99">
              <w:rPr>
                <w:rFonts w:eastAsia="Times New Roman"/>
                <w:szCs w:val="24"/>
                <w:lang w:eastAsia="ru-RU"/>
              </w:rPr>
              <w:t>IsSuccess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07479" w14:textId="77777777" w:rsidR="004B2697" w:rsidRPr="00DA0F99" w:rsidRDefault="004B2697" w:rsidP="004B2697">
            <w:pPr>
              <w:spacing w:after="0" w:line="240" w:lineRule="auto"/>
              <w:ind w:firstLine="0"/>
              <w:rPr>
                <w:rFonts w:eastAsia="Times New Roman"/>
                <w:szCs w:val="24"/>
                <w:lang w:eastAsia="ru-RU"/>
              </w:rPr>
            </w:pPr>
            <w:r w:rsidRPr="00DA0F99">
              <w:rPr>
                <w:rFonts w:eastAsia="Times New Roman"/>
                <w:szCs w:val="24"/>
                <w:lang w:eastAsia="ru-RU"/>
              </w:rPr>
              <w:t>Bool</w:t>
            </w:r>
          </w:p>
        </w:tc>
        <w:tc>
          <w:tcPr>
            <w:tcW w:w="4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11F6C" w14:textId="77777777" w:rsidR="004B2697" w:rsidRPr="00DA0F99" w:rsidRDefault="004B2697" w:rsidP="00C127B2">
            <w:pPr>
              <w:spacing w:after="0" w:line="240" w:lineRule="auto"/>
              <w:ind w:firstLine="0"/>
              <w:jc w:val="left"/>
              <w:rPr>
                <w:rFonts w:eastAsia="Times New Roman"/>
                <w:szCs w:val="24"/>
                <w:lang w:eastAsia="ru-RU"/>
              </w:rPr>
            </w:pPr>
            <w:r w:rsidRPr="00DA0F99">
              <w:rPr>
                <w:rFonts w:eastAsia="Times New Roman"/>
                <w:szCs w:val="24"/>
                <w:lang w:eastAsia="ru-RU"/>
              </w:rPr>
              <w:t>Успешен или нет запрос</w:t>
            </w:r>
          </w:p>
        </w:tc>
      </w:tr>
      <w:tr w:rsidR="004B2697" w:rsidRPr="00633C51" w14:paraId="28E8E655" w14:textId="77777777" w:rsidTr="00D678B1">
        <w:trPr>
          <w:trHeight w:val="270"/>
        </w:trPr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40E98" w14:textId="77777777" w:rsidR="004B2697" w:rsidRPr="00633C51" w:rsidRDefault="004B2697" w:rsidP="004B2697">
            <w:pPr>
              <w:spacing w:after="0" w:line="240" w:lineRule="auto"/>
              <w:ind w:firstLine="0"/>
              <w:rPr>
                <w:rFonts w:eastAsia="Times New Roman"/>
                <w:szCs w:val="24"/>
                <w:lang w:eastAsia="ru-RU"/>
              </w:rPr>
            </w:pPr>
            <w:r w:rsidRPr="00633C51">
              <w:rPr>
                <w:rFonts w:eastAsia="Times New Roman"/>
                <w:szCs w:val="24"/>
                <w:lang w:eastAsia="ru-RU"/>
              </w:rPr>
              <w:t>ErrorText</w:t>
            </w:r>
          </w:p>
        </w:tc>
        <w:tc>
          <w:tcPr>
            <w:tcW w:w="3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0A992" w14:textId="3662A973" w:rsidR="004B2697" w:rsidRPr="00633C51" w:rsidRDefault="00032709" w:rsidP="004B2697">
            <w:pPr>
              <w:spacing w:after="0" w:line="240" w:lineRule="auto"/>
              <w:ind w:firstLine="0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szCs w:val="24"/>
                <w:lang w:eastAsia="ru-RU"/>
              </w:rPr>
              <w:t>Однострочный текст</w:t>
            </w:r>
          </w:p>
        </w:tc>
        <w:tc>
          <w:tcPr>
            <w:tcW w:w="4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62366" w14:textId="77777777" w:rsidR="004B2697" w:rsidRPr="00633C51" w:rsidRDefault="004B2697" w:rsidP="00C127B2">
            <w:pPr>
              <w:spacing w:after="0" w:line="240" w:lineRule="auto"/>
              <w:ind w:firstLine="0"/>
              <w:jc w:val="left"/>
              <w:rPr>
                <w:rFonts w:eastAsia="Times New Roman"/>
                <w:szCs w:val="24"/>
                <w:lang w:eastAsia="ru-RU"/>
              </w:rPr>
            </w:pPr>
            <w:r w:rsidRPr="00633C51">
              <w:rPr>
                <w:rFonts w:eastAsia="Times New Roman"/>
                <w:szCs w:val="24"/>
                <w:lang w:eastAsia="ru-RU"/>
              </w:rPr>
              <w:t>Сообщение с ошибкой, если запрос не успешен</w:t>
            </w:r>
          </w:p>
        </w:tc>
      </w:tr>
    </w:tbl>
    <w:p w14:paraId="74B862D8" w14:textId="4C34FFE8" w:rsidR="006B3A0A" w:rsidRPr="00633C51" w:rsidRDefault="006B3A0A" w:rsidP="00BB57CA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90" w:name="_Ref424056453"/>
      <w:bookmarkStart w:id="91" w:name="_Ref446413942"/>
      <w:bookmarkStart w:id="92" w:name="_Toc465336144"/>
      <w:r w:rsidRPr="00633C51">
        <w:rPr>
          <w:sz w:val="24"/>
          <w:szCs w:val="24"/>
        </w:rPr>
        <w:t xml:space="preserve">Интеграция с </w:t>
      </w:r>
      <w:r w:rsidR="00497F7F" w:rsidRPr="00633C51">
        <w:rPr>
          <w:sz w:val="24"/>
          <w:szCs w:val="24"/>
        </w:rPr>
        <w:t>модулем</w:t>
      </w:r>
      <w:r w:rsidRPr="00633C51">
        <w:rPr>
          <w:sz w:val="24"/>
          <w:szCs w:val="24"/>
        </w:rPr>
        <w:t xml:space="preserve"> MM</w:t>
      </w:r>
      <w:bookmarkEnd w:id="90"/>
      <w:bookmarkEnd w:id="91"/>
      <w:bookmarkEnd w:id="92"/>
    </w:p>
    <w:p w14:paraId="72CBFEBC" w14:textId="4B137FCD" w:rsidR="00E474A9" w:rsidRPr="00633C51" w:rsidRDefault="00917072" w:rsidP="00995063">
      <w:pPr>
        <w:pStyle w:val="aff4"/>
      </w:pPr>
      <w:r w:rsidRPr="00633C51">
        <w:t>Для наполнени</w:t>
      </w:r>
      <w:r w:rsidR="00AB52D4" w:rsidRPr="00633C51">
        <w:t>я</w:t>
      </w:r>
      <w:r w:rsidRPr="00633C51">
        <w:t xml:space="preserve"> Портала данными закупок из </w:t>
      </w:r>
      <w:r w:rsidR="00497F7F" w:rsidRPr="00633C51">
        <w:t>модуля</w:t>
      </w:r>
      <w:r w:rsidRPr="00633C51">
        <w:t xml:space="preserve"> MM использ</w:t>
      </w:r>
      <w:r w:rsidR="00AB52D4" w:rsidRPr="00633C51">
        <w:t>уются</w:t>
      </w:r>
      <w:r w:rsidRPr="00633C51">
        <w:t xml:space="preserve"> веб-сервисы</w:t>
      </w:r>
      <w:r w:rsidR="00E474A9" w:rsidRPr="00633C51">
        <w:t>.</w:t>
      </w:r>
    </w:p>
    <w:p w14:paraId="067C54AA" w14:textId="2789E0B3" w:rsidR="00E474A9" w:rsidRPr="00633C51" w:rsidRDefault="00E474A9" w:rsidP="00995063">
      <w:pPr>
        <w:pStyle w:val="aff4"/>
      </w:pPr>
      <w:r w:rsidRPr="00633C51">
        <w:t>Веб-сервисы использ</w:t>
      </w:r>
      <w:r w:rsidR="00AB52D4" w:rsidRPr="00633C51">
        <w:t>ую</w:t>
      </w:r>
      <w:r w:rsidRPr="00633C51">
        <w:t>тся для:</w:t>
      </w:r>
    </w:p>
    <w:p w14:paraId="31D3AA7E" w14:textId="648F2457" w:rsidR="00E474A9" w:rsidRPr="00633C51" w:rsidRDefault="00917072" w:rsidP="00C127B2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633C51">
        <w:rPr>
          <w:rFonts w:eastAsia="Times New Roman"/>
          <w:szCs w:val="24"/>
          <w:lang w:eastAsia="ru-RU"/>
        </w:rPr>
        <w:t xml:space="preserve">создания папок на Портале в </w:t>
      </w:r>
      <w:r w:rsidR="00860E36" w:rsidRPr="00633C51">
        <w:rPr>
          <w:rFonts w:eastAsia="Times New Roman"/>
          <w:szCs w:val="24"/>
          <w:lang w:eastAsia="ru-RU"/>
        </w:rPr>
        <w:t>разделе</w:t>
      </w:r>
      <w:r w:rsidR="00974AEB" w:rsidRPr="00633C51">
        <w:rPr>
          <w:rFonts w:eastAsia="Times New Roman"/>
          <w:szCs w:val="24"/>
          <w:lang w:eastAsia="ru-RU"/>
        </w:rPr>
        <w:t xml:space="preserve"> </w:t>
      </w:r>
      <w:r w:rsidRPr="00633C51">
        <w:rPr>
          <w:rFonts w:eastAsia="Times New Roman"/>
          <w:szCs w:val="24"/>
          <w:lang w:eastAsia="ru-RU"/>
        </w:rPr>
        <w:t>«Закупки»</w:t>
      </w:r>
      <w:r w:rsidR="00E474A9" w:rsidRPr="00633C51">
        <w:rPr>
          <w:rFonts w:eastAsia="Times New Roman"/>
          <w:szCs w:val="24"/>
          <w:lang w:eastAsia="ru-RU"/>
        </w:rPr>
        <w:t>;</w:t>
      </w:r>
      <w:r w:rsidRPr="00633C51">
        <w:rPr>
          <w:rFonts w:eastAsia="Times New Roman"/>
          <w:szCs w:val="24"/>
          <w:lang w:eastAsia="ru-RU"/>
        </w:rPr>
        <w:t xml:space="preserve"> </w:t>
      </w:r>
    </w:p>
    <w:p w14:paraId="6575FDD3" w14:textId="3D840976" w:rsidR="00E474A9" w:rsidRPr="00633C51" w:rsidRDefault="008975A2" w:rsidP="00C127B2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633C51">
        <w:rPr>
          <w:rFonts w:eastAsia="Times New Roman"/>
          <w:szCs w:val="24"/>
          <w:lang w:eastAsia="ru-RU"/>
        </w:rPr>
        <w:t>и</w:t>
      </w:r>
      <w:r w:rsidR="00E474A9" w:rsidRPr="00633C51">
        <w:rPr>
          <w:rFonts w:eastAsia="Times New Roman"/>
          <w:szCs w:val="24"/>
          <w:lang w:eastAsia="ru-RU"/>
        </w:rPr>
        <w:t>зменения свойств закупки;</w:t>
      </w:r>
      <w:r w:rsidR="00917072" w:rsidRPr="00633C51">
        <w:rPr>
          <w:rFonts w:eastAsia="Times New Roman"/>
          <w:szCs w:val="24"/>
          <w:lang w:eastAsia="ru-RU"/>
        </w:rPr>
        <w:t xml:space="preserve"> </w:t>
      </w:r>
    </w:p>
    <w:p w14:paraId="20EABDC0" w14:textId="151B2FD9" w:rsidR="00E474A9" w:rsidRPr="00633C51" w:rsidRDefault="00E474A9" w:rsidP="00C127B2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633C51">
        <w:rPr>
          <w:rFonts w:eastAsia="Times New Roman"/>
          <w:szCs w:val="24"/>
          <w:lang w:eastAsia="ru-RU"/>
        </w:rPr>
        <w:t>создания лота в рамках закупки;</w:t>
      </w:r>
      <w:r w:rsidR="008975A2" w:rsidRPr="00633C51">
        <w:rPr>
          <w:rFonts w:eastAsia="Times New Roman"/>
          <w:szCs w:val="24"/>
          <w:lang w:eastAsia="ru-RU"/>
        </w:rPr>
        <w:t xml:space="preserve"> </w:t>
      </w:r>
    </w:p>
    <w:p w14:paraId="5FBB34FE" w14:textId="4F0747B6" w:rsidR="00E474A9" w:rsidRPr="00633C51" w:rsidRDefault="008975A2" w:rsidP="00C127B2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633C51">
        <w:rPr>
          <w:rFonts w:eastAsia="Times New Roman"/>
          <w:szCs w:val="24"/>
          <w:lang w:eastAsia="ru-RU"/>
        </w:rPr>
        <w:t>изменения свойств лота</w:t>
      </w:r>
      <w:r w:rsidR="00E474A9" w:rsidRPr="00633C51">
        <w:rPr>
          <w:rFonts w:eastAsia="Times New Roman"/>
          <w:szCs w:val="24"/>
          <w:lang w:eastAsia="ru-RU"/>
        </w:rPr>
        <w:t>;</w:t>
      </w:r>
      <w:r w:rsidRPr="00633C51">
        <w:rPr>
          <w:rFonts w:eastAsia="Times New Roman"/>
          <w:szCs w:val="24"/>
          <w:lang w:eastAsia="ru-RU"/>
        </w:rPr>
        <w:t xml:space="preserve"> </w:t>
      </w:r>
    </w:p>
    <w:p w14:paraId="5C2DD757" w14:textId="2BECD263" w:rsidR="008975A2" w:rsidRPr="00C127B2" w:rsidRDefault="008975A2" w:rsidP="00C127B2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C127B2">
        <w:rPr>
          <w:rFonts w:eastAsia="Times New Roman"/>
          <w:szCs w:val="24"/>
          <w:lang w:eastAsia="ru-RU"/>
        </w:rPr>
        <w:t>удаления лота.</w:t>
      </w:r>
      <w:r w:rsidR="00917072" w:rsidRPr="00C127B2">
        <w:rPr>
          <w:rFonts w:eastAsia="Times New Roman"/>
          <w:szCs w:val="24"/>
          <w:lang w:eastAsia="ru-RU"/>
        </w:rPr>
        <w:t xml:space="preserve"> </w:t>
      </w:r>
    </w:p>
    <w:p w14:paraId="4B24C6FC" w14:textId="25700A38" w:rsidR="00917072" w:rsidRDefault="00917072" w:rsidP="00995063">
      <w:pPr>
        <w:pStyle w:val="aff4"/>
      </w:pPr>
    </w:p>
    <w:p w14:paraId="42370814" w14:textId="4E757BA5" w:rsidR="00AB52D4" w:rsidRPr="00C127B2" w:rsidRDefault="00AB52D4" w:rsidP="00BB57CA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C127B2">
        <w:rPr>
          <w:sz w:val="24"/>
          <w:szCs w:val="24"/>
        </w:rPr>
        <w:lastRenderedPageBreak/>
        <w:t>Описание методов интеграции</w:t>
      </w:r>
    </w:p>
    <w:p w14:paraId="006F101C" w14:textId="77777777" w:rsidR="006E41A0" w:rsidRPr="00A75EE5" w:rsidRDefault="006E41A0" w:rsidP="006E41A0">
      <w:pPr>
        <w:pStyle w:val="tgtextbasicjustify"/>
        <w:spacing w:before="60" w:after="60" w:line="240" w:lineRule="auto"/>
        <w:ind w:firstLine="0"/>
        <w:rPr>
          <w:i/>
        </w:rPr>
      </w:pPr>
      <w:r w:rsidRPr="00A75EE5">
        <w:rPr>
          <w:i/>
        </w:rPr>
        <w:t>Создание/обновление заявки на закупку:</w:t>
      </w:r>
    </w:p>
    <w:p w14:paraId="3FC9AF6E" w14:textId="77777777" w:rsidR="006E41A0" w:rsidRPr="00A75EE5" w:rsidRDefault="006E41A0" w:rsidP="006E41A0">
      <w:pPr>
        <w:spacing w:after="0" w:line="240" w:lineRule="auto"/>
        <w:ind w:firstLine="567"/>
      </w:pPr>
      <w:r w:rsidRPr="00A75EE5">
        <w:t>Название метода: CreateUpdateRequest.</w:t>
      </w:r>
    </w:p>
    <w:p w14:paraId="375BDDB6" w14:textId="77777777" w:rsidR="006E41A0" w:rsidRPr="00A75EE5" w:rsidRDefault="006E41A0" w:rsidP="006E41A0">
      <w:pPr>
        <w:spacing w:after="0" w:line="240" w:lineRule="auto"/>
        <w:ind w:firstLine="567"/>
      </w:pPr>
      <w:r w:rsidRPr="00A75EE5">
        <w:t xml:space="preserve">Входные данные: </w:t>
      </w:r>
      <w:r w:rsidRPr="006E41A0">
        <w:t>XML</w:t>
      </w:r>
      <w:r w:rsidRPr="00A75EE5">
        <w:t>.</w:t>
      </w:r>
    </w:p>
    <w:p w14:paraId="5A5570BF" w14:textId="77777777" w:rsidR="006E41A0" w:rsidRPr="00A75EE5" w:rsidRDefault="006E41A0" w:rsidP="006E41A0">
      <w:pPr>
        <w:spacing w:after="0" w:line="240" w:lineRule="auto"/>
        <w:ind w:firstLine="567"/>
      </w:pPr>
      <w:r w:rsidRPr="00A75EE5">
        <w:t>Выходные данные: Result.</w:t>
      </w:r>
    </w:p>
    <w:p w14:paraId="1AD3433A" w14:textId="77777777" w:rsidR="006E41A0" w:rsidRPr="00A75EE5" w:rsidRDefault="006E41A0" w:rsidP="006E41A0">
      <w:pPr>
        <w:spacing w:after="0" w:line="240" w:lineRule="auto"/>
        <w:ind w:firstLine="567"/>
      </w:pPr>
      <w:r w:rsidRPr="00A75EE5">
        <w:t>Описание: Данный метод вызывается в модуле MM при переводе заявки на закупку в статус «2», если у заявки выставлен флаг публикации и при изменении атрибутов заявки и лотов на закупку в заявке (если статус заявки «2» и у заявки выставлен флаг публикации).</w:t>
      </w:r>
    </w:p>
    <w:p w14:paraId="1A9EE7C8" w14:textId="722DB456" w:rsidR="00AB52D4" w:rsidRPr="00F6111B" w:rsidRDefault="00AB52D4" w:rsidP="00AB52D4">
      <w:pPr>
        <w:spacing w:after="0" w:line="240" w:lineRule="auto"/>
        <w:ind w:firstLine="567"/>
      </w:pPr>
    </w:p>
    <w:p w14:paraId="5D2E96AE" w14:textId="61DCE04E" w:rsidR="00AB52D4" w:rsidRPr="00F80881" w:rsidRDefault="00AB52D4" w:rsidP="00BB57CA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F80881">
        <w:rPr>
          <w:sz w:val="24"/>
          <w:szCs w:val="24"/>
        </w:rPr>
        <w:t>Описание типов данных</w:t>
      </w:r>
      <w:r w:rsidR="005D2E7E">
        <w:rPr>
          <w:sz w:val="24"/>
          <w:szCs w:val="24"/>
        </w:rPr>
        <w:t>. Заявка на закупку</w:t>
      </w:r>
    </w:p>
    <w:p w14:paraId="5F5785CC" w14:textId="77777777" w:rsidR="00AB52D4" w:rsidRPr="00FD6718" w:rsidRDefault="00AB52D4" w:rsidP="00FD6718">
      <w:pPr>
        <w:pStyle w:val="tgtextbasicjustify"/>
        <w:spacing w:before="60" w:after="60" w:line="240" w:lineRule="auto"/>
        <w:ind w:firstLine="0"/>
        <w:rPr>
          <w:i/>
        </w:rPr>
      </w:pPr>
      <w:r w:rsidRPr="00FD6718">
        <w:rPr>
          <w:i/>
        </w:rPr>
        <w:t>Request</w:t>
      </w:r>
    </w:p>
    <w:p w14:paraId="3BB4D53A" w14:textId="77777777" w:rsidR="00AB52D4" w:rsidRPr="00EF1E12" w:rsidRDefault="00AB52D4" w:rsidP="00EF1E12">
      <w:pPr>
        <w:pStyle w:val="tgtextbasicjustify"/>
        <w:spacing w:before="60" w:after="60" w:line="240" w:lineRule="auto"/>
        <w:ind w:firstLine="0"/>
      </w:pPr>
      <w:r w:rsidRPr="00EF1E12">
        <w:t>Заявка на закупку</w:t>
      </w:r>
    </w:p>
    <w:tbl>
      <w:tblPr>
        <w:tblW w:w="9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72"/>
        <w:gridCol w:w="2410"/>
        <w:gridCol w:w="4121"/>
      </w:tblGrid>
      <w:tr w:rsidR="00AB52D4" w:rsidRPr="00B8250F" w14:paraId="5A58E9A3" w14:textId="77777777" w:rsidTr="00E818C8">
        <w:trPr>
          <w:tblHeader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364DE0D" w14:textId="77777777" w:rsidR="00AB52D4" w:rsidRPr="00B8250F" w:rsidRDefault="00AB52D4" w:rsidP="005F2C48">
            <w:pPr>
              <w:pStyle w:val="aff7"/>
              <w:spacing w:line="240" w:lineRule="auto"/>
              <w:jc w:val="center"/>
              <w:rPr>
                <w:sz w:val="20"/>
                <w:szCs w:val="20"/>
              </w:rPr>
            </w:pPr>
            <w:r w:rsidRPr="00B8250F"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FA7533D" w14:textId="77777777" w:rsidR="00AB52D4" w:rsidRPr="00B8250F" w:rsidRDefault="00AB52D4" w:rsidP="005F2C48">
            <w:pPr>
              <w:pStyle w:val="aff7"/>
              <w:spacing w:line="240" w:lineRule="auto"/>
              <w:jc w:val="center"/>
              <w:rPr>
                <w:sz w:val="20"/>
                <w:szCs w:val="20"/>
              </w:rPr>
            </w:pPr>
            <w:r w:rsidRPr="00B8250F">
              <w:t>Тип данных</w:t>
            </w:r>
          </w:p>
        </w:tc>
        <w:tc>
          <w:tcPr>
            <w:tcW w:w="4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0131460C" w14:textId="77777777" w:rsidR="00AB52D4" w:rsidRPr="00B8250F" w:rsidRDefault="00AB52D4" w:rsidP="005F2C48">
            <w:pPr>
              <w:pStyle w:val="aff7"/>
              <w:spacing w:line="240" w:lineRule="auto"/>
              <w:jc w:val="center"/>
              <w:rPr>
                <w:sz w:val="20"/>
                <w:szCs w:val="20"/>
              </w:rPr>
            </w:pPr>
            <w:r w:rsidRPr="00B8250F">
              <w:t>Комментарий</w:t>
            </w:r>
          </w:p>
        </w:tc>
      </w:tr>
      <w:tr w:rsidR="00AB52D4" w:rsidRPr="00B8250F" w14:paraId="5545C117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00803A9" w14:textId="77777777" w:rsidR="00AB52D4" w:rsidRPr="00B8250F" w:rsidRDefault="00AB52D4" w:rsidP="00EF1E12">
            <w:pPr>
              <w:spacing w:after="0" w:line="240" w:lineRule="auto"/>
              <w:ind w:firstLine="0"/>
              <w:jc w:val="left"/>
            </w:pPr>
            <w:r w:rsidRPr="00B8250F">
              <w:t>RequestPurchaseName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81297B" w14:textId="098F1491" w:rsidR="00AB52D4" w:rsidRPr="00B8250F" w:rsidRDefault="00032709" w:rsidP="00EF1E12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4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C2151A3" w14:textId="77777777" w:rsidR="00AB52D4" w:rsidRPr="00B8250F" w:rsidRDefault="00AB52D4" w:rsidP="00EF1E12">
            <w:pPr>
              <w:spacing w:after="0" w:line="240" w:lineRule="auto"/>
              <w:ind w:firstLine="0"/>
              <w:jc w:val="left"/>
            </w:pPr>
            <w:r w:rsidRPr="00B8250F">
              <w:t>Наименование закупки</w:t>
            </w:r>
          </w:p>
        </w:tc>
      </w:tr>
      <w:tr w:rsidR="00AB52D4" w:rsidRPr="00B8250F" w14:paraId="270CA28A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00D7854" w14:textId="77777777" w:rsidR="00AB52D4" w:rsidRPr="00B8250F" w:rsidRDefault="00AB52D4" w:rsidP="00EF1E12">
            <w:pPr>
              <w:spacing w:after="0" w:line="240" w:lineRule="auto"/>
              <w:ind w:firstLine="0"/>
              <w:jc w:val="left"/>
            </w:pPr>
            <w:r w:rsidRPr="00B8250F">
              <w:t>RequestID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FCE1AB6" w14:textId="18844FD1" w:rsidR="00AB52D4" w:rsidRPr="00B8250F" w:rsidRDefault="00032709" w:rsidP="00EF1E12">
            <w:pPr>
              <w:spacing w:after="0" w:line="240" w:lineRule="auto"/>
              <w:ind w:firstLine="0"/>
              <w:jc w:val="left"/>
            </w:pPr>
            <w:r>
              <w:t>Целое число</w:t>
            </w:r>
          </w:p>
        </w:tc>
        <w:tc>
          <w:tcPr>
            <w:tcW w:w="4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0E39D0C" w14:textId="77777777" w:rsidR="00AB52D4" w:rsidRPr="00B8250F" w:rsidRDefault="00AB52D4" w:rsidP="00EF1E12">
            <w:pPr>
              <w:spacing w:after="0" w:line="240" w:lineRule="auto"/>
              <w:ind w:firstLine="0"/>
              <w:jc w:val="left"/>
            </w:pPr>
            <w:r w:rsidRPr="00B8250F">
              <w:t xml:space="preserve">Электронный номер заявки </w:t>
            </w:r>
          </w:p>
        </w:tc>
      </w:tr>
      <w:tr w:rsidR="00AB52D4" w:rsidRPr="00B8250F" w14:paraId="03DEAEFA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AC43F0F" w14:textId="77777777" w:rsidR="00AB52D4" w:rsidRPr="00B8250F" w:rsidRDefault="00AB52D4" w:rsidP="00EF1E12">
            <w:pPr>
              <w:spacing w:after="0" w:line="240" w:lineRule="auto"/>
              <w:ind w:firstLine="0"/>
              <w:jc w:val="left"/>
            </w:pPr>
            <w:r w:rsidRPr="00B8250F">
              <w:t>RequestStatus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B3DB65" w14:textId="20515E5D" w:rsidR="00AB52D4" w:rsidRPr="00B8250F" w:rsidRDefault="00032709" w:rsidP="00EF1E12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4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FF48D55" w14:textId="77777777" w:rsidR="00AB52D4" w:rsidRPr="00EF1E12" w:rsidRDefault="00AB52D4" w:rsidP="00EF1E12">
            <w:pPr>
              <w:spacing w:after="0" w:line="240" w:lineRule="auto"/>
              <w:ind w:firstLine="0"/>
              <w:jc w:val="left"/>
            </w:pPr>
            <w:r w:rsidRPr="00B8250F">
              <w:t>Статус заявки</w:t>
            </w:r>
          </w:p>
        </w:tc>
      </w:tr>
      <w:tr w:rsidR="006E41A0" w:rsidRPr="00B8250F" w14:paraId="2D9D8966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E7F9FBC" w14:textId="072C4B5F" w:rsidR="006E41A0" w:rsidRPr="00EF1E12" w:rsidRDefault="006E41A0" w:rsidP="006E41A0">
            <w:pPr>
              <w:spacing w:after="0" w:line="240" w:lineRule="auto"/>
              <w:ind w:firstLine="0"/>
              <w:jc w:val="left"/>
            </w:pPr>
            <w:r w:rsidRPr="00A75EE5">
              <w:rPr>
                <w:lang w:val="en-US"/>
              </w:rPr>
              <w:t>PurchaseStatus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11FC192" w14:textId="6B233CAC" w:rsidR="006E41A0" w:rsidRDefault="006E41A0" w:rsidP="006E41A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4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A51C272" w14:textId="1AF01397" w:rsidR="006E41A0" w:rsidRPr="00B8250F" w:rsidRDefault="006E41A0" w:rsidP="006E41A0">
            <w:pPr>
              <w:spacing w:after="0" w:line="240" w:lineRule="auto"/>
              <w:ind w:firstLine="0"/>
              <w:jc w:val="left"/>
            </w:pPr>
            <w:r w:rsidRPr="00A75EE5">
              <w:t>Статус закупки</w:t>
            </w:r>
          </w:p>
        </w:tc>
      </w:tr>
      <w:tr w:rsidR="00AB52D4" w:rsidRPr="00B8250F" w14:paraId="63AD2C3B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335BA20" w14:textId="31C8D424" w:rsidR="00AB52D4" w:rsidRPr="00EF1E12" w:rsidRDefault="00AB52D4" w:rsidP="00EF1E12">
            <w:pPr>
              <w:spacing w:after="0" w:line="240" w:lineRule="auto"/>
              <w:ind w:firstLine="0"/>
              <w:jc w:val="left"/>
            </w:pPr>
            <w:r w:rsidRPr="00EF1E12">
              <w:t>PurchasYeear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F322196" w14:textId="65C76E27" w:rsidR="00AB52D4" w:rsidRPr="00EF1E12" w:rsidRDefault="00032709" w:rsidP="00EF1E12">
            <w:pPr>
              <w:spacing w:after="0" w:line="240" w:lineRule="auto"/>
              <w:ind w:firstLine="0"/>
              <w:jc w:val="left"/>
            </w:pPr>
            <w:r>
              <w:t>Целое число</w:t>
            </w:r>
          </w:p>
        </w:tc>
        <w:tc>
          <w:tcPr>
            <w:tcW w:w="4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13F47AB" w14:textId="77777777" w:rsidR="00AB52D4" w:rsidRPr="00B8250F" w:rsidRDefault="00AB52D4" w:rsidP="00EF1E12">
            <w:pPr>
              <w:spacing w:after="0" w:line="240" w:lineRule="auto"/>
              <w:ind w:firstLine="0"/>
              <w:jc w:val="left"/>
            </w:pPr>
            <w:r w:rsidRPr="00B8250F">
              <w:t>Год в «Проект закупки»</w:t>
            </w:r>
          </w:p>
        </w:tc>
      </w:tr>
      <w:tr w:rsidR="00AB52D4" w:rsidRPr="00B8250F" w14:paraId="55F2F5C4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586CDB8" w14:textId="77777777" w:rsidR="00AB52D4" w:rsidRPr="00B8250F" w:rsidRDefault="00AB52D4" w:rsidP="00EF1E12">
            <w:pPr>
              <w:spacing w:after="0" w:line="240" w:lineRule="auto"/>
              <w:ind w:firstLine="0"/>
              <w:jc w:val="left"/>
            </w:pPr>
            <w:r w:rsidRPr="00EF1E12">
              <w:t>PurchaseProject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F8ED01B" w14:textId="7F8BFAFC" w:rsidR="00AB52D4" w:rsidRPr="00B8250F" w:rsidRDefault="00032709" w:rsidP="00EF1E12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4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4D2617E" w14:textId="77777777" w:rsidR="00AB52D4" w:rsidRPr="00EF1E12" w:rsidRDefault="00AB52D4" w:rsidP="00EF1E12">
            <w:pPr>
              <w:spacing w:after="0" w:line="240" w:lineRule="auto"/>
              <w:ind w:firstLine="0"/>
              <w:jc w:val="left"/>
            </w:pPr>
            <w:r w:rsidRPr="00EF1E12">
              <w:t>Проект закупки</w:t>
            </w:r>
          </w:p>
        </w:tc>
      </w:tr>
      <w:tr w:rsidR="00AB52D4" w:rsidRPr="00B8250F" w14:paraId="2BF879DA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4CB359F" w14:textId="77777777" w:rsidR="00AB52D4" w:rsidRPr="00EF1E12" w:rsidRDefault="00AB52D4" w:rsidP="00EF1E12">
            <w:pPr>
              <w:spacing w:after="0" w:line="240" w:lineRule="auto"/>
              <w:ind w:firstLine="0"/>
              <w:jc w:val="left"/>
            </w:pPr>
            <w:r w:rsidRPr="00EF1E12">
              <w:t>PurchaseTypePlan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2D4F14C" w14:textId="0A5B9D9A" w:rsidR="00AB52D4" w:rsidRPr="00EF1E12" w:rsidRDefault="00032709" w:rsidP="00EF1E12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4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E39D6F7" w14:textId="77777777" w:rsidR="00AB52D4" w:rsidRPr="00EF1E12" w:rsidRDefault="00AB52D4" w:rsidP="00EF1E12">
            <w:pPr>
              <w:spacing w:after="0" w:line="240" w:lineRule="auto"/>
              <w:ind w:firstLine="0"/>
              <w:jc w:val="left"/>
            </w:pPr>
            <w:r w:rsidRPr="00EF1E12">
              <w:t>Способ закупки (план)</w:t>
            </w:r>
          </w:p>
        </w:tc>
      </w:tr>
      <w:tr w:rsidR="00AB52D4" w:rsidRPr="00B8250F" w14:paraId="516B5ACA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6677BE8" w14:textId="77777777" w:rsidR="00AB52D4" w:rsidRPr="00EF1E12" w:rsidRDefault="00AB52D4" w:rsidP="00EF1E12">
            <w:pPr>
              <w:spacing w:after="0" w:line="240" w:lineRule="auto"/>
              <w:ind w:firstLine="0"/>
              <w:jc w:val="left"/>
            </w:pPr>
            <w:r w:rsidRPr="00EF1E12">
              <w:t>PurchaseETP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0959B4" w14:textId="2D7DBC6B" w:rsidR="00AB52D4" w:rsidRPr="00EF1E12" w:rsidRDefault="00032709" w:rsidP="00EF1E12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4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0C35A48" w14:textId="77777777" w:rsidR="00AB52D4" w:rsidRPr="00EF1E12" w:rsidRDefault="00AB52D4" w:rsidP="00EF1E12">
            <w:pPr>
              <w:spacing w:after="0" w:line="240" w:lineRule="auto"/>
              <w:ind w:firstLine="0"/>
              <w:jc w:val="left"/>
            </w:pPr>
            <w:r w:rsidRPr="00EF1E12">
              <w:t>ЭТП (план)</w:t>
            </w:r>
          </w:p>
        </w:tc>
      </w:tr>
      <w:tr w:rsidR="00AB52D4" w:rsidRPr="00B8250F" w14:paraId="1824F480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E86E109" w14:textId="77777777" w:rsidR="00AB52D4" w:rsidRPr="00B8250F" w:rsidRDefault="00AB52D4" w:rsidP="00EF1E12">
            <w:pPr>
              <w:spacing w:after="0" w:line="240" w:lineRule="auto"/>
              <w:ind w:firstLine="0"/>
              <w:jc w:val="left"/>
            </w:pPr>
            <w:r w:rsidRPr="00EF1E12">
              <w:t>ConsumerBranchID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773CE18" w14:textId="70EC50ED" w:rsidR="00AB52D4" w:rsidRPr="00B8250F" w:rsidRDefault="00032709" w:rsidP="00EF1E12">
            <w:pPr>
              <w:spacing w:after="0" w:line="240" w:lineRule="auto"/>
              <w:ind w:firstLine="0"/>
              <w:jc w:val="left"/>
            </w:pPr>
            <w:r>
              <w:t>Целое число</w:t>
            </w:r>
          </w:p>
        </w:tc>
        <w:tc>
          <w:tcPr>
            <w:tcW w:w="4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0B62E8E" w14:textId="4A86521E" w:rsidR="00AB52D4" w:rsidRPr="00EF1E12" w:rsidRDefault="00AB52D4" w:rsidP="00C85189">
            <w:pPr>
              <w:spacing w:after="0" w:line="240" w:lineRule="auto"/>
              <w:ind w:firstLine="0"/>
              <w:jc w:val="left"/>
            </w:pPr>
            <w:r w:rsidRPr="00EF1E12">
              <w:t xml:space="preserve">Идентификатор </w:t>
            </w:r>
            <w:r w:rsidR="00C85189">
              <w:t>ф</w:t>
            </w:r>
            <w:r w:rsidRPr="00EF1E12">
              <w:t>илиала</w:t>
            </w:r>
            <w:r w:rsidR="00C85189">
              <w:t>-</w:t>
            </w:r>
            <w:r w:rsidRPr="00B8250F">
              <w:t>п</w:t>
            </w:r>
            <w:r w:rsidRPr="00EF1E12">
              <w:t>отребителя</w:t>
            </w:r>
          </w:p>
        </w:tc>
      </w:tr>
      <w:tr w:rsidR="00AB52D4" w:rsidRPr="00B8250F" w14:paraId="1447C523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CC4902A" w14:textId="77777777" w:rsidR="00AB52D4" w:rsidRPr="00EF1E12" w:rsidRDefault="00AB52D4" w:rsidP="00EF1E12">
            <w:pPr>
              <w:spacing w:after="0" w:line="240" w:lineRule="auto"/>
              <w:ind w:firstLine="0"/>
              <w:jc w:val="left"/>
            </w:pPr>
            <w:r w:rsidRPr="00EF1E12">
              <w:t>ConsumerBranchName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DB87E7" w14:textId="0B21AB8A" w:rsidR="00AB52D4" w:rsidRPr="00EF1E12" w:rsidRDefault="00032709" w:rsidP="00EF1E12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4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FF9914B" w14:textId="77777777" w:rsidR="00AB52D4" w:rsidRPr="00EF1E12" w:rsidRDefault="00AB52D4" w:rsidP="00EF1E12">
            <w:pPr>
              <w:spacing w:after="0" w:line="240" w:lineRule="auto"/>
              <w:ind w:firstLine="0"/>
              <w:jc w:val="left"/>
            </w:pPr>
            <w:r w:rsidRPr="00B8250F">
              <w:t>Наименование</w:t>
            </w:r>
            <w:r w:rsidRPr="00EF1E12">
              <w:t xml:space="preserve"> </w:t>
            </w:r>
            <w:r w:rsidRPr="00B8250F">
              <w:t>филиала</w:t>
            </w:r>
            <w:r w:rsidRPr="00EF1E12">
              <w:t>-</w:t>
            </w:r>
            <w:r w:rsidRPr="00B8250F">
              <w:t>потребителя</w:t>
            </w:r>
          </w:p>
        </w:tc>
      </w:tr>
      <w:tr w:rsidR="00AB52D4" w:rsidRPr="00B8250F" w14:paraId="095C05D4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0628FDB" w14:textId="77777777" w:rsidR="00AB52D4" w:rsidRPr="00EF1E12" w:rsidRDefault="00AB52D4" w:rsidP="00EF1E12">
            <w:pPr>
              <w:spacing w:after="0" w:line="240" w:lineRule="auto"/>
              <w:ind w:firstLine="0"/>
              <w:jc w:val="left"/>
            </w:pPr>
            <w:r w:rsidRPr="00EF1E12">
              <w:t>PurchaseExternalInitiator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358A9F" w14:textId="16984685" w:rsidR="00AB52D4" w:rsidRPr="00EF1E12" w:rsidRDefault="00032709" w:rsidP="00EF1E12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4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113A2DF" w14:textId="77777777" w:rsidR="00AB52D4" w:rsidRPr="00B8250F" w:rsidRDefault="00AB52D4" w:rsidP="00EF1E12">
            <w:pPr>
              <w:spacing w:after="0" w:line="240" w:lineRule="auto"/>
              <w:ind w:firstLine="0"/>
              <w:jc w:val="left"/>
            </w:pPr>
            <w:r>
              <w:t>Идентификатор внешнего организатора закупки</w:t>
            </w:r>
          </w:p>
        </w:tc>
      </w:tr>
      <w:tr w:rsidR="00AB52D4" w:rsidRPr="00B8250F" w14:paraId="03AED8ED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ADF77BA" w14:textId="1CD9FAA1" w:rsidR="00AB52D4" w:rsidRPr="00EF1E12" w:rsidRDefault="00AB52D4" w:rsidP="00EF1E12">
            <w:pPr>
              <w:spacing w:after="0" w:line="240" w:lineRule="auto"/>
              <w:ind w:firstLine="0"/>
              <w:jc w:val="left"/>
            </w:pPr>
            <w:r w:rsidRPr="00EF1E12">
              <w:t>PurchaseExternalInitiatorName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A00ED25" w14:textId="3572BF04" w:rsidR="00AB52D4" w:rsidRPr="00EF1E12" w:rsidRDefault="00032709" w:rsidP="00EF1E12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4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0965E5C" w14:textId="77777777" w:rsidR="00AB52D4" w:rsidRPr="00B8250F" w:rsidRDefault="00AB52D4" w:rsidP="00EF1E12">
            <w:pPr>
              <w:spacing w:after="0" w:line="240" w:lineRule="auto"/>
              <w:ind w:firstLine="0"/>
              <w:jc w:val="left"/>
            </w:pPr>
            <w:r w:rsidRPr="00B8250F">
              <w:t>Внешний организатор закупки</w:t>
            </w:r>
          </w:p>
        </w:tc>
      </w:tr>
      <w:tr w:rsidR="00AB52D4" w:rsidRPr="00B8250F" w14:paraId="70306784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5C4A5FB" w14:textId="77777777" w:rsidR="00AB52D4" w:rsidRPr="00EF1E12" w:rsidRDefault="00AB52D4" w:rsidP="00EF1E12">
            <w:pPr>
              <w:spacing w:after="0" w:line="240" w:lineRule="auto"/>
              <w:ind w:firstLine="0"/>
              <w:jc w:val="left"/>
            </w:pPr>
            <w:r w:rsidRPr="00EF1E12">
              <w:t>PurchaseInitiatorID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4207CA1" w14:textId="00D11561" w:rsidR="00AB52D4" w:rsidRPr="00EF1E12" w:rsidRDefault="00032709" w:rsidP="00EF1E12">
            <w:pPr>
              <w:spacing w:after="0" w:line="240" w:lineRule="auto"/>
              <w:ind w:firstLine="0"/>
              <w:jc w:val="left"/>
            </w:pPr>
            <w:r>
              <w:t>Целое число</w:t>
            </w:r>
          </w:p>
        </w:tc>
        <w:tc>
          <w:tcPr>
            <w:tcW w:w="4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D59FC4A" w14:textId="77777777" w:rsidR="00AB52D4" w:rsidRPr="00B8250F" w:rsidRDefault="00AB52D4" w:rsidP="00EF1E12">
            <w:pPr>
              <w:spacing w:after="0" w:line="240" w:lineRule="auto"/>
              <w:ind w:firstLine="0"/>
              <w:jc w:val="left"/>
            </w:pPr>
            <w:r w:rsidRPr="00B8250F">
              <w:t>Идентификатор внутреннего организатора закупки</w:t>
            </w:r>
          </w:p>
        </w:tc>
      </w:tr>
      <w:tr w:rsidR="00AB52D4" w:rsidRPr="00B8250F" w14:paraId="2030E55A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C001B7B" w14:textId="77777777" w:rsidR="00AB52D4" w:rsidRPr="00EF1E12" w:rsidRDefault="00AB52D4" w:rsidP="00EF1E12">
            <w:pPr>
              <w:spacing w:after="0" w:line="240" w:lineRule="auto"/>
              <w:ind w:firstLine="0"/>
              <w:jc w:val="left"/>
            </w:pPr>
            <w:r w:rsidRPr="00EF1E12">
              <w:t>PurchaseInitiatorName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2B0024" w14:textId="1CE2D006" w:rsidR="00AB52D4" w:rsidRPr="00EF1E12" w:rsidRDefault="00032709" w:rsidP="00EF1E12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4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BB169B4" w14:textId="77777777" w:rsidR="00AB52D4" w:rsidRPr="00EF1E12" w:rsidRDefault="00AB52D4" w:rsidP="00EF1E12">
            <w:pPr>
              <w:spacing w:after="0" w:line="240" w:lineRule="auto"/>
              <w:ind w:firstLine="0"/>
              <w:jc w:val="left"/>
            </w:pPr>
            <w:r w:rsidRPr="00B8250F">
              <w:t>Внутренний организатор закупки</w:t>
            </w:r>
          </w:p>
        </w:tc>
      </w:tr>
      <w:tr w:rsidR="00AB52D4" w:rsidRPr="00B8250F" w14:paraId="42BAB2E1" w14:textId="77777777" w:rsidTr="00E818C8">
        <w:trPr>
          <w:trHeight w:val="311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EDB61B3" w14:textId="77777777" w:rsidR="00AB52D4" w:rsidRPr="00EF1E12" w:rsidRDefault="00AB52D4" w:rsidP="00EF1E12">
            <w:pPr>
              <w:spacing w:after="0" w:line="240" w:lineRule="auto"/>
              <w:ind w:firstLine="0"/>
              <w:jc w:val="left"/>
            </w:pPr>
            <w:r w:rsidRPr="00EF1E12">
              <w:t>PurchasingOrganizationID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13FC5C1" w14:textId="282FC338" w:rsidR="00AB52D4" w:rsidRPr="00EF1E12" w:rsidRDefault="00032709" w:rsidP="00EF1E12">
            <w:pPr>
              <w:spacing w:after="0" w:line="240" w:lineRule="auto"/>
              <w:ind w:firstLine="0"/>
              <w:jc w:val="left"/>
            </w:pPr>
            <w:r>
              <w:t>Целое число</w:t>
            </w:r>
          </w:p>
        </w:tc>
        <w:tc>
          <w:tcPr>
            <w:tcW w:w="4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9239A7" w14:textId="77777777" w:rsidR="00AB52D4" w:rsidRPr="00EF1E12" w:rsidRDefault="00AB52D4" w:rsidP="00EF1E12">
            <w:pPr>
              <w:spacing w:after="0" w:line="240" w:lineRule="auto"/>
              <w:ind w:firstLine="39"/>
              <w:jc w:val="left"/>
            </w:pPr>
            <w:r w:rsidRPr="00B8250F">
              <w:t>Идентификатор закупочной организации</w:t>
            </w:r>
          </w:p>
        </w:tc>
      </w:tr>
      <w:tr w:rsidR="00AB52D4" w:rsidRPr="00B8250F" w14:paraId="74597479" w14:textId="77777777" w:rsidTr="00E818C8">
        <w:trPr>
          <w:trHeight w:val="23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F6D3B35" w14:textId="77777777" w:rsidR="00AB52D4" w:rsidRPr="00EF1E12" w:rsidRDefault="00AB52D4" w:rsidP="00EF1E12">
            <w:pPr>
              <w:spacing w:after="0" w:line="240" w:lineRule="auto"/>
              <w:ind w:firstLine="0"/>
              <w:jc w:val="left"/>
            </w:pPr>
            <w:r w:rsidRPr="00EF1E12">
              <w:t>PurchasingOrganizationName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C850F15" w14:textId="48B37E33" w:rsidR="00AB52D4" w:rsidRPr="00EF1E12" w:rsidRDefault="00032709" w:rsidP="00EF1E12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4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7A086A0" w14:textId="77777777" w:rsidR="00AB52D4" w:rsidRPr="00EF1E12" w:rsidRDefault="00AB52D4" w:rsidP="00EF1E12">
            <w:pPr>
              <w:spacing w:after="0" w:line="240" w:lineRule="auto"/>
              <w:ind w:firstLine="0"/>
              <w:jc w:val="left"/>
            </w:pPr>
            <w:r w:rsidRPr="00B8250F">
              <w:t>Закупочная организация</w:t>
            </w:r>
          </w:p>
        </w:tc>
      </w:tr>
      <w:tr w:rsidR="00AB52D4" w:rsidRPr="00B8250F" w14:paraId="7B3E3FEA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5D57EA4" w14:textId="0AC3D916" w:rsidR="00AB52D4" w:rsidRPr="00B8250F" w:rsidRDefault="00AB52D4" w:rsidP="00EF1E12">
            <w:pPr>
              <w:spacing w:after="0" w:line="240" w:lineRule="auto"/>
              <w:ind w:firstLine="0"/>
              <w:jc w:val="left"/>
            </w:pPr>
            <w:r w:rsidRPr="00EF1E12">
              <w:t>PurchaseСonditions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A6818AA" w14:textId="164326B0" w:rsidR="00AB52D4" w:rsidRPr="00B8250F" w:rsidRDefault="00032709" w:rsidP="00EF1E12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4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6872FB7" w14:textId="77777777" w:rsidR="00AB52D4" w:rsidRPr="00EF1E12" w:rsidRDefault="00AB52D4" w:rsidP="00EF1E12">
            <w:pPr>
              <w:spacing w:after="0" w:line="240" w:lineRule="auto"/>
              <w:ind w:firstLine="0"/>
              <w:jc w:val="left"/>
            </w:pPr>
            <w:r w:rsidRPr="00EF1E12">
              <w:t>Условия проведения закупки</w:t>
            </w:r>
          </w:p>
        </w:tc>
      </w:tr>
      <w:tr w:rsidR="00AB52D4" w:rsidRPr="00B8250F" w14:paraId="7EB47071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E26FC4E" w14:textId="535C1CCF" w:rsidR="00AB52D4" w:rsidRPr="00B8250F" w:rsidRDefault="006E41A0" w:rsidP="00EF1E12">
            <w:pPr>
              <w:spacing w:after="0" w:line="240" w:lineRule="auto"/>
              <w:ind w:firstLine="0"/>
              <w:jc w:val="left"/>
            </w:pPr>
            <w:r w:rsidRPr="00A75EE5">
              <w:t>TagDeleteRequest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8A9FF65" w14:textId="77777777" w:rsidR="00AB52D4" w:rsidRPr="00B8250F" w:rsidRDefault="00AB52D4" w:rsidP="00EF1E12">
            <w:pPr>
              <w:spacing w:after="0" w:line="240" w:lineRule="auto"/>
              <w:ind w:firstLine="0"/>
              <w:jc w:val="left"/>
            </w:pPr>
            <w:r w:rsidRPr="00EF1E12">
              <w:t>Boolean</w:t>
            </w:r>
          </w:p>
        </w:tc>
        <w:tc>
          <w:tcPr>
            <w:tcW w:w="4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CB7B557" w14:textId="77777777" w:rsidR="00AB52D4" w:rsidRPr="00B8250F" w:rsidRDefault="00AB52D4" w:rsidP="00EF1E12">
            <w:pPr>
              <w:spacing w:after="0" w:line="240" w:lineRule="auto"/>
              <w:ind w:firstLine="0"/>
              <w:jc w:val="left"/>
            </w:pPr>
            <w:r w:rsidRPr="00B8250F">
              <w:t>Признак удаления</w:t>
            </w:r>
          </w:p>
        </w:tc>
      </w:tr>
      <w:tr w:rsidR="00AB52D4" w:rsidRPr="00B8250F" w14:paraId="3F33738E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4A94D6" w14:textId="77777777" w:rsidR="00AB52D4" w:rsidRPr="00B8250F" w:rsidRDefault="00AB52D4" w:rsidP="00EF1E12">
            <w:pPr>
              <w:spacing w:after="0" w:line="240" w:lineRule="auto"/>
              <w:ind w:firstLine="0"/>
              <w:jc w:val="left"/>
            </w:pPr>
            <w:r w:rsidRPr="00B8250F">
              <w:t>RequestLots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73CC443" w14:textId="77777777" w:rsidR="00AB52D4" w:rsidRPr="00B8250F" w:rsidRDefault="00AB52D4" w:rsidP="00EF1E12">
            <w:pPr>
              <w:spacing w:after="0" w:line="240" w:lineRule="auto"/>
              <w:ind w:firstLine="0"/>
              <w:jc w:val="left"/>
            </w:pPr>
            <w:r w:rsidRPr="00B8250F">
              <w:t>Коллекция RequestLot</w:t>
            </w:r>
          </w:p>
        </w:tc>
        <w:tc>
          <w:tcPr>
            <w:tcW w:w="4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142152E" w14:textId="77777777" w:rsidR="00AB52D4" w:rsidRPr="00B8250F" w:rsidRDefault="00AB52D4" w:rsidP="00EF1E12">
            <w:pPr>
              <w:spacing w:after="0" w:line="240" w:lineRule="auto"/>
              <w:ind w:firstLine="0"/>
              <w:jc w:val="left"/>
            </w:pPr>
            <w:r w:rsidRPr="00B8250F">
              <w:t>Лоты к заявке на закупку</w:t>
            </w:r>
          </w:p>
        </w:tc>
      </w:tr>
    </w:tbl>
    <w:p w14:paraId="33E4F35E" w14:textId="60F8FCF8" w:rsidR="00AB52D4" w:rsidRPr="00FD6718" w:rsidRDefault="00AB52D4" w:rsidP="00FD6718">
      <w:pPr>
        <w:pStyle w:val="tgtextbasicjustify"/>
        <w:spacing w:before="60" w:after="60" w:line="240" w:lineRule="auto"/>
        <w:ind w:firstLine="0"/>
        <w:rPr>
          <w:i/>
        </w:rPr>
      </w:pPr>
      <w:r w:rsidRPr="00FD6718">
        <w:rPr>
          <w:i/>
        </w:rPr>
        <w:t>Result</w:t>
      </w:r>
    </w:p>
    <w:p w14:paraId="71591C63" w14:textId="77777777" w:rsidR="00AB52D4" w:rsidRDefault="00AB52D4" w:rsidP="00EF1E12">
      <w:pPr>
        <w:pStyle w:val="tgtextbasicjustify"/>
        <w:spacing w:before="60" w:after="60" w:line="240" w:lineRule="auto"/>
        <w:ind w:firstLine="0"/>
      </w:pPr>
      <w:r>
        <w:t>Результат работы сервиса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72"/>
        <w:gridCol w:w="2410"/>
        <w:gridCol w:w="4111"/>
      </w:tblGrid>
      <w:tr w:rsidR="00AB52D4" w:rsidRPr="0057092D" w14:paraId="62A5D726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02A2E77F" w14:textId="77777777" w:rsidR="00AB52D4" w:rsidRPr="0057092D" w:rsidRDefault="00AB52D4" w:rsidP="005F2C48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6D0A88"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E97AB69" w14:textId="77777777" w:rsidR="00AB52D4" w:rsidRPr="00903627" w:rsidRDefault="00AB52D4" w:rsidP="005F2C48">
            <w:pPr>
              <w:pStyle w:val="aff7"/>
              <w:spacing w:line="240" w:lineRule="auto"/>
              <w:jc w:val="center"/>
              <w:rPr>
                <w:bCs/>
              </w:rPr>
            </w:pPr>
            <w:r w:rsidRPr="00903627">
              <w:t xml:space="preserve">Тип </w:t>
            </w:r>
            <w:r w:rsidRPr="00903627">
              <w:rPr>
                <w:bCs/>
              </w:rPr>
              <w:t>данных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B979E6E" w14:textId="77777777" w:rsidR="00AB52D4" w:rsidRPr="0057092D" w:rsidRDefault="00AB52D4" w:rsidP="005F2C48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6D0A88">
              <w:t>Комментарий</w:t>
            </w:r>
          </w:p>
        </w:tc>
      </w:tr>
      <w:tr w:rsidR="00AB52D4" w:rsidRPr="0057092D" w14:paraId="63A52DD1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F3BA9F2" w14:textId="77777777" w:rsidR="00AB52D4" w:rsidRPr="0057092D" w:rsidRDefault="00AB52D4" w:rsidP="005F2C48">
            <w:pPr>
              <w:spacing w:after="0" w:line="240" w:lineRule="auto"/>
              <w:ind w:firstLine="0"/>
            </w:pPr>
            <w:r w:rsidRPr="0057092D">
              <w:t>IsSuccess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EF353EB" w14:textId="77777777" w:rsidR="00AB52D4" w:rsidRPr="0057092D" w:rsidRDefault="00AB52D4" w:rsidP="005F2C48">
            <w:pPr>
              <w:spacing w:after="0" w:line="240" w:lineRule="auto"/>
              <w:ind w:firstLine="0"/>
            </w:pPr>
            <w:r w:rsidRPr="0057092D">
              <w:t>Boolean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7E7689D" w14:textId="77777777" w:rsidR="00AB52D4" w:rsidRPr="0057092D" w:rsidRDefault="00AB52D4" w:rsidP="005F2C48">
            <w:pPr>
              <w:spacing w:after="0" w:line="240" w:lineRule="auto"/>
              <w:ind w:firstLine="0"/>
            </w:pPr>
            <w:r w:rsidRPr="0057092D">
              <w:t>Успешен или нет запрос</w:t>
            </w:r>
          </w:p>
        </w:tc>
      </w:tr>
      <w:tr w:rsidR="00AB52D4" w:rsidRPr="0057092D" w14:paraId="2F1453EE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2DBA283" w14:textId="77777777" w:rsidR="00AB52D4" w:rsidRPr="0057092D" w:rsidRDefault="00AB52D4" w:rsidP="005F2C48">
            <w:pPr>
              <w:spacing w:after="0" w:line="240" w:lineRule="auto"/>
              <w:ind w:firstLine="0"/>
            </w:pPr>
            <w:r w:rsidRPr="0057092D">
              <w:t>ErrorText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EF65188" w14:textId="2CF8B068" w:rsidR="00AB52D4" w:rsidRPr="0057092D" w:rsidRDefault="00032709" w:rsidP="005F2C48">
            <w:pPr>
              <w:spacing w:after="0" w:line="240" w:lineRule="auto"/>
              <w:ind w:firstLine="0"/>
            </w:pPr>
            <w:r>
              <w:t>Однострочный текст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AA2B55B" w14:textId="77777777" w:rsidR="00AB52D4" w:rsidRPr="0057092D" w:rsidRDefault="00AB52D4" w:rsidP="005F2C48">
            <w:pPr>
              <w:spacing w:after="0" w:line="240" w:lineRule="auto"/>
              <w:ind w:firstLine="0"/>
            </w:pPr>
            <w:r w:rsidRPr="0057092D">
              <w:t>Сообщение с ошибкой, если запрос не успешен</w:t>
            </w:r>
          </w:p>
        </w:tc>
      </w:tr>
    </w:tbl>
    <w:p w14:paraId="39E48C35" w14:textId="77777777" w:rsidR="00AB52D4" w:rsidRPr="00FD6718" w:rsidRDefault="00AB52D4" w:rsidP="00FD6718">
      <w:pPr>
        <w:pStyle w:val="tgtextbasicjustify"/>
        <w:spacing w:before="60" w:after="60" w:line="240" w:lineRule="auto"/>
        <w:ind w:firstLine="0"/>
        <w:rPr>
          <w:i/>
        </w:rPr>
      </w:pPr>
      <w:r w:rsidRPr="00FD6718">
        <w:rPr>
          <w:i/>
        </w:rPr>
        <w:t>RequestLot</w:t>
      </w:r>
    </w:p>
    <w:p w14:paraId="0FE39051" w14:textId="01580F02" w:rsidR="00BC444E" w:rsidRDefault="00AB52D4" w:rsidP="00BC444E">
      <w:pPr>
        <w:pStyle w:val="tgtextbasicjustify"/>
        <w:spacing w:before="60" w:after="60" w:line="240" w:lineRule="auto"/>
        <w:ind w:firstLine="0"/>
      </w:pPr>
      <w:r>
        <w:t>Лот заявки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72"/>
        <w:gridCol w:w="2410"/>
        <w:gridCol w:w="4111"/>
      </w:tblGrid>
      <w:tr w:rsidR="00AB52D4" w:rsidRPr="00B8250F" w14:paraId="016AA11F" w14:textId="77777777" w:rsidTr="00E818C8">
        <w:trPr>
          <w:tblHeader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8243CB5" w14:textId="77777777" w:rsidR="00AB52D4" w:rsidRPr="00B8250F" w:rsidRDefault="00AB52D4" w:rsidP="00BC444E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B8250F"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139B7F6" w14:textId="77777777" w:rsidR="00AB52D4" w:rsidRPr="00B8250F" w:rsidRDefault="00AB52D4" w:rsidP="00BC444E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B8250F">
              <w:t>Тип данных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E53016D" w14:textId="77777777" w:rsidR="00AB52D4" w:rsidRPr="00B8250F" w:rsidRDefault="00AB52D4" w:rsidP="00BC444E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B8250F">
              <w:t>Комментарий</w:t>
            </w:r>
          </w:p>
        </w:tc>
      </w:tr>
      <w:tr w:rsidR="00AB52D4" w:rsidRPr="00B8250F" w14:paraId="17413458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2B3D2BD" w14:textId="77777777" w:rsidR="00AB52D4" w:rsidRPr="00A67A43" w:rsidRDefault="00AB52D4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A67A43">
              <w:rPr>
                <w:lang w:val="en-US"/>
              </w:rPr>
              <w:t>RequestID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7A88A81" w14:textId="642C1820" w:rsidR="00AB52D4" w:rsidRPr="00A67A43" w:rsidRDefault="00032709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>
              <w:t>Целое число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7D6672F" w14:textId="77777777" w:rsidR="00AB52D4" w:rsidRPr="00A67A43" w:rsidRDefault="00AB52D4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A67A43">
              <w:t xml:space="preserve">Электронный номер заявки </w:t>
            </w:r>
          </w:p>
        </w:tc>
      </w:tr>
      <w:tr w:rsidR="00AB52D4" w:rsidRPr="00B8250F" w14:paraId="3ED81AF2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B81C546" w14:textId="77777777" w:rsidR="00AB52D4" w:rsidRPr="00A67A43" w:rsidRDefault="00AB52D4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A67A43">
              <w:rPr>
                <w:lang w:val="en-US"/>
              </w:rPr>
              <w:t>RequestLotNumber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C79D5D5" w14:textId="625F53E3" w:rsidR="00AB52D4" w:rsidRPr="00A67A43" w:rsidRDefault="00032709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>
              <w:rPr>
                <w:lang w:val="en-US"/>
              </w:rPr>
              <w:t>Однострочный текст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90D508D" w14:textId="77777777" w:rsidR="00AB52D4" w:rsidRPr="00A67A43" w:rsidRDefault="00AB52D4" w:rsidP="00BC444E">
            <w:pPr>
              <w:spacing w:after="0" w:line="240" w:lineRule="auto"/>
              <w:ind w:firstLine="0"/>
              <w:jc w:val="left"/>
            </w:pPr>
            <w:r w:rsidRPr="00A67A43">
              <w:t>Номер лота</w:t>
            </w:r>
          </w:p>
        </w:tc>
      </w:tr>
      <w:tr w:rsidR="00AB52D4" w:rsidRPr="00B8250F" w14:paraId="425B20FD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38E9B12" w14:textId="77777777" w:rsidR="00AB52D4" w:rsidRPr="00A67A43" w:rsidRDefault="00AB52D4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A67A43">
              <w:rPr>
                <w:lang w:val="en-US"/>
              </w:rPr>
              <w:t>RequestLotSubNumber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0DFBD43" w14:textId="7AAB0D93" w:rsidR="00AB52D4" w:rsidRPr="00A67A43" w:rsidRDefault="00032709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>
              <w:rPr>
                <w:lang w:val="en-US"/>
              </w:rPr>
              <w:t>Однострочный текст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26C5DE5" w14:textId="77777777" w:rsidR="00AB52D4" w:rsidRPr="00A67A43" w:rsidRDefault="00AB52D4" w:rsidP="00BC444E">
            <w:pPr>
              <w:spacing w:after="0" w:line="240" w:lineRule="auto"/>
              <w:ind w:firstLine="0"/>
              <w:jc w:val="left"/>
            </w:pPr>
            <w:r w:rsidRPr="00A67A43">
              <w:rPr>
                <w:szCs w:val="24"/>
              </w:rPr>
              <w:t>Субномер лота</w:t>
            </w:r>
          </w:p>
        </w:tc>
      </w:tr>
      <w:tr w:rsidR="00AB52D4" w:rsidRPr="00B8250F" w14:paraId="3609D6D5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D0D5B0F" w14:textId="77777777" w:rsidR="00AB52D4" w:rsidRPr="00A67A43" w:rsidRDefault="00AB52D4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A67A43">
              <w:rPr>
                <w:lang w:val="en-US"/>
              </w:rPr>
              <w:lastRenderedPageBreak/>
              <w:t>RequestLotName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46B1D6C" w14:textId="72CB6EB6" w:rsidR="00AB52D4" w:rsidRPr="00A67A43" w:rsidRDefault="00032709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>
              <w:rPr>
                <w:lang w:val="en-US"/>
              </w:rPr>
              <w:t>Однострочный текст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C54A34E" w14:textId="77777777" w:rsidR="00AB52D4" w:rsidRPr="00A67A43" w:rsidRDefault="00AB52D4" w:rsidP="00BC444E">
            <w:pPr>
              <w:spacing w:after="0" w:line="240" w:lineRule="auto"/>
              <w:ind w:firstLine="0"/>
              <w:jc w:val="left"/>
            </w:pPr>
            <w:r w:rsidRPr="00A67A43">
              <w:t>Наименование лота</w:t>
            </w:r>
          </w:p>
        </w:tc>
      </w:tr>
      <w:tr w:rsidR="00AB52D4" w:rsidRPr="00B8250F" w14:paraId="1AB74127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28367A5" w14:textId="77777777" w:rsidR="00AB52D4" w:rsidRPr="00A67A43" w:rsidRDefault="00AB52D4" w:rsidP="00BC444E">
            <w:pPr>
              <w:spacing w:after="0" w:line="240" w:lineRule="auto"/>
              <w:ind w:firstLine="0"/>
              <w:jc w:val="left"/>
            </w:pPr>
            <w:r w:rsidRPr="00A67A43">
              <w:rPr>
                <w:lang w:val="en-US"/>
              </w:rPr>
              <w:t>RequestLotID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62BFC9B" w14:textId="308C7428" w:rsidR="00AB52D4" w:rsidRPr="00A67A43" w:rsidRDefault="00032709" w:rsidP="00BC444E">
            <w:pPr>
              <w:spacing w:after="0" w:line="240" w:lineRule="auto"/>
              <w:ind w:firstLine="0"/>
              <w:jc w:val="left"/>
            </w:pPr>
            <w:r>
              <w:t>Целое число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086B415" w14:textId="77777777" w:rsidR="00AB52D4" w:rsidRPr="00A67A43" w:rsidRDefault="00AB52D4" w:rsidP="00BC444E">
            <w:pPr>
              <w:spacing w:after="0" w:line="240" w:lineRule="auto"/>
              <w:ind w:firstLine="0"/>
              <w:jc w:val="left"/>
            </w:pPr>
            <w:r w:rsidRPr="00A67A43">
              <w:t>Электронный номер лота заявки</w:t>
            </w:r>
          </w:p>
        </w:tc>
      </w:tr>
      <w:tr w:rsidR="00AB52D4" w:rsidRPr="00B8250F" w14:paraId="485093BF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34B3F80" w14:textId="77777777" w:rsidR="00AB52D4" w:rsidRPr="00A67A43" w:rsidRDefault="00AB52D4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A67A43">
              <w:rPr>
                <w:lang w:val="en-US"/>
              </w:rPr>
              <w:t>RequestLotStatus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8CFCC2A" w14:textId="56D18A53" w:rsidR="00AB52D4" w:rsidRPr="00A67A43" w:rsidRDefault="00032709" w:rsidP="00BC444E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D87014" w14:textId="77777777" w:rsidR="00AB52D4" w:rsidRPr="00A67A43" w:rsidRDefault="00AB52D4" w:rsidP="00BC444E">
            <w:pPr>
              <w:spacing w:after="0" w:line="240" w:lineRule="auto"/>
              <w:ind w:firstLine="0"/>
              <w:jc w:val="left"/>
            </w:pPr>
            <w:r w:rsidRPr="00A67A43">
              <w:t>Статус лота</w:t>
            </w:r>
          </w:p>
        </w:tc>
      </w:tr>
      <w:tr w:rsidR="00AB52D4" w:rsidRPr="00B8250F" w14:paraId="77559123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40D01D" w14:textId="77777777" w:rsidR="00AB52D4" w:rsidRPr="00A67A43" w:rsidRDefault="00AB52D4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A67A43">
              <w:rPr>
                <w:lang w:val="en-US"/>
              </w:rPr>
              <w:t>ConsumerBranchID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F7CDE8D" w14:textId="153FC49B" w:rsidR="00AB52D4" w:rsidRPr="00A67A43" w:rsidRDefault="00032709" w:rsidP="00BC444E">
            <w:pPr>
              <w:spacing w:after="0" w:line="240" w:lineRule="auto"/>
              <w:ind w:firstLine="0"/>
              <w:jc w:val="left"/>
            </w:pPr>
            <w:r>
              <w:rPr>
                <w:lang w:val="en-US"/>
              </w:rPr>
              <w:t>Целое число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4727DEC" w14:textId="4F3F872D" w:rsidR="00AB52D4" w:rsidRPr="00C85189" w:rsidRDefault="00AB52D4" w:rsidP="00C85189">
            <w:pPr>
              <w:spacing w:after="0" w:line="240" w:lineRule="auto"/>
              <w:ind w:firstLine="0"/>
              <w:jc w:val="left"/>
            </w:pPr>
            <w:r w:rsidRPr="00C85189">
              <w:t xml:space="preserve">Идентификатор </w:t>
            </w:r>
            <w:r w:rsidR="00C85189" w:rsidRPr="00C85189">
              <w:t>ф</w:t>
            </w:r>
            <w:r w:rsidRPr="00C85189">
              <w:t>илиала</w:t>
            </w:r>
            <w:r w:rsidR="00C85189" w:rsidRPr="00C85189">
              <w:t>-</w:t>
            </w:r>
            <w:r w:rsidRPr="00C85189">
              <w:t>потребителя</w:t>
            </w:r>
          </w:p>
        </w:tc>
      </w:tr>
      <w:tr w:rsidR="00AB52D4" w:rsidRPr="00B8250F" w14:paraId="4F4A3DB2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8ADD3B8" w14:textId="77777777" w:rsidR="00AB52D4" w:rsidRPr="00A67A43" w:rsidRDefault="00AB52D4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A67A43">
              <w:rPr>
                <w:lang w:val="en-US"/>
              </w:rPr>
              <w:t>ConsumerBranchName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F9FF1D1" w14:textId="0B1DC431" w:rsidR="00AB52D4" w:rsidRPr="00A67A43" w:rsidRDefault="00032709" w:rsidP="00BC444E">
            <w:pPr>
              <w:spacing w:after="0" w:line="240" w:lineRule="auto"/>
              <w:ind w:firstLine="0"/>
              <w:jc w:val="left"/>
            </w:pPr>
            <w:r>
              <w:rPr>
                <w:lang w:val="en-US"/>
              </w:rPr>
              <w:t>Однострочный текст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60CACB4" w14:textId="77777777" w:rsidR="00AB52D4" w:rsidRPr="00A67A43" w:rsidRDefault="00AB52D4" w:rsidP="00BC444E">
            <w:pPr>
              <w:spacing w:after="0" w:line="240" w:lineRule="auto"/>
              <w:ind w:firstLine="0"/>
              <w:jc w:val="left"/>
            </w:pPr>
            <w:r w:rsidRPr="00A67A43">
              <w:t>Наименование</w:t>
            </w:r>
            <w:r w:rsidRPr="00A67A43">
              <w:rPr>
                <w:lang w:val="en-US"/>
              </w:rPr>
              <w:t xml:space="preserve"> </w:t>
            </w:r>
            <w:r w:rsidRPr="00A67A43">
              <w:t>филиала</w:t>
            </w:r>
            <w:r w:rsidRPr="00A67A43">
              <w:rPr>
                <w:lang w:val="en-US"/>
              </w:rPr>
              <w:t>-</w:t>
            </w:r>
            <w:r w:rsidRPr="00A67A43">
              <w:t>потребителя</w:t>
            </w:r>
          </w:p>
        </w:tc>
      </w:tr>
      <w:tr w:rsidR="00AB52D4" w:rsidRPr="00B8250F" w14:paraId="3FBDBE77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2DBA5D" w14:textId="77777777" w:rsidR="00AB52D4" w:rsidRPr="00A67A43" w:rsidRDefault="00AB52D4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A67A43">
              <w:rPr>
                <w:lang w:val="en-US"/>
              </w:rPr>
              <w:t>RequestLotContractDate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5386C8" w14:textId="3E7B169A" w:rsidR="00AB52D4" w:rsidRPr="00A67A43" w:rsidRDefault="00032709" w:rsidP="00BC444E">
            <w:pPr>
              <w:spacing w:after="0" w:line="240" w:lineRule="auto"/>
              <w:ind w:firstLine="0"/>
              <w:jc w:val="left"/>
            </w:pPr>
            <w:r>
              <w:rPr>
                <w:lang w:val="en-US"/>
              </w:rPr>
              <w:t>Дата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E669060" w14:textId="77777777" w:rsidR="00AB52D4" w:rsidRPr="00A67A43" w:rsidRDefault="00AB52D4" w:rsidP="00BC444E">
            <w:pPr>
              <w:spacing w:after="0" w:line="240" w:lineRule="auto"/>
              <w:ind w:firstLine="0"/>
              <w:jc w:val="left"/>
            </w:pPr>
            <w:r w:rsidRPr="00A67A43">
              <w:rPr>
                <w:lang w:val="en-US"/>
              </w:rPr>
              <w:t xml:space="preserve">Дата </w:t>
            </w:r>
            <w:r w:rsidRPr="00A67A43">
              <w:t xml:space="preserve">заключения </w:t>
            </w:r>
            <w:r w:rsidRPr="00A67A43">
              <w:rPr>
                <w:lang w:val="en-US"/>
              </w:rPr>
              <w:t>договора</w:t>
            </w:r>
            <w:r w:rsidRPr="00A67A43">
              <w:t xml:space="preserve"> (план)</w:t>
            </w:r>
          </w:p>
        </w:tc>
      </w:tr>
      <w:tr w:rsidR="00AB52D4" w:rsidRPr="00B8250F" w14:paraId="3C927E0F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D40C45A" w14:textId="77777777" w:rsidR="00AB52D4" w:rsidRPr="00A67A43" w:rsidRDefault="00AB52D4" w:rsidP="00BC444E">
            <w:pPr>
              <w:spacing w:after="0" w:line="240" w:lineRule="auto"/>
              <w:ind w:firstLine="0"/>
              <w:jc w:val="left"/>
            </w:pPr>
            <w:r w:rsidRPr="00A67A43">
              <w:rPr>
                <w:lang w:val="en-US"/>
              </w:rPr>
              <w:t>RequestLotWorkStartDate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8B9AAD4" w14:textId="238D781A" w:rsidR="00AB52D4" w:rsidRPr="00A67A43" w:rsidRDefault="00032709" w:rsidP="00BC444E">
            <w:pPr>
              <w:spacing w:after="0" w:line="240" w:lineRule="auto"/>
              <w:ind w:firstLine="0"/>
              <w:jc w:val="left"/>
            </w:pPr>
            <w:r>
              <w:rPr>
                <w:lang w:val="en-US"/>
              </w:rPr>
              <w:t>Дата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5DB63DA" w14:textId="77777777" w:rsidR="00AB52D4" w:rsidRPr="00A67A43" w:rsidRDefault="00AB52D4" w:rsidP="00BC444E">
            <w:pPr>
              <w:spacing w:after="0" w:line="240" w:lineRule="auto"/>
              <w:ind w:firstLine="0"/>
              <w:jc w:val="left"/>
            </w:pPr>
            <w:r w:rsidRPr="00A67A43">
              <w:t>Дата начала выполнения работ (план)</w:t>
            </w:r>
          </w:p>
        </w:tc>
      </w:tr>
      <w:tr w:rsidR="00AB52D4" w:rsidRPr="00B8250F" w14:paraId="1469E803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AFAD373" w14:textId="77777777" w:rsidR="00AB52D4" w:rsidRPr="00A67A43" w:rsidRDefault="00AB52D4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A67A43">
              <w:t>RequestLot</w:t>
            </w:r>
            <w:r w:rsidRPr="00A67A43">
              <w:rPr>
                <w:lang w:val="en-US"/>
              </w:rPr>
              <w:t>ContractEndDate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38EBFFC" w14:textId="4A478159" w:rsidR="00AB52D4" w:rsidRPr="00A67A43" w:rsidRDefault="00032709" w:rsidP="00BC444E">
            <w:pPr>
              <w:spacing w:after="0" w:line="240" w:lineRule="auto"/>
              <w:ind w:firstLine="0"/>
              <w:jc w:val="left"/>
            </w:pPr>
            <w:r>
              <w:t>Дата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668253F" w14:textId="77777777" w:rsidR="00AB52D4" w:rsidRPr="00A67A43" w:rsidRDefault="00AB52D4" w:rsidP="00BC444E">
            <w:pPr>
              <w:spacing w:after="0" w:line="240" w:lineRule="auto"/>
              <w:ind w:firstLine="0"/>
              <w:jc w:val="left"/>
            </w:pPr>
            <w:r w:rsidRPr="00A67A43">
              <w:t>Дата окончания исполнения договора (план)</w:t>
            </w:r>
          </w:p>
        </w:tc>
      </w:tr>
      <w:tr w:rsidR="00AB52D4" w:rsidRPr="00B8250F" w14:paraId="6D583B07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DF673F6" w14:textId="77777777" w:rsidR="00AB52D4" w:rsidRPr="00A67A43" w:rsidRDefault="00AB52D4" w:rsidP="00BC444E">
            <w:pPr>
              <w:spacing w:after="0" w:line="240" w:lineRule="auto"/>
              <w:ind w:firstLine="0"/>
              <w:jc w:val="left"/>
            </w:pPr>
            <w:r w:rsidRPr="00A67A43">
              <w:rPr>
                <w:lang w:val="en-US"/>
              </w:rPr>
              <w:t>RequestLotAnnouncementDate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2CB790A" w14:textId="2FCADD2B" w:rsidR="00AB52D4" w:rsidRPr="00A67A43" w:rsidRDefault="00032709" w:rsidP="00BC444E">
            <w:pPr>
              <w:spacing w:after="0" w:line="240" w:lineRule="auto"/>
              <w:ind w:firstLine="0"/>
              <w:jc w:val="left"/>
            </w:pPr>
            <w:r>
              <w:rPr>
                <w:lang w:val="en-US"/>
              </w:rPr>
              <w:t>Дата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2EF31D9" w14:textId="30C74BB3" w:rsidR="00AB52D4" w:rsidRPr="00A67A43" w:rsidRDefault="00C85189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>
              <w:rPr>
                <w:lang w:val="en-US"/>
              </w:rPr>
              <w:t>Дата объявления (план).</w:t>
            </w:r>
          </w:p>
        </w:tc>
      </w:tr>
      <w:tr w:rsidR="00AB52D4" w:rsidRPr="00B8250F" w14:paraId="0777EA87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CDD7CA4" w14:textId="77777777" w:rsidR="00AB52D4" w:rsidRPr="00A67A43" w:rsidRDefault="00AB52D4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A67A43">
              <w:rPr>
                <w:lang w:val="en-US"/>
              </w:rPr>
              <w:t>RequestLotOpenEnvelopeDate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8039E96" w14:textId="7CC1A3E4" w:rsidR="00AB52D4" w:rsidRPr="00A67A43" w:rsidRDefault="00032709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>
              <w:rPr>
                <w:lang w:val="en-US"/>
              </w:rPr>
              <w:t>Дата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DE78F7A" w14:textId="77777777" w:rsidR="00AB52D4" w:rsidRPr="00A67A43" w:rsidRDefault="00AB52D4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A67A43">
              <w:rPr>
                <w:szCs w:val="24"/>
              </w:rPr>
              <w:t>Дата вскрытия конвертов (план)</w:t>
            </w:r>
          </w:p>
        </w:tc>
      </w:tr>
      <w:tr w:rsidR="00AB52D4" w:rsidRPr="00B8250F" w14:paraId="60026336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E6D0128" w14:textId="77777777" w:rsidR="00AB52D4" w:rsidRPr="00B8250F" w:rsidRDefault="00AB52D4" w:rsidP="00BC444E">
            <w:pPr>
              <w:spacing w:after="0" w:line="240" w:lineRule="auto"/>
              <w:ind w:firstLine="0"/>
              <w:jc w:val="left"/>
            </w:pPr>
            <w:r w:rsidRPr="00B8250F">
              <w:rPr>
                <w:lang w:val="en-US"/>
              </w:rPr>
              <w:t>RequestLot</w:t>
            </w:r>
            <w:r w:rsidRPr="00B8250F">
              <w:t>R</w:t>
            </w:r>
            <w:r w:rsidRPr="00B8250F">
              <w:rPr>
                <w:lang w:val="en-US"/>
              </w:rPr>
              <w:t>esultDate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D21347" w14:textId="7ECAE311" w:rsidR="00AB52D4" w:rsidRPr="00B8250F" w:rsidRDefault="00032709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>
              <w:rPr>
                <w:lang w:val="en-US"/>
              </w:rPr>
              <w:t>Дата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43A6A07" w14:textId="77777777" w:rsidR="00AB52D4" w:rsidRPr="00B8250F" w:rsidRDefault="00AB52D4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B8250F">
              <w:rPr>
                <w:szCs w:val="24"/>
              </w:rPr>
              <w:t>Дата подведения итогов (план)</w:t>
            </w:r>
          </w:p>
        </w:tc>
      </w:tr>
      <w:tr w:rsidR="00AB52D4" w:rsidRPr="00B8250F" w14:paraId="1E30E83F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A4F232" w14:textId="77777777" w:rsidR="00AB52D4" w:rsidRPr="00B8250F" w:rsidRDefault="00AB52D4" w:rsidP="00BC444E">
            <w:pPr>
              <w:spacing w:after="0" w:line="240" w:lineRule="auto"/>
              <w:ind w:firstLine="0"/>
              <w:jc w:val="left"/>
            </w:pPr>
            <w:r w:rsidRPr="00B8250F">
              <w:rPr>
                <w:lang w:val="en-US"/>
              </w:rPr>
              <w:t>RequestLotNDS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0EC515E" w14:textId="77777777" w:rsidR="00AB52D4" w:rsidRPr="00B8250F" w:rsidRDefault="00AB52D4" w:rsidP="00BC444E">
            <w:pPr>
              <w:spacing w:after="0" w:line="240" w:lineRule="auto"/>
              <w:ind w:firstLine="0"/>
              <w:jc w:val="left"/>
            </w:pPr>
            <w:r w:rsidRPr="00B8250F">
              <w:rPr>
                <w:lang w:val="en-US"/>
              </w:rPr>
              <w:t>Float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4FA3786" w14:textId="3DA84FF6" w:rsidR="00AB52D4" w:rsidRPr="00B8250F" w:rsidRDefault="00C85189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>
              <w:rPr>
                <w:lang w:val="en-US"/>
              </w:rPr>
              <w:t>НДС (план), %</w:t>
            </w:r>
          </w:p>
        </w:tc>
      </w:tr>
      <w:tr w:rsidR="00AB52D4" w:rsidRPr="00B8250F" w14:paraId="6EA92A01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54A8730" w14:textId="77777777" w:rsidR="00AB52D4" w:rsidRPr="00B8250F" w:rsidRDefault="00AB52D4" w:rsidP="00BC444E">
            <w:pPr>
              <w:spacing w:after="0" w:line="240" w:lineRule="auto"/>
              <w:ind w:firstLine="0"/>
              <w:jc w:val="left"/>
            </w:pPr>
            <w:r w:rsidRPr="00B8250F">
              <w:rPr>
                <w:lang w:val="en-US"/>
              </w:rPr>
              <w:t>RequestLotProposedBid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7310F29" w14:textId="77777777" w:rsidR="00AB52D4" w:rsidRPr="00B8250F" w:rsidRDefault="00AB52D4" w:rsidP="00BC444E">
            <w:pPr>
              <w:spacing w:after="0" w:line="240" w:lineRule="auto"/>
              <w:ind w:firstLine="0"/>
              <w:jc w:val="left"/>
            </w:pPr>
            <w:r w:rsidRPr="00B8250F">
              <w:rPr>
                <w:lang w:val="en-US"/>
              </w:rPr>
              <w:t>Float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01F5FC1" w14:textId="77777777" w:rsidR="00AB52D4" w:rsidRPr="00B8250F" w:rsidRDefault="00AB52D4" w:rsidP="00BC444E">
            <w:pPr>
              <w:spacing w:after="0" w:line="240" w:lineRule="auto"/>
              <w:ind w:firstLine="0"/>
              <w:jc w:val="left"/>
            </w:pPr>
            <w:r w:rsidRPr="00B8250F">
              <w:t>Планируемая цена лота по извещению, руб. с НДС</w:t>
            </w:r>
          </w:p>
        </w:tc>
      </w:tr>
      <w:tr w:rsidR="00AB52D4" w:rsidRPr="00B8250F" w14:paraId="4A2E0065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ABD5FB9" w14:textId="77777777" w:rsidR="00AB52D4" w:rsidRPr="00B8250F" w:rsidRDefault="00AB52D4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B8250F">
              <w:t>RequestLotOKVED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E0E23AE" w14:textId="5D367FE4" w:rsidR="00AB52D4" w:rsidRPr="00B8250F" w:rsidRDefault="00032709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>
              <w:t>Однострочный текст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F7BC47E" w14:textId="77777777" w:rsidR="00AB52D4" w:rsidRPr="00B8250F" w:rsidRDefault="00AB52D4" w:rsidP="00BC444E">
            <w:pPr>
              <w:spacing w:after="0" w:line="240" w:lineRule="auto"/>
              <w:ind w:firstLine="0"/>
              <w:jc w:val="left"/>
            </w:pPr>
            <w:r w:rsidRPr="00B8250F">
              <w:rPr>
                <w:color w:val="000000"/>
              </w:rPr>
              <w:t>ОКВЭД</w:t>
            </w:r>
          </w:p>
        </w:tc>
      </w:tr>
      <w:tr w:rsidR="00AB52D4" w:rsidRPr="00B8250F" w14:paraId="7565DBBA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1D20ED0" w14:textId="77777777" w:rsidR="00AB52D4" w:rsidRPr="00B8250F" w:rsidRDefault="00AB52D4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B8250F">
              <w:rPr>
                <w:lang w:val="en-US"/>
              </w:rPr>
              <w:t>RequestLotOKDP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28F1F86" w14:textId="25B27684" w:rsidR="00AB52D4" w:rsidRPr="00B8250F" w:rsidRDefault="00032709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>
              <w:rPr>
                <w:lang w:val="en-US"/>
              </w:rPr>
              <w:t>Однострочный текст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7B928FA" w14:textId="77777777" w:rsidR="00AB52D4" w:rsidRPr="00B8250F" w:rsidRDefault="00AB52D4" w:rsidP="00BC444E">
            <w:pPr>
              <w:spacing w:after="0" w:line="240" w:lineRule="auto"/>
              <w:ind w:firstLine="0"/>
              <w:jc w:val="left"/>
            </w:pPr>
            <w:r w:rsidRPr="00B8250F">
              <w:rPr>
                <w:color w:val="000000"/>
              </w:rPr>
              <w:t>ОКДП</w:t>
            </w:r>
          </w:p>
        </w:tc>
      </w:tr>
      <w:tr w:rsidR="00AB52D4" w:rsidRPr="00B8250F" w14:paraId="324F17B1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FAB77C3" w14:textId="77777777" w:rsidR="00AB52D4" w:rsidRPr="00B8250F" w:rsidRDefault="00AB52D4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B8250F">
              <w:rPr>
                <w:lang w:val="en-US"/>
              </w:rPr>
              <w:t>TagDelete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01E6428" w14:textId="77777777" w:rsidR="00AB52D4" w:rsidRPr="00B8250F" w:rsidRDefault="00AB52D4" w:rsidP="00BC444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B8250F">
              <w:rPr>
                <w:lang w:val="en-US"/>
              </w:rPr>
              <w:t>Boolean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8F53716" w14:textId="77777777" w:rsidR="00AB52D4" w:rsidRPr="00B8250F" w:rsidRDefault="00AB52D4" w:rsidP="00BC444E">
            <w:pPr>
              <w:spacing w:after="0" w:line="240" w:lineRule="auto"/>
              <w:ind w:firstLine="0"/>
              <w:jc w:val="left"/>
            </w:pPr>
            <w:r w:rsidRPr="00B8250F">
              <w:t>Признак удаления</w:t>
            </w:r>
          </w:p>
        </w:tc>
      </w:tr>
      <w:tr w:rsidR="001C5157" w:rsidRPr="00B8250F" w14:paraId="6671F94F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A286123" w14:textId="421C9895" w:rsidR="001C5157" w:rsidRPr="00B8250F" w:rsidRDefault="001C5157" w:rsidP="001C5157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A75EE5">
              <w:t>PurchaseСontractorName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A234525" w14:textId="47401725" w:rsidR="001C5157" w:rsidRPr="00B8250F" w:rsidRDefault="001C5157" w:rsidP="001C5157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B567C6">
              <w:rPr>
                <w:lang w:val="en-US"/>
              </w:rPr>
              <w:t>Однострочный текст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6207695" w14:textId="6DF744F0" w:rsidR="001C5157" w:rsidRPr="00B8250F" w:rsidRDefault="001C5157" w:rsidP="001C5157">
            <w:pPr>
              <w:spacing w:after="0" w:line="240" w:lineRule="auto"/>
              <w:ind w:firstLine="0"/>
              <w:jc w:val="left"/>
            </w:pPr>
            <w:r w:rsidRPr="00A75EE5">
              <w:t>Контрагент</w:t>
            </w:r>
          </w:p>
        </w:tc>
      </w:tr>
      <w:tr w:rsidR="001C5157" w:rsidRPr="00B8250F" w14:paraId="0EC66DB5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59F370B" w14:textId="47644D53" w:rsidR="001C5157" w:rsidRPr="00B8250F" w:rsidRDefault="001C5157" w:rsidP="001C5157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A75EE5">
              <w:t>PurchaseСontractorINN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80F8ED8" w14:textId="18FA05D8" w:rsidR="001C5157" w:rsidRPr="00B8250F" w:rsidRDefault="001C5157" w:rsidP="001C5157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B567C6">
              <w:rPr>
                <w:lang w:val="en-US"/>
              </w:rPr>
              <w:t>Однострочный текст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7E7B2E2" w14:textId="2D7D9FB2" w:rsidR="001C5157" w:rsidRPr="00B8250F" w:rsidRDefault="001C5157" w:rsidP="001C5157">
            <w:pPr>
              <w:spacing w:after="0" w:line="240" w:lineRule="auto"/>
              <w:ind w:firstLine="0"/>
              <w:jc w:val="left"/>
            </w:pPr>
            <w:r w:rsidRPr="00A75EE5">
              <w:t>ИНН</w:t>
            </w:r>
          </w:p>
        </w:tc>
      </w:tr>
      <w:tr w:rsidR="001C5157" w:rsidRPr="00B8250F" w14:paraId="76342672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D4DE170" w14:textId="616CFEF3" w:rsidR="001C5157" w:rsidRPr="00B8250F" w:rsidRDefault="001C5157" w:rsidP="001C5157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A75EE5">
              <w:t>PurchaseСontractorKPP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CE50D7" w14:textId="1C428AFB" w:rsidR="001C5157" w:rsidRPr="00B8250F" w:rsidRDefault="001C5157" w:rsidP="001C5157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B567C6">
              <w:rPr>
                <w:lang w:val="en-US"/>
              </w:rPr>
              <w:t>Однострочный текст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002910" w14:textId="13B35267" w:rsidR="001C5157" w:rsidRPr="00B8250F" w:rsidRDefault="001C5157" w:rsidP="001C5157">
            <w:pPr>
              <w:spacing w:after="0" w:line="240" w:lineRule="auto"/>
              <w:ind w:firstLine="0"/>
              <w:jc w:val="left"/>
            </w:pPr>
            <w:r w:rsidRPr="00A75EE5">
              <w:t>КПП</w:t>
            </w:r>
          </w:p>
        </w:tc>
      </w:tr>
      <w:tr w:rsidR="001C5157" w:rsidRPr="00B8250F" w14:paraId="0D7EE77A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AA8FF00" w14:textId="136B3A96" w:rsidR="001C5157" w:rsidRPr="00B8250F" w:rsidRDefault="001C5157" w:rsidP="001C5157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A75EE5">
              <w:t>PurchaseСontractorOGRN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04B7412" w14:textId="3CC6540A" w:rsidR="001C5157" w:rsidRPr="00B8250F" w:rsidRDefault="001C5157" w:rsidP="001C5157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B567C6">
              <w:rPr>
                <w:lang w:val="en-US"/>
              </w:rPr>
              <w:t>Однострочный текст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9B0C4E8" w14:textId="0FFDB73C" w:rsidR="001C5157" w:rsidRPr="00B8250F" w:rsidRDefault="001C5157" w:rsidP="001C5157">
            <w:pPr>
              <w:spacing w:after="0" w:line="240" w:lineRule="auto"/>
              <w:ind w:firstLine="0"/>
              <w:jc w:val="left"/>
            </w:pPr>
            <w:r w:rsidRPr="00A75EE5">
              <w:t>ОГРН</w:t>
            </w:r>
          </w:p>
        </w:tc>
      </w:tr>
    </w:tbl>
    <w:p w14:paraId="1F4CACD5" w14:textId="61449F51" w:rsidR="00AB52D4" w:rsidRPr="00FD6718" w:rsidRDefault="00AB52D4" w:rsidP="00FD6718">
      <w:pPr>
        <w:pStyle w:val="tgtextbasicjustify"/>
        <w:spacing w:before="60" w:after="60" w:line="240" w:lineRule="auto"/>
        <w:ind w:firstLine="0"/>
        <w:rPr>
          <w:i/>
        </w:rPr>
      </w:pPr>
      <w:r w:rsidRPr="00FD6718">
        <w:rPr>
          <w:i/>
        </w:rPr>
        <w:t>Создание</w:t>
      </w:r>
      <w:r w:rsidR="006E41A0">
        <w:rPr>
          <w:i/>
        </w:rPr>
        <w:t>/обновление</w:t>
      </w:r>
      <w:r w:rsidRPr="00FD6718">
        <w:rPr>
          <w:i/>
        </w:rPr>
        <w:t xml:space="preserve"> закупки</w:t>
      </w:r>
      <w:r w:rsidR="00BC444E">
        <w:rPr>
          <w:i/>
        </w:rPr>
        <w:t>:</w:t>
      </w:r>
    </w:p>
    <w:p w14:paraId="72B10970" w14:textId="14AEA239" w:rsidR="006E41A0" w:rsidRDefault="006E41A0" w:rsidP="006E41A0">
      <w:pPr>
        <w:spacing w:after="0" w:line="240" w:lineRule="auto"/>
        <w:ind w:firstLine="567"/>
      </w:pPr>
      <w:r>
        <w:t>Название метода: CreateUpdatePurchase.</w:t>
      </w:r>
    </w:p>
    <w:p w14:paraId="26E89C73" w14:textId="77777777" w:rsidR="006E41A0" w:rsidRDefault="006E41A0" w:rsidP="006E41A0">
      <w:pPr>
        <w:spacing w:after="0" w:line="240" w:lineRule="auto"/>
        <w:ind w:firstLine="567"/>
      </w:pPr>
      <w:r>
        <w:t>Входные данные: XML.</w:t>
      </w:r>
    </w:p>
    <w:p w14:paraId="5D9D2C93" w14:textId="44C6AB83" w:rsidR="00AB52D4" w:rsidRPr="001E44F3" w:rsidRDefault="00AB52D4" w:rsidP="006E41A0">
      <w:pPr>
        <w:spacing w:after="0" w:line="240" w:lineRule="auto"/>
        <w:ind w:firstLine="567"/>
      </w:pPr>
      <w:r>
        <w:t xml:space="preserve">Выходные данные: </w:t>
      </w:r>
      <w:r w:rsidRPr="00AB7956">
        <w:t>Result</w:t>
      </w:r>
      <w:r w:rsidR="00BC444E">
        <w:t>.</w:t>
      </w:r>
    </w:p>
    <w:p w14:paraId="71C3E39C" w14:textId="1397F018" w:rsidR="00AB52D4" w:rsidRDefault="00AB52D4" w:rsidP="00AB52D4">
      <w:pPr>
        <w:spacing w:after="0" w:line="240" w:lineRule="auto"/>
        <w:ind w:firstLine="567"/>
      </w:pPr>
      <w:r>
        <w:t xml:space="preserve">Описание: </w:t>
      </w:r>
      <w:r w:rsidRPr="00640DBA">
        <w:t xml:space="preserve">Данный метод вызывается </w:t>
      </w:r>
      <w:r>
        <w:t>в модуле</w:t>
      </w:r>
      <w:r w:rsidRPr="00640DBA">
        <w:t xml:space="preserve"> MM при создании</w:t>
      </w:r>
      <w:r>
        <w:t xml:space="preserve"> ка</w:t>
      </w:r>
      <w:r w:rsidRPr="00640DBA">
        <w:t>рточки закупки</w:t>
      </w:r>
      <w:r>
        <w:t xml:space="preserve"> на основании заявки</w:t>
      </w:r>
      <w:r w:rsidR="006E41A0" w:rsidRPr="006E41A0">
        <w:t xml:space="preserve"> и при изменении атрибутов карточки закупки и атрибутов лотов закупки.</w:t>
      </w:r>
    </w:p>
    <w:p w14:paraId="67E1A43B" w14:textId="433FB4F0" w:rsidR="00AB52D4" w:rsidRPr="00BC444E" w:rsidRDefault="00AB52D4" w:rsidP="00BB57CA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BC444E">
        <w:rPr>
          <w:sz w:val="24"/>
          <w:szCs w:val="24"/>
        </w:rPr>
        <w:t>Описание типов данных</w:t>
      </w:r>
      <w:r w:rsidR="005D2E7E">
        <w:rPr>
          <w:sz w:val="24"/>
          <w:szCs w:val="24"/>
        </w:rPr>
        <w:t>. Закупка</w:t>
      </w:r>
    </w:p>
    <w:p w14:paraId="5666511C" w14:textId="77777777" w:rsidR="00AB52D4" w:rsidRPr="00BC444E" w:rsidRDefault="00AB52D4" w:rsidP="00BC444E">
      <w:pPr>
        <w:pStyle w:val="tgtextbasicjustify"/>
        <w:spacing w:before="60" w:after="60" w:line="240" w:lineRule="auto"/>
        <w:ind w:firstLine="0"/>
        <w:rPr>
          <w:i/>
        </w:rPr>
      </w:pPr>
      <w:r w:rsidRPr="00BC444E">
        <w:rPr>
          <w:i/>
        </w:rPr>
        <w:t>Purchase</w:t>
      </w:r>
    </w:p>
    <w:p w14:paraId="2E428BAB" w14:textId="77777777" w:rsidR="00AB52D4" w:rsidRDefault="00AB52D4" w:rsidP="00BC444E">
      <w:pPr>
        <w:pStyle w:val="tgtextbasicjustify"/>
        <w:spacing w:before="60" w:after="60" w:line="240" w:lineRule="auto"/>
        <w:ind w:firstLine="0"/>
      </w:pPr>
      <w:r>
        <w:t>Закупка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72"/>
        <w:gridCol w:w="2410"/>
        <w:gridCol w:w="3889"/>
      </w:tblGrid>
      <w:tr w:rsidR="00AB52D4" w:rsidRPr="00B8250F" w14:paraId="7F9ACA06" w14:textId="77777777" w:rsidTr="00E818C8">
        <w:trPr>
          <w:tblHeader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9F4F98F" w14:textId="77777777" w:rsidR="00AB52D4" w:rsidRPr="00B8250F" w:rsidRDefault="00AB52D4" w:rsidP="00CA6380">
            <w:pPr>
              <w:pStyle w:val="aff7"/>
              <w:spacing w:line="240" w:lineRule="auto"/>
              <w:jc w:val="center"/>
              <w:rPr>
                <w:sz w:val="20"/>
                <w:szCs w:val="20"/>
              </w:rPr>
            </w:pPr>
            <w:r w:rsidRPr="00B8250F"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616C601" w14:textId="77777777" w:rsidR="00AB52D4" w:rsidRPr="00B8250F" w:rsidRDefault="00AB52D4" w:rsidP="00CA6380">
            <w:pPr>
              <w:pStyle w:val="aff7"/>
              <w:spacing w:line="240" w:lineRule="auto"/>
              <w:jc w:val="center"/>
              <w:rPr>
                <w:sz w:val="20"/>
                <w:szCs w:val="20"/>
              </w:rPr>
            </w:pPr>
            <w:r w:rsidRPr="00B8250F">
              <w:t>Тип данных</w:t>
            </w:r>
          </w:p>
        </w:tc>
        <w:tc>
          <w:tcPr>
            <w:tcW w:w="3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2B6F326" w14:textId="77777777" w:rsidR="00AB52D4" w:rsidRPr="00AB54DC" w:rsidRDefault="00AB52D4" w:rsidP="00CA6380">
            <w:pPr>
              <w:pStyle w:val="aff7"/>
              <w:spacing w:line="240" w:lineRule="auto"/>
              <w:jc w:val="center"/>
              <w:rPr>
                <w:sz w:val="20"/>
                <w:szCs w:val="20"/>
                <w:lang w:val="en-US"/>
              </w:rPr>
            </w:pPr>
            <w:r w:rsidRPr="00B8250F">
              <w:t>Комментарий</w:t>
            </w:r>
          </w:p>
        </w:tc>
      </w:tr>
      <w:tr w:rsidR="00AB52D4" w:rsidRPr="00B8250F" w14:paraId="2BA334BC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045447C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5974D9">
              <w:t>PurchaseName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C613013" w14:textId="2D8255F6" w:rsidR="00AB52D4" w:rsidRPr="005974D9" w:rsidRDefault="00032709" w:rsidP="00CA6380">
            <w:pPr>
              <w:spacing w:after="0" w:line="240" w:lineRule="auto"/>
              <w:ind w:firstLine="0"/>
            </w:pPr>
            <w:r>
              <w:t>Однострочный текст</w:t>
            </w:r>
          </w:p>
        </w:tc>
        <w:tc>
          <w:tcPr>
            <w:tcW w:w="3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77E1974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5974D9">
              <w:t>Наименование закупки</w:t>
            </w:r>
          </w:p>
        </w:tc>
      </w:tr>
      <w:tr w:rsidR="00AB52D4" w:rsidRPr="00B8250F" w14:paraId="58413E81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F2ACF9D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5974D9">
              <w:t>PurchaseID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86B802C" w14:textId="4C729EF3" w:rsidR="00AB52D4" w:rsidRPr="005974D9" w:rsidRDefault="00032709" w:rsidP="00CA6380">
            <w:pPr>
              <w:spacing w:after="0" w:line="240" w:lineRule="auto"/>
              <w:ind w:firstLine="0"/>
              <w:jc w:val="left"/>
            </w:pPr>
            <w:r>
              <w:t>Целое число</w:t>
            </w:r>
          </w:p>
        </w:tc>
        <w:tc>
          <w:tcPr>
            <w:tcW w:w="3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20CC0F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5974D9">
              <w:t>Электронный номер закупки</w:t>
            </w:r>
          </w:p>
        </w:tc>
      </w:tr>
      <w:tr w:rsidR="00AB52D4" w:rsidRPr="00B8250F" w14:paraId="5E21B0FA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A07B9CC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5974D9">
              <w:t>PurchaseNumber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56FA644" w14:textId="394A9E9F" w:rsidR="00AB52D4" w:rsidRPr="005974D9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74A72C4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5974D9">
              <w:t>Номер закупки</w:t>
            </w:r>
          </w:p>
        </w:tc>
      </w:tr>
      <w:tr w:rsidR="00AB52D4" w:rsidRPr="00B8250F" w14:paraId="42205250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D8F569D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PurchasYeear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EFA9F2D" w14:textId="5137A3A4" w:rsidR="00AB52D4" w:rsidRPr="005974D9" w:rsidRDefault="00032709" w:rsidP="00CA6380">
            <w:pPr>
              <w:spacing w:after="0" w:line="240" w:lineRule="auto"/>
              <w:ind w:firstLine="0"/>
              <w:jc w:val="left"/>
            </w:pPr>
            <w:r>
              <w:t>Целое число</w:t>
            </w:r>
          </w:p>
        </w:tc>
        <w:tc>
          <w:tcPr>
            <w:tcW w:w="3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B94888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5974D9">
              <w:t>Год в «Проект закупки»</w:t>
            </w:r>
          </w:p>
        </w:tc>
      </w:tr>
      <w:tr w:rsidR="00AB52D4" w:rsidRPr="00B8250F" w14:paraId="3A186C9C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D0296C9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PurchaseProject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75F810D" w14:textId="5B4FE469" w:rsidR="00AB52D4" w:rsidRPr="005974D9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E69615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5974D9">
              <w:t>Проект закупки</w:t>
            </w:r>
          </w:p>
        </w:tc>
      </w:tr>
      <w:tr w:rsidR="00AB52D4" w:rsidRPr="00B8250F" w14:paraId="4070BBA5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0B735D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5974D9">
              <w:t>PurchaseStatus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05596B2" w14:textId="001C080B" w:rsidR="00AB52D4" w:rsidRPr="005974D9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E82F152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5974D9">
              <w:t>Статус закупки</w:t>
            </w:r>
          </w:p>
        </w:tc>
      </w:tr>
      <w:tr w:rsidR="00AB52D4" w:rsidRPr="00B8250F" w14:paraId="5E60F461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DB6F26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5974D9">
              <w:t>RequestID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043E636" w14:textId="7BE0A36B" w:rsidR="00AB52D4" w:rsidRPr="005974D9" w:rsidRDefault="00032709" w:rsidP="00CA6380">
            <w:pPr>
              <w:spacing w:after="0" w:line="240" w:lineRule="auto"/>
              <w:ind w:firstLine="0"/>
              <w:jc w:val="left"/>
            </w:pPr>
            <w:r>
              <w:t>Целое число</w:t>
            </w:r>
          </w:p>
        </w:tc>
        <w:tc>
          <w:tcPr>
            <w:tcW w:w="3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7E3848E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5974D9">
              <w:t xml:space="preserve">Электронный номер заявки </w:t>
            </w:r>
          </w:p>
        </w:tc>
      </w:tr>
      <w:tr w:rsidR="00AB52D4" w:rsidRPr="00B8250F" w14:paraId="6E42A5F5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88C214D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5974D9">
              <w:t>RequestStatus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2E66EAC" w14:textId="523BBC32" w:rsidR="00AB52D4" w:rsidRPr="005974D9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D30A550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5974D9">
              <w:t>Статус заявки</w:t>
            </w:r>
          </w:p>
        </w:tc>
      </w:tr>
      <w:tr w:rsidR="00AB52D4" w:rsidRPr="00B8250F" w14:paraId="4F50C306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DE5952E" w14:textId="7158299A" w:rsidR="00AB52D4" w:rsidRPr="005974D9" w:rsidRDefault="001C5157" w:rsidP="00CA6380">
            <w:pPr>
              <w:spacing w:after="0" w:line="240" w:lineRule="auto"/>
              <w:ind w:firstLine="0"/>
              <w:jc w:val="left"/>
            </w:pPr>
            <w:r w:rsidRPr="00A75EE5">
              <w:t>PurchaseType</w:t>
            </w:r>
            <w:r w:rsidRPr="00A75EE5">
              <w:rPr>
                <w:lang w:val="en-US"/>
              </w:rPr>
              <w:t>Plan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B98ABDA" w14:textId="6772722B" w:rsidR="00AB52D4" w:rsidRPr="005974D9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058F21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Способ закупки (план)</w:t>
            </w:r>
          </w:p>
        </w:tc>
      </w:tr>
      <w:tr w:rsidR="00AB52D4" w:rsidRPr="00B8250F" w14:paraId="7902D2A4" w14:textId="77777777" w:rsidTr="00E818C8">
        <w:trPr>
          <w:trHeight w:val="265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8569585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PurchaseETP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CB2EF13" w14:textId="162DE02D" w:rsidR="00AB52D4" w:rsidRPr="005974D9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78A8AFC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ЭТП (план)</w:t>
            </w:r>
          </w:p>
        </w:tc>
      </w:tr>
      <w:tr w:rsidR="00AB52D4" w:rsidRPr="00B8250F" w14:paraId="0234E31F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C57C966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ConsumerBranchID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ED63694" w14:textId="7B38FB33" w:rsidR="00AB52D4" w:rsidRPr="005974D9" w:rsidRDefault="00032709" w:rsidP="00CA6380">
            <w:pPr>
              <w:spacing w:after="0" w:line="240" w:lineRule="auto"/>
              <w:ind w:firstLine="0"/>
              <w:jc w:val="left"/>
            </w:pPr>
            <w:r>
              <w:t>Целое число</w:t>
            </w:r>
          </w:p>
        </w:tc>
        <w:tc>
          <w:tcPr>
            <w:tcW w:w="3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AF8B498" w14:textId="4569ECC1" w:rsidR="00AB52D4" w:rsidRPr="005974D9" w:rsidRDefault="00AB52D4" w:rsidP="00C85189">
            <w:pPr>
              <w:spacing w:after="0" w:line="240" w:lineRule="auto"/>
              <w:ind w:firstLine="0"/>
              <w:jc w:val="left"/>
            </w:pPr>
            <w:r w:rsidRPr="00CA6380">
              <w:t xml:space="preserve">Идентификатор </w:t>
            </w:r>
            <w:r w:rsidR="00C85189">
              <w:t>ф</w:t>
            </w:r>
            <w:r w:rsidRPr="00CA6380">
              <w:t>илиала</w:t>
            </w:r>
            <w:r w:rsidR="00C85189">
              <w:t>-</w:t>
            </w:r>
            <w:r w:rsidRPr="005974D9">
              <w:t>п</w:t>
            </w:r>
            <w:r w:rsidRPr="00CA6380">
              <w:t>отребителя</w:t>
            </w:r>
          </w:p>
        </w:tc>
      </w:tr>
      <w:tr w:rsidR="00AB52D4" w:rsidRPr="00B8250F" w14:paraId="1CDBD717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1F9BCB5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ConsumerBranchName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4C9382F" w14:textId="3DF9CB38" w:rsidR="00AB52D4" w:rsidRPr="005974D9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7D380B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5974D9">
              <w:t>Наименование</w:t>
            </w:r>
            <w:r w:rsidRPr="00CA6380">
              <w:t xml:space="preserve"> </w:t>
            </w:r>
            <w:r w:rsidRPr="005974D9">
              <w:t>филиала</w:t>
            </w:r>
            <w:r w:rsidRPr="00CA6380">
              <w:t>-</w:t>
            </w:r>
            <w:r w:rsidRPr="005974D9">
              <w:t>потребителя</w:t>
            </w:r>
          </w:p>
        </w:tc>
      </w:tr>
      <w:tr w:rsidR="00AB52D4" w:rsidRPr="00B8250F" w14:paraId="3CD95122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4B3DEFE" w14:textId="36599C08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lastRenderedPageBreak/>
              <w:t>PurchaseExternalInitiatorName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37E80C0" w14:textId="21B9C8DA" w:rsidR="00AB52D4" w:rsidRPr="00CA6380" w:rsidRDefault="00032709" w:rsidP="00CA6380">
            <w:pPr>
              <w:spacing w:after="0" w:line="240" w:lineRule="auto"/>
              <w:ind w:firstLine="0"/>
            </w:pPr>
            <w:r>
              <w:t>Однострочный текст</w:t>
            </w:r>
          </w:p>
        </w:tc>
        <w:tc>
          <w:tcPr>
            <w:tcW w:w="3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71E34B8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5974D9">
              <w:t>Внешний организатор закупки</w:t>
            </w:r>
          </w:p>
        </w:tc>
      </w:tr>
      <w:tr w:rsidR="00AB52D4" w:rsidRPr="00B8250F" w14:paraId="3A5D82A7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80A5A78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PurchaseInitiatorID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03D949F" w14:textId="179983DB" w:rsidR="00AB52D4" w:rsidRPr="00CA6380" w:rsidRDefault="00032709" w:rsidP="00CA6380">
            <w:pPr>
              <w:spacing w:after="0" w:line="240" w:lineRule="auto"/>
              <w:ind w:firstLine="0"/>
              <w:jc w:val="left"/>
            </w:pPr>
            <w:r>
              <w:t>Целое число</w:t>
            </w:r>
          </w:p>
        </w:tc>
        <w:tc>
          <w:tcPr>
            <w:tcW w:w="3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57B6850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5974D9">
              <w:t>Идентификатор внутреннего организатора закупки</w:t>
            </w:r>
          </w:p>
        </w:tc>
      </w:tr>
      <w:tr w:rsidR="00AB52D4" w:rsidRPr="00B8250F" w14:paraId="2734D041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06A2659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PurchaseInitiatorName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34DEA76" w14:textId="155D60A8" w:rsidR="00AB52D4" w:rsidRPr="00CA6380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F28B1AC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5974D9">
              <w:t>Внутренний организатор закупки</w:t>
            </w:r>
          </w:p>
        </w:tc>
      </w:tr>
      <w:tr w:rsidR="00AB52D4" w:rsidRPr="00B8250F" w14:paraId="7E200949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0260D01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PurchasingOrganizationID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ECDAC77" w14:textId="59435808" w:rsidR="00AB52D4" w:rsidRPr="00CA6380" w:rsidRDefault="00032709" w:rsidP="00CA6380">
            <w:pPr>
              <w:spacing w:after="0" w:line="240" w:lineRule="auto"/>
              <w:ind w:firstLine="0"/>
              <w:jc w:val="left"/>
            </w:pPr>
            <w:r>
              <w:t>Целое число</w:t>
            </w:r>
          </w:p>
        </w:tc>
        <w:tc>
          <w:tcPr>
            <w:tcW w:w="3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35E278C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5974D9">
              <w:t>Идентификатор закупочной организации</w:t>
            </w:r>
          </w:p>
        </w:tc>
      </w:tr>
      <w:tr w:rsidR="00AB52D4" w:rsidRPr="00B8250F" w14:paraId="52337E29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E113739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PurchasingOrganizationName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580495E" w14:textId="6C6197C2" w:rsidR="00AB52D4" w:rsidRPr="00CA6380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58B75D1" w14:textId="77777777" w:rsidR="00AB52D4" w:rsidRPr="005974D9" w:rsidRDefault="00AB52D4" w:rsidP="00CA6380">
            <w:pPr>
              <w:spacing w:after="0" w:line="240" w:lineRule="auto"/>
              <w:ind w:firstLine="0"/>
              <w:jc w:val="left"/>
            </w:pPr>
            <w:r w:rsidRPr="005974D9">
              <w:t>Закупочная организация</w:t>
            </w:r>
          </w:p>
        </w:tc>
      </w:tr>
      <w:tr w:rsidR="00AB52D4" w:rsidRPr="00B8250F" w14:paraId="54BD7571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2D446A7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PurchaseСonditions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4A74751" w14:textId="06473D30" w:rsidR="00AB52D4" w:rsidRPr="00CA6380" w:rsidRDefault="00032709" w:rsidP="00CA6380">
            <w:pPr>
              <w:spacing w:after="0" w:line="240" w:lineRule="auto"/>
              <w:ind w:firstLine="0"/>
            </w:pPr>
            <w:r>
              <w:t>Однострочный текст</w:t>
            </w:r>
          </w:p>
        </w:tc>
        <w:tc>
          <w:tcPr>
            <w:tcW w:w="3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067AF50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Условия проведения закупки</w:t>
            </w:r>
          </w:p>
        </w:tc>
      </w:tr>
      <w:tr w:rsidR="00AB52D4" w:rsidRPr="00B8250F" w14:paraId="5D01AB51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34F40C1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</w:t>
            </w:r>
            <w:r w:rsidRPr="00B8250F">
              <w:t>Lots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273D148" w14:textId="77777777" w:rsidR="00AB52D4" w:rsidRPr="00B8250F" w:rsidRDefault="00AB52D4" w:rsidP="00CA6380">
            <w:pPr>
              <w:spacing w:after="0" w:line="240" w:lineRule="auto"/>
              <w:ind w:firstLine="0"/>
              <w:jc w:val="left"/>
            </w:pPr>
            <w:r w:rsidRPr="00B8250F">
              <w:t xml:space="preserve">Коллекция </w:t>
            </w:r>
            <w:r w:rsidRPr="00CA6380">
              <w:t>Purchase</w:t>
            </w:r>
            <w:r w:rsidRPr="00B8250F">
              <w:t>Lot</w:t>
            </w:r>
          </w:p>
        </w:tc>
        <w:tc>
          <w:tcPr>
            <w:tcW w:w="3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306E3C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B8250F">
              <w:t>Лоты закупки</w:t>
            </w:r>
          </w:p>
        </w:tc>
      </w:tr>
      <w:tr w:rsidR="00AB52D4" w:rsidRPr="00B8250F" w14:paraId="6F77E1C7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416331F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TagDelete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2B3F552" w14:textId="77777777" w:rsidR="00AB52D4" w:rsidRPr="00B8250F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Boolean</w:t>
            </w:r>
          </w:p>
        </w:tc>
        <w:tc>
          <w:tcPr>
            <w:tcW w:w="3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CD70216" w14:textId="77777777" w:rsidR="00AB52D4" w:rsidRPr="00B8250F" w:rsidRDefault="00AB52D4" w:rsidP="00CA6380">
            <w:pPr>
              <w:spacing w:after="0" w:line="240" w:lineRule="auto"/>
              <w:ind w:firstLine="0"/>
              <w:jc w:val="left"/>
            </w:pPr>
            <w:r w:rsidRPr="00B8250F">
              <w:t>Признак удаления</w:t>
            </w:r>
          </w:p>
        </w:tc>
      </w:tr>
    </w:tbl>
    <w:p w14:paraId="651D93B0" w14:textId="128D20E0" w:rsidR="00AB52D4" w:rsidRPr="00BC444E" w:rsidRDefault="00AB52D4" w:rsidP="00CA6380">
      <w:pPr>
        <w:pStyle w:val="tgtextbasicjustify"/>
        <w:keepNext/>
        <w:spacing w:before="60" w:after="60" w:line="240" w:lineRule="auto"/>
        <w:ind w:firstLine="0"/>
        <w:rPr>
          <w:i/>
        </w:rPr>
      </w:pPr>
      <w:r w:rsidRPr="00BC444E">
        <w:rPr>
          <w:i/>
        </w:rPr>
        <w:t>Result</w:t>
      </w:r>
    </w:p>
    <w:p w14:paraId="3AB7C5A4" w14:textId="77777777" w:rsidR="00AB52D4" w:rsidRDefault="00AB52D4" w:rsidP="00CA6380">
      <w:pPr>
        <w:pStyle w:val="tgtextbasicjustify"/>
        <w:keepNext/>
        <w:spacing w:before="60" w:after="60" w:line="240" w:lineRule="auto"/>
        <w:ind w:firstLine="0"/>
      </w:pPr>
      <w:r>
        <w:t>Результат работы сервиса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72"/>
        <w:gridCol w:w="2410"/>
        <w:gridCol w:w="3920"/>
      </w:tblGrid>
      <w:tr w:rsidR="00AB52D4" w:rsidRPr="0057092D" w14:paraId="536C8BB5" w14:textId="77777777" w:rsidTr="00E818C8">
        <w:trPr>
          <w:tblHeader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7260456" w14:textId="77777777" w:rsidR="00AB52D4" w:rsidRPr="0057092D" w:rsidRDefault="00AB52D4" w:rsidP="005F2C48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6D0A88"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8813653" w14:textId="77777777" w:rsidR="00AB52D4" w:rsidRPr="00CA6380" w:rsidRDefault="00AB52D4" w:rsidP="005F2C48">
            <w:pPr>
              <w:pStyle w:val="aff7"/>
              <w:spacing w:line="240" w:lineRule="auto"/>
              <w:jc w:val="center"/>
              <w:rPr>
                <w:bCs/>
              </w:rPr>
            </w:pPr>
            <w:r w:rsidRPr="00CA6380">
              <w:t xml:space="preserve">Тип </w:t>
            </w:r>
            <w:r w:rsidRPr="00CA6380">
              <w:rPr>
                <w:bCs/>
              </w:rPr>
              <w:t>данных</w:t>
            </w:r>
          </w:p>
        </w:tc>
        <w:tc>
          <w:tcPr>
            <w:tcW w:w="3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00DFB40" w14:textId="77777777" w:rsidR="00AB52D4" w:rsidRPr="00CA6380" w:rsidRDefault="00AB52D4" w:rsidP="005F2C48">
            <w:pPr>
              <w:pStyle w:val="aff7"/>
              <w:spacing w:line="240" w:lineRule="auto"/>
              <w:jc w:val="center"/>
              <w:rPr>
                <w:bCs/>
              </w:rPr>
            </w:pPr>
            <w:r w:rsidRPr="00CA6380">
              <w:t>Комментарий</w:t>
            </w:r>
          </w:p>
        </w:tc>
      </w:tr>
      <w:tr w:rsidR="00AB52D4" w:rsidRPr="0057092D" w14:paraId="1BE76E1C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6388735" w14:textId="77777777" w:rsidR="00AB52D4" w:rsidRPr="0057092D" w:rsidRDefault="00AB52D4" w:rsidP="00CA6380">
            <w:pPr>
              <w:spacing w:after="0" w:line="240" w:lineRule="auto"/>
              <w:ind w:firstLine="0"/>
              <w:jc w:val="left"/>
            </w:pPr>
            <w:r w:rsidRPr="0057092D">
              <w:t>IsSuccess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1A7B7AC" w14:textId="77777777" w:rsidR="00AB52D4" w:rsidRPr="0057092D" w:rsidRDefault="00AB52D4" w:rsidP="00CA6380">
            <w:pPr>
              <w:spacing w:after="0" w:line="240" w:lineRule="auto"/>
              <w:ind w:firstLine="0"/>
              <w:jc w:val="left"/>
            </w:pPr>
            <w:r w:rsidRPr="0057092D">
              <w:t>Boolean</w:t>
            </w:r>
          </w:p>
        </w:tc>
        <w:tc>
          <w:tcPr>
            <w:tcW w:w="3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A3E1CE5" w14:textId="77777777" w:rsidR="00AB52D4" w:rsidRPr="0057092D" w:rsidRDefault="00AB52D4" w:rsidP="00CA6380">
            <w:pPr>
              <w:spacing w:after="0" w:line="240" w:lineRule="auto"/>
              <w:ind w:firstLine="0"/>
              <w:jc w:val="left"/>
            </w:pPr>
            <w:r w:rsidRPr="0057092D">
              <w:t>Успешен или нет запрос</w:t>
            </w:r>
          </w:p>
        </w:tc>
      </w:tr>
      <w:tr w:rsidR="00AB52D4" w:rsidRPr="0057092D" w14:paraId="1AB9B1E2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877F7C0" w14:textId="77777777" w:rsidR="00AB52D4" w:rsidRPr="0057092D" w:rsidRDefault="00AB52D4" w:rsidP="00CA6380">
            <w:pPr>
              <w:spacing w:after="0" w:line="240" w:lineRule="auto"/>
              <w:ind w:firstLine="0"/>
              <w:jc w:val="left"/>
            </w:pPr>
            <w:r w:rsidRPr="0057092D">
              <w:t>ErrorText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D68307B" w14:textId="6B81FAF9" w:rsidR="00AB52D4" w:rsidRPr="0057092D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118AD36" w14:textId="77777777" w:rsidR="00AB52D4" w:rsidRPr="0057092D" w:rsidRDefault="00AB52D4" w:rsidP="00CA6380">
            <w:pPr>
              <w:spacing w:after="0" w:line="240" w:lineRule="auto"/>
              <w:ind w:firstLine="0"/>
              <w:jc w:val="left"/>
            </w:pPr>
            <w:r w:rsidRPr="0057092D">
              <w:t>Сообщение с ошибкой, если запрос не успешен</w:t>
            </w:r>
          </w:p>
        </w:tc>
      </w:tr>
    </w:tbl>
    <w:p w14:paraId="60E9E698" w14:textId="77777777" w:rsidR="00AB52D4" w:rsidRPr="00BC444E" w:rsidRDefault="00AB52D4" w:rsidP="00BC444E">
      <w:pPr>
        <w:pStyle w:val="tgtextbasicjustify"/>
        <w:spacing w:before="60" w:after="60" w:line="240" w:lineRule="auto"/>
        <w:ind w:firstLine="0"/>
        <w:rPr>
          <w:i/>
        </w:rPr>
      </w:pPr>
      <w:r w:rsidRPr="00BC444E">
        <w:rPr>
          <w:i/>
        </w:rPr>
        <w:t>PurchaseLot</w:t>
      </w:r>
    </w:p>
    <w:p w14:paraId="0840379A" w14:textId="77777777" w:rsidR="00AB52D4" w:rsidRDefault="00AB52D4" w:rsidP="00BC444E">
      <w:pPr>
        <w:pStyle w:val="tgtextbasicjustify"/>
        <w:spacing w:before="60" w:after="60" w:line="240" w:lineRule="auto"/>
        <w:ind w:firstLine="0"/>
      </w:pPr>
      <w:r>
        <w:t>Лот закупки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72"/>
        <w:gridCol w:w="2410"/>
        <w:gridCol w:w="3827"/>
      </w:tblGrid>
      <w:tr w:rsidR="00AB52D4" w:rsidRPr="00B8250F" w14:paraId="74A9AB02" w14:textId="77777777" w:rsidTr="00E818C8">
        <w:trPr>
          <w:tblHeader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2A1D561" w14:textId="77777777" w:rsidR="00AB52D4" w:rsidRPr="00B8250F" w:rsidRDefault="00AB52D4" w:rsidP="00CA6380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B8250F"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583BA30" w14:textId="77777777" w:rsidR="00AB52D4" w:rsidRPr="00B8250F" w:rsidRDefault="00AB52D4" w:rsidP="00CA6380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B8250F">
              <w:t>Тип данных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98A9603" w14:textId="77777777" w:rsidR="00AB52D4" w:rsidRPr="00B8250F" w:rsidRDefault="00AB52D4" w:rsidP="00CA6380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B8250F">
              <w:t>Комментарий</w:t>
            </w:r>
          </w:p>
        </w:tc>
      </w:tr>
      <w:tr w:rsidR="00AB52D4" w:rsidRPr="00B8250F" w14:paraId="4CB259CF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C12553A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PurchaseLotID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5C6251" w14:textId="5B834C41" w:rsidR="00AB52D4" w:rsidRPr="00CA6380" w:rsidRDefault="00032709" w:rsidP="00CA6380">
            <w:pPr>
              <w:spacing w:after="0" w:line="240" w:lineRule="auto"/>
              <w:ind w:firstLine="0"/>
              <w:jc w:val="left"/>
            </w:pPr>
            <w:r>
              <w:t>Целое число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134ABDF" w14:textId="77777777" w:rsidR="00AB52D4" w:rsidRPr="00607D71" w:rsidRDefault="00AB52D4" w:rsidP="00CA6380">
            <w:pPr>
              <w:spacing w:after="0" w:line="240" w:lineRule="auto"/>
              <w:ind w:firstLine="0"/>
              <w:jc w:val="left"/>
            </w:pPr>
            <w:r w:rsidRPr="00607D71">
              <w:t>Электронный номер закупки</w:t>
            </w:r>
          </w:p>
        </w:tc>
      </w:tr>
      <w:tr w:rsidR="00AB52D4" w:rsidRPr="00B8250F" w14:paraId="6436AE19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12C4532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RequestLotID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A6777B0" w14:textId="499C5E90" w:rsidR="00AB52D4" w:rsidRPr="00607D71" w:rsidRDefault="00032709" w:rsidP="00CA6380">
            <w:pPr>
              <w:spacing w:after="0" w:line="240" w:lineRule="auto"/>
              <w:ind w:firstLine="0"/>
              <w:jc w:val="left"/>
            </w:pPr>
            <w:r>
              <w:t>Целое число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E6783C2" w14:textId="77777777" w:rsidR="00AB52D4" w:rsidRPr="00607D71" w:rsidRDefault="00AB52D4" w:rsidP="00CA6380">
            <w:pPr>
              <w:spacing w:after="0" w:line="240" w:lineRule="auto"/>
              <w:ind w:firstLine="0"/>
              <w:jc w:val="left"/>
            </w:pPr>
            <w:r w:rsidRPr="00607D71">
              <w:t>Идентификатор лота заявки</w:t>
            </w:r>
          </w:p>
        </w:tc>
      </w:tr>
      <w:tr w:rsidR="00AB52D4" w:rsidRPr="00B8250F" w14:paraId="59A41AED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0C1E268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PurchaseLotNumber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91763C8" w14:textId="58D5802D" w:rsidR="00AB52D4" w:rsidRPr="00CA6380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15BCBBF" w14:textId="77777777" w:rsidR="00AB52D4" w:rsidRPr="00607D71" w:rsidRDefault="00AB52D4" w:rsidP="00CA6380">
            <w:pPr>
              <w:spacing w:after="0" w:line="240" w:lineRule="auto"/>
              <w:ind w:firstLine="0"/>
              <w:jc w:val="left"/>
            </w:pPr>
            <w:r w:rsidRPr="00607D71">
              <w:t>Номер лота закупки</w:t>
            </w:r>
          </w:p>
        </w:tc>
      </w:tr>
      <w:tr w:rsidR="00AB52D4" w:rsidRPr="00B8250F" w14:paraId="569C9AC5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7A9ED50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PurchaseLotSubNumber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D01C92B" w14:textId="3911B90A" w:rsidR="00AB52D4" w:rsidRPr="00CA6380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88F2573" w14:textId="3ABCE6D8" w:rsidR="00AB52D4" w:rsidRPr="00607D71" w:rsidRDefault="00AB52D4" w:rsidP="00C85189">
            <w:pPr>
              <w:spacing w:after="0" w:line="240" w:lineRule="auto"/>
              <w:ind w:firstLine="0"/>
              <w:jc w:val="left"/>
            </w:pPr>
            <w:r w:rsidRPr="00CA6380">
              <w:t xml:space="preserve">Субномер </w:t>
            </w:r>
            <w:r w:rsidR="00C85189">
              <w:t>л</w:t>
            </w:r>
            <w:r w:rsidRPr="00CA6380">
              <w:t xml:space="preserve">ота </w:t>
            </w:r>
            <w:r w:rsidRPr="00607D71">
              <w:t>закупки</w:t>
            </w:r>
          </w:p>
        </w:tc>
      </w:tr>
      <w:tr w:rsidR="00AB52D4" w:rsidRPr="00B8250F" w14:paraId="3A0A15F3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0EA6A48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PurchaseLotID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BFC2984" w14:textId="72ACC6FC" w:rsidR="00AB52D4" w:rsidRPr="00CA6380" w:rsidRDefault="00032709" w:rsidP="00CA6380">
            <w:pPr>
              <w:spacing w:after="0" w:line="240" w:lineRule="auto"/>
              <w:ind w:firstLine="0"/>
              <w:jc w:val="left"/>
            </w:pPr>
            <w:r>
              <w:t>Целое число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3D1933B" w14:textId="77777777" w:rsidR="00AB52D4" w:rsidRPr="00607D71" w:rsidRDefault="00AB52D4" w:rsidP="00CA6380">
            <w:pPr>
              <w:spacing w:after="0" w:line="240" w:lineRule="auto"/>
              <w:ind w:firstLine="0"/>
              <w:jc w:val="left"/>
            </w:pPr>
            <w:r w:rsidRPr="00607D71">
              <w:t>Идентификатор лота закупки</w:t>
            </w:r>
          </w:p>
        </w:tc>
      </w:tr>
      <w:tr w:rsidR="00AB52D4" w:rsidRPr="00B8250F" w14:paraId="009C357D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FF8EB1D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PurchaseLotStatus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607739" w14:textId="7D9737C7" w:rsidR="00AB52D4" w:rsidRPr="00CA6380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ECAAEAF" w14:textId="77777777" w:rsidR="00AB52D4" w:rsidRPr="00607D71" w:rsidRDefault="00AB52D4" w:rsidP="00CA6380">
            <w:pPr>
              <w:spacing w:after="0" w:line="240" w:lineRule="auto"/>
              <w:ind w:firstLine="0"/>
              <w:jc w:val="left"/>
            </w:pPr>
            <w:r w:rsidRPr="00607D71">
              <w:t>Статус лота закупки</w:t>
            </w:r>
          </w:p>
        </w:tc>
      </w:tr>
      <w:tr w:rsidR="00AB52D4" w:rsidRPr="00B8250F" w14:paraId="724F2A43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3BC9B96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PurchaseLotName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5A96C2F" w14:textId="1E20C806" w:rsidR="00AB52D4" w:rsidRPr="00CA6380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FA8303A" w14:textId="77777777" w:rsidR="00AB52D4" w:rsidRPr="00607D71" w:rsidRDefault="00AB52D4" w:rsidP="00CA6380">
            <w:pPr>
              <w:spacing w:after="0" w:line="240" w:lineRule="auto"/>
              <w:ind w:firstLine="0"/>
              <w:jc w:val="left"/>
            </w:pPr>
            <w:r w:rsidRPr="00607D71">
              <w:t>Наименование лота закупки</w:t>
            </w:r>
          </w:p>
        </w:tc>
      </w:tr>
      <w:tr w:rsidR="00AB52D4" w:rsidRPr="00B8250F" w14:paraId="32095138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2153CA8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ConsumerBranchID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3C4DDA8" w14:textId="53543342" w:rsidR="00AB52D4" w:rsidRPr="00607D71" w:rsidRDefault="00032709" w:rsidP="00CA6380">
            <w:pPr>
              <w:spacing w:after="0" w:line="240" w:lineRule="auto"/>
              <w:ind w:firstLine="0"/>
              <w:jc w:val="left"/>
            </w:pPr>
            <w:r>
              <w:t>Целое число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2787410" w14:textId="3127B15D" w:rsidR="00AB52D4" w:rsidRPr="00607D71" w:rsidRDefault="00AB52D4" w:rsidP="00C85189">
            <w:pPr>
              <w:spacing w:after="0" w:line="240" w:lineRule="auto"/>
              <w:ind w:firstLine="0"/>
              <w:jc w:val="left"/>
            </w:pPr>
            <w:r w:rsidRPr="00CA6380">
              <w:t xml:space="preserve">Идентификатор </w:t>
            </w:r>
            <w:r w:rsidR="00C85189">
              <w:t>ф</w:t>
            </w:r>
            <w:r w:rsidRPr="00CA6380">
              <w:t>илиала</w:t>
            </w:r>
            <w:r w:rsidR="00C85189">
              <w:t>-</w:t>
            </w:r>
            <w:r w:rsidRPr="00607D71">
              <w:t>п</w:t>
            </w:r>
            <w:r w:rsidRPr="00CA6380">
              <w:t>отребителя</w:t>
            </w:r>
          </w:p>
        </w:tc>
      </w:tr>
      <w:tr w:rsidR="00AB52D4" w:rsidRPr="00B8250F" w14:paraId="52E7E644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A7DAF28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ConsumerBranchName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2B554E5" w14:textId="08093202" w:rsidR="00AB52D4" w:rsidRPr="00607D71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18693FB" w14:textId="77777777" w:rsidR="00AB52D4" w:rsidRPr="00607D71" w:rsidRDefault="00AB52D4" w:rsidP="00CA6380">
            <w:pPr>
              <w:spacing w:after="0" w:line="240" w:lineRule="auto"/>
              <w:ind w:firstLine="0"/>
              <w:jc w:val="left"/>
            </w:pPr>
            <w:r w:rsidRPr="00607D71">
              <w:t>Наименование</w:t>
            </w:r>
            <w:r w:rsidRPr="00CA6380">
              <w:t xml:space="preserve"> </w:t>
            </w:r>
            <w:r w:rsidRPr="00607D71">
              <w:t>филиала</w:t>
            </w:r>
            <w:r w:rsidRPr="00CA6380">
              <w:t>-</w:t>
            </w:r>
            <w:r w:rsidRPr="00607D71">
              <w:t>потребителя</w:t>
            </w:r>
          </w:p>
        </w:tc>
      </w:tr>
      <w:tr w:rsidR="00AB52D4" w:rsidRPr="00B8250F" w14:paraId="4A1DD663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5798FB4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RequestLotContractDate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38AAD6E" w14:textId="6FC330B5" w:rsidR="00AB52D4" w:rsidRPr="00607D71" w:rsidRDefault="00032709" w:rsidP="00CA6380">
            <w:pPr>
              <w:spacing w:after="0" w:line="240" w:lineRule="auto"/>
              <w:ind w:firstLine="0"/>
              <w:jc w:val="left"/>
            </w:pPr>
            <w:r>
              <w:t>Дата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A2C21EA" w14:textId="77777777" w:rsidR="00AB52D4" w:rsidRPr="00607D71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 xml:space="preserve">Дата </w:t>
            </w:r>
            <w:r w:rsidRPr="00607D71">
              <w:t xml:space="preserve">заключения </w:t>
            </w:r>
            <w:r w:rsidRPr="00CA6380">
              <w:t>договора</w:t>
            </w:r>
            <w:r w:rsidRPr="00607D71">
              <w:t xml:space="preserve"> (план)</w:t>
            </w:r>
          </w:p>
        </w:tc>
      </w:tr>
      <w:tr w:rsidR="00AB52D4" w:rsidRPr="00B8250F" w14:paraId="6242E0F5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5B67FA2" w14:textId="77777777" w:rsidR="00AB52D4" w:rsidRPr="00607D71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RequestLotWorkStartDate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54B6ABA" w14:textId="16F8A85F" w:rsidR="00AB52D4" w:rsidRPr="00607D71" w:rsidRDefault="00032709" w:rsidP="00CA6380">
            <w:pPr>
              <w:spacing w:after="0" w:line="240" w:lineRule="auto"/>
              <w:ind w:firstLine="0"/>
              <w:jc w:val="left"/>
            </w:pPr>
            <w:r>
              <w:t>Дата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94A4B97" w14:textId="77777777" w:rsidR="00AB52D4" w:rsidRPr="00607D71" w:rsidRDefault="00AB52D4" w:rsidP="00CA6380">
            <w:pPr>
              <w:spacing w:after="0" w:line="240" w:lineRule="auto"/>
              <w:ind w:firstLine="0"/>
              <w:jc w:val="left"/>
            </w:pPr>
            <w:r w:rsidRPr="00607D71">
              <w:t>Дата начала выполнения работ (план)</w:t>
            </w:r>
          </w:p>
        </w:tc>
      </w:tr>
      <w:tr w:rsidR="00AB52D4" w:rsidRPr="00B8250F" w14:paraId="01FD5C60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ABCEF92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607D71">
              <w:t>RequestLot</w:t>
            </w:r>
            <w:r w:rsidRPr="00CA6380">
              <w:t>ContractEndDate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D3F8256" w14:textId="6D28E37F" w:rsidR="00AB52D4" w:rsidRPr="00607D71" w:rsidRDefault="00032709" w:rsidP="00CA6380">
            <w:pPr>
              <w:spacing w:after="0" w:line="240" w:lineRule="auto"/>
              <w:ind w:firstLine="0"/>
              <w:jc w:val="left"/>
            </w:pPr>
            <w:r>
              <w:t>Дата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8781654" w14:textId="77777777" w:rsidR="00AB52D4" w:rsidRPr="00607D71" w:rsidRDefault="00AB52D4" w:rsidP="00CA6380">
            <w:pPr>
              <w:spacing w:after="0" w:line="240" w:lineRule="auto"/>
              <w:ind w:firstLine="0"/>
              <w:jc w:val="left"/>
            </w:pPr>
            <w:r w:rsidRPr="00607D71">
              <w:t>Дата окончания исполнения договора (план)</w:t>
            </w:r>
          </w:p>
        </w:tc>
      </w:tr>
      <w:tr w:rsidR="00AB52D4" w:rsidRPr="00B8250F" w14:paraId="052A93BC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CD89C4" w14:textId="77777777" w:rsidR="00AB52D4" w:rsidRPr="00607D71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RequestLotAnnouncementDate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B2B1B91" w14:textId="76117BA2" w:rsidR="00AB52D4" w:rsidRPr="00607D71" w:rsidRDefault="00032709" w:rsidP="00CA6380">
            <w:pPr>
              <w:spacing w:after="0" w:line="240" w:lineRule="auto"/>
              <w:ind w:firstLine="0"/>
              <w:jc w:val="left"/>
            </w:pPr>
            <w:r>
              <w:t>Дата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FCD61B7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Дата объявления (план)</w:t>
            </w:r>
          </w:p>
        </w:tc>
      </w:tr>
      <w:tr w:rsidR="001C5157" w:rsidRPr="00B8250F" w14:paraId="4423BD16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3C6D4B6" w14:textId="55149C17" w:rsidR="001C5157" w:rsidRPr="00CA6380" w:rsidRDefault="001C5157" w:rsidP="001C5157">
            <w:pPr>
              <w:spacing w:after="0" w:line="240" w:lineRule="auto"/>
              <w:ind w:firstLine="0"/>
              <w:jc w:val="left"/>
            </w:pPr>
            <w:r w:rsidRPr="00A75EE5">
              <w:t>RequestLotAnnouncementDate</w:t>
            </w:r>
            <w:r w:rsidRPr="00A75EE5">
              <w:rPr>
                <w:lang w:val="en-US"/>
              </w:rPr>
              <w:t>Fact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DDB0F80" w14:textId="7FFCDD1D" w:rsidR="001C5157" w:rsidRDefault="001C5157" w:rsidP="001C5157">
            <w:pPr>
              <w:spacing w:after="0" w:line="240" w:lineRule="auto"/>
              <w:ind w:firstLine="0"/>
              <w:jc w:val="left"/>
            </w:pPr>
            <w:r w:rsidRPr="00A75EE5">
              <w:t>DateTime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7EE82FB" w14:textId="592AABFB" w:rsidR="001C5157" w:rsidRPr="00CA6380" w:rsidRDefault="001C5157" w:rsidP="001C5157">
            <w:pPr>
              <w:spacing w:after="0" w:line="240" w:lineRule="auto"/>
              <w:ind w:firstLine="0"/>
              <w:jc w:val="left"/>
            </w:pPr>
            <w:r w:rsidRPr="00A75EE5">
              <w:t>Дата объявления (факт)</w:t>
            </w:r>
          </w:p>
        </w:tc>
      </w:tr>
      <w:tr w:rsidR="00AB52D4" w:rsidRPr="00B8250F" w14:paraId="685060DB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D72364A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RequestLotOpenEnvelopeDate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199880E" w14:textId="5D11926B" w:rsidR="00AB52D4" w:rsidRPr="00CA6380" w:rsidRDefault="00032709" w:rsidP="00CA6380">
            <w:pPr>
              <w:spacing w:after="0" w:line="240" w:lineRule="auto"/>
              <w:ind w:firstLine="0"/>
              <w:jc w:val="left"/>
            </w:pPr>
            <w:r>
              <w:t>Дата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A054C63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Дата вскрытия конвертов (план)</w:t>
            </w:r>
          </w:p>
        </w:tc>
      </w:tr>
      <w:tr w:rsidR="00AB52D4" w:rsidRPr="00B8250F" w14:paraId="0FB43A4F" w14:textId="77777777" w:rsidTr="00E818C8">
        <w:trPr>
          <w:trHeight w:val="126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A0AB2A" w14:textId="77777777" w:rsidR="00AB52D4" w:rsidRPr="00607D71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RequestLot</w:t>
            </w:r>
            <w:r w:rsidRPr="00607D71">
              <w:t>R</w:t>
            </w:r>
            <w:r w:rsidRPr="00CA6380">
              <w:t>esultDate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4D362E5" w14:textId="3C933C91" w:rsidR="00AB52D4" w:rsidRPr="00CA6380" w:rsidRDefault="00032709" w:rsidP="00CA6380">
            <w:pPr>
              <w:spacing w:after="0" w:line="240" w:lineRule="auto"/>
              <w:ind w:firstLine="0"/>
              <w:jc w:val="left"/>
            </w:pPr>
            <w:r>
              <w:t>Дата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C85AFC0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Дата подведения итогов (план)</w:t>
            </w:r>
          </w:p>
        </w:tc>
      </w:tr>
      <w:tr w:rsidR="00AB52D4" w:rsidRPr="00B8250F" w14:paraId="63E303FB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02DAF36" w14:textId="77777777" w:rsidR="00AB52D4" w:rsidRPr="00607D71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RequestLotNDS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3A75B2C" w14:textId="77777777" w:rsidR="00AB52D4" w:rsidRPr="00607D71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Float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6617570" w14:textId="30A62AB0" w:rsidR="00AB52D4" w:rsidRPr="00CA6380" w:rsidRDefault="00C85189" w:rsidP="00C85189">
            <w:pPr>
              <w:spacing w:after="0" w:line="240" w:lineRule="auto"/>
              <w:ind w:firstLine="0"/>
              <w:jc w:val="left"/>
            </w:pPr>
            <w:r>
              <w:t>НДС (план), %</w:t>
            </w:r>
          </w:p>
        </w:tc>
      </w:tr>
      <w:tr w:rsidR="00AB52D4" w:rsidRPr="00B8250F" w14:paraId="05ED7292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71C9A2A" w14:textId="77777777" w:rsidR="00AB52D4" w:rsidRPr="00607D71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RequestLotProposedBid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52F8E7" w14:textId="77777777" w:rsidR="00AB52D4" w:rsidRPr="00607D71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Float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D237FDF" w14:textId="77777777" w:rsidR="00AB52D4" w:rsidRPr="00607D71" w:rsidRDefault="00AB52D4" w:rsidP="00CA6380">
            <w:pPr>
              <w:spacing w:after="0" w:line="240" w:lineRule="auto"/>
              <w:ind w:firstLine="0"/>
              <w:jc w:val="left"/>
            </w:pPr>
            <w:r w:rsidRPr="00607D71">
              <w:t>Планируемая цена лота по извещению, руб. с НДС</w:t>
            </w:r>
          </w:p>
        </w:tc>
      </w:tr>
      <w:tr w:rsidR="00AB52D4" w:rsidRPr="00B8250F" w14:paraId="0E9FC75A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150F587" w14:textId="77777777" w:rsidR="00AB52D4" w:rsidRPr="00607D71" w:rsidRDefault="00AB52D4" w:rsidP="00CA6380">
            <w:pPr>
              <w:spacing w:after="0" w:line="240" w:lineRule="auto"/>
              <w:ind w:firstLine="0"/>
              <w:jc w:val="left"/>
            </w:pPr>
            <w:r w:rsidRPr="00607D71">
              <w:t>RequestLotOKVED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9E7EF26" w14:textId="438B4317" w:rsidR="00AB52D4" w:rsidRPr="00607D71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1CE33A2" w14:textId="1AE07C5A" w:rsidR="00AB52D4" w:rsidRPr="00B06B0A" w:rsidRDefault="00AB52D4" w:rsidP="00CA6380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607D71">
              <w:t>ОКВЭД</w:t>
            </w:r>
            <w:r w:rsidR="00B06B0A">
              <w:rPr>
                <w:lang w:val="en-US"/>
              </w:rPr>
              <w:t>2</w:t>
            </w:r>
          </w:p>
        </w:tc>
      </w:tr>
      <w:tr w:rsidR="00AB52D4" w:rsidRPr="00B8250F" w14:paraId="65DE06B4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2AF7C5F" w14:textId="0EE03A25" w:rsidR="00AB52D4" w:rsidRPr="00607D71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lastRenderedPageBreak/>
              <w:t>RequestLotOKDP</w:t>
            </w:r>
            <w:r w:rsidR="001C5157">
              <w:t>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1431696" w14:textId="2FA3B785" w:rsidR="00AB52D4" w:rsidRPr="00607D71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C65CAC" w14:textId="310F3E1F" w:rsidR="00AB52D4" w:rsidRPr="00B06B0A" w:rsidRDefault="00AB52D4" w:rsidP="00CA6380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607D71">
              <w:t>ОКДП</w:t>
            </w:r>
            <w:r w:rsidR="00B06B0A">
              <w:rPr>
                <w:lang w:val="en-US"/>
              </w:rPr>
              <w:t>2</w:t>
            </w:r>
          </w:p>
        </w:tc>
      </w:tr>
      <w:tr w:rsidR="00AB52D4" w:rsidRPr="00B8250F" w14:paraId="2C52AAC9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1B40787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LotProposedStartBid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2917B3E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Float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231D203" w14:textId="77777777" w:rsidR="00AB52D4" w:rsidRPr="00607D71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Начальная цена закупки по извещению с НДС</w:t>
            </w:r>
          </w:p>
        </w:tc>
      </w:tr>
      <w:tr w:rsidR="00AB52D4" w:rsidRPr="00B8250F" w14:paraId="0BBFF988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A6EB7DC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LotPublication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49060C5" w14:textId="216E116C" w:rsidR="00AB52D4" w:rsidRPr="00CA6380" w:rsidRDefault="00032709" w:rsidP="00CA6380">
            <w:pPr>
              <w:spacing w:after="0" w:line="240" w:lineRule="auto"/>
              <w:ind w:firstLine="0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1DD2422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Номер публикации zakupki.gov.ru</w:t>
            </w:r>
          </w:p>
        </w:tc>
      </w:tr>
      <w:tr w:rsidR="00AB52D4" w:rsidRPr="00B8250F" w14:paraId="1108E658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ED48D54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LotPublicationV2V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B3EAED4" w14:textId="71E50B5C" w:rsidR="00AB52D4" w:rsidRPr="00CA6380" w:rsidRDefault="00032709" w:rsidP="00CA6380">
            <w:pPr>
              <w:spacing w:after="0" w:line="240" w:lineRule="auto"/>
              <w:ind w:firstLine="0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EC5B04A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 xml:space="preserve">Номер публикации te.ru </w:t>
            </w:r>
          </w:p>
        </w:tc>
      </w:tr>
      <w:tr w:rsidR="00AB52D4" w:rsidRPr="00B8250F" w14:paraId="57BD4D68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D79812F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LotPublicationROSSETI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5D98ED" w14:textId="2800DB6E" w:rsidR="00AB52D4" w:rsidRPr="00CA6380" w:rsidRDefault="00032709" w:rsidP="00CA6380">
            <w:pPr>
              <w:spacing w:after="0" w:line="240" w:lineRule="auto"/>
              <w:ind w:firstLine="0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6C0A66B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Номер публикации etp.rosseti.ru</w:t>
            </w:r>
          </w:p>
        </w:tc>
      </w:tr>
      <w:tr w:rsidR="00AB52D4" w:rsidRPr="00B8250F" w14:paraId="535D2404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44F7669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LotProtocolOpenEnvelope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77E55A3" w14:textId="3AEF8AA2" w:rsidR="00AB52D4" w:rsidRPr="00CA6380" w:rsidRDefault="00032709" w:rsidP="00CA6380">
            <w:pPr>
              <w:spacing w:after="0" w:line="240" w:lineRule="auto"/>
              <w:ind w:firstLine="0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4A83098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Протокол вскрытия конвертов</w:t>
            </w:r>
          </w:p>
        </w:tc>
      </w:tr>
      <w:tr w:rsidR="00AB52D4" w:rsidRPr="00B8250F" w14:paraId="3F811D4D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73B7D67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LotProtocolOpenEnvelopeDate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46AAFE" w14:textId="203DD1BD" w:rsidR="00AB52D4" w:rsidRPr="00CA6380" w:rsidRDefault="00032709" w:rsidP="00CA6380">
            <w:pPr>
              <w:spacing w:after="0" w:line="240" w:lineRule="auto"/>
              <w:ind w:firstLine="0"/>
            </w:pPr>
            <w:r>
              <w:t>Дата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21A8C32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Протокол вскрытия конвертов (дата)</w:t>
            </w:r>
          </w:p>
        </w:tc>
      </w:tr>
      <w:tr w:rsidR="00AB52D4" w:rsidRPr="00B8250F" w14:paraId="2E3968A4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74DF19B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LotProtocolEstimateOffer1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43AB0F5" w14:textId="0F0315DB" w:rsidR="00AB52D4" w:rsidRPr="00CA6380" w:rsidRDefault="00032709" w:rsidP="00CA6380">
            <w:pPr>
              <w:spacing w:after="0" w:line="240" w:lineRule="auto"/>
              <w:ind w:firstLine="0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AA38530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Протокол оценки предложений 1</w:t>
            </w:r>
          </w:p>
        </w:tc>
      </w:tr>
      <w:tr w:rsidR="00AB52D4" w:rsidRPr="00B8250F" w14:paraId="0B59C54B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702C20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LotProtocolEstimateOffer1Date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959AB94" w14:textId="75373A6A" w:rsidR="00AB52D4" w:rsidRPr="00CA6380" w:rsidRDefault="00032709" w:rsidP="00CA6380">
            <w:pPr>
              <w:spacing w:after="0" w:line="240" w:lineRule="auto"/>
              <w:ind w:firstLine="0"/>
            </w:pPr>
            <w:r>
              <w:t>Дата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0183299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Протокол оценки предложений 1 (дата)</w:t>
            </w:r>
          </w:p>
        </w:tc>
      </w:tr>
      <w:tr w:rsidR="00AB52D4" w:rsidRPr="00B8250F" w14:paraId="58555788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DF27A15" w14:textId="77777777" w:rsidR="00AB52D4" w:rsidRPr="00B8250F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LotProtocolEstimateOffer</w:t>
            </w:r>
            <w:r w:rsidRPr="00B8250F">
              <w:t>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A423512" w14:textId="78786AF9" w:rsidR="00AB52D4" w:rsidRPr="00CA6380" w:rsidRDefault="00032709" w:rsidP="00CA6380">
            <w:pPr>
              <w:spacing w:after="0" w:line="240" w:lineRule="auto"/>
              <w:ind w:firstLine="0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8FACB48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Протокол оценки предложений 2</w:t>
            </w:r>
          </w:p>
        </w:tc>
      </w:tr>
      <w:tr w:rsidR="00AB52D4" w:rsidRPr="00B8250F" w14:paraId="6A1E026C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D0BD618" w14:textId="77777777" w:rsidR="00AB52D4" w:rsidRPr="00B8250F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LotProtocolEstimateOffer</w:t>
            </w:r>
            <w:r w:rsidRPr="00B8250F">
              <w:t>2</w:t>
            </w:r>
            <w:r w:rsidRPr="00CA6380">
              <w:t>Date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A2140D2" w14:textId="51F94085" w:rsidR="00AB52D4" w:rsidRPr="00CA6380" w:rsidRDefault="00032709" w:rsidP="00CA6380">
            <w:pPr>
              <w:spacing w:after="0" w:line="240" w:lineRule="auto"/>
              <w:ind w:firstLine="0"/>
            </w:pPr>
            <w:r>
              <w:t>Дата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8C0738E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Протокол оценки предложений 2 (дата)</w:t>
            </w:r>
          </w:p>
        </w:tc>
      </w:tr>
      <w:tr w:rsidR="00AB52D4" w:rsidRPr="00B8250F" w14:paraId="4366D7BA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C4FE265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LotProtocolChoiceWinner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AD0B84" w14:textId="0393D7C1" w:rsidR="00AB52D4" w:rsidRPr="00CA6380" w:rsidRDefault="00032709" w:rsidP="00CA6380">
            <w:pPr>
              <w:spacing w:after="0" w:line="240" w:lineRule="auto"/>
              <w:ind w:firstLine="0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C9FA416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Протокол об оценке предложений и выбору победителя</w:t>
            </w:r>
          </w:p>
        </w:tc>
      </w:tr>
      <w:tr w:rsidR="00AB52D4" w:rsidRPr="00B8250F" w14:paraId="745F0539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6EDE99" w14:textId="77777777" w:rsidR="00AB52D4" w:rsidRPr="00B8250F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LotProtocolChoiceWinnerDate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75E803A" w14:textId="74D555BE" w:rsidR="00AB52D4" w:rsidRPr="00B8250F" w:rsidRDefault="00032709" w:rsidP="00CA6380">
            <w:pPr>
              <w:spacing w:after="0" w:line="240" w:lineRule="auto"/>
              <w:ind w:firstLine="0"/>
            </w:pPr>
            <w:r>
              <w:t>Дата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F6A1973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Протокол об оценке предложений и выбору победителя (дата)</w:t>
            </w:r>
          </w:p>
        </w:tc>
      </w:tr>
      <w:tr w:rsidR="00AB52D4" w:rsidRPr="00B8250F" w14:paraId="61B12852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C58619A" w14:textId="77777777" w:rsidR="00AB52D4" w:rsidRPr="00B8250F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LotProtocoT</w:t>
            </w:r>
            <w:r w:rsidRPr="00B8250F">
              <w:t>ender</w:t>
            </w:r>
            <w:r w:rsidRPr="00CA6380">
              <w:t>A</w:t>
            </w:r>
            <w:r w:rsidRPr="00B8250F">
              <w:t>ward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5A54190" w14:textId="04186B20" w:rsidR="00AB52D4" w:rsidRPr="00B8250F" w:rsidRDefault="00032709" w:rsidP="00CA6380">
            <w:pPr>
              <w:spacing w:after="0" w:line="240" w:lineRule="auto"/>
              <w:ind w:firstLine="0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FD10B74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Протокол о результатах конкурса</w:t>
            </w:r>
          </w:p>
        </w:tc>
      </w:tr>
      <w:tr w:rsidR="00AB52D4" w:rsidRPr="00B8250F" w14:paraId="232EF7BD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464C10E" w14:textId="77777777" w:rsidR="00AB52D4" w:rsidRPr="00B8250F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LotProtocoT</w:t>
            </w:r>
            <w:r w:rsidRPr="00B8250F">
              <w:t>ender</w:t>
            </w:r>
            <w:r w:rsidRPr="00CA6380">
              <w:t>A</w:t>
            </w:r>
            <w:r w:rsidRPr="00B8250F">
              <w:t>ward</w:t>
            </w:r>
            <w:r w:rsidRPr="00CA6380">
              <w:t>Date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84F2C2D" w14:textId="470F983C" w:rsidR="00AB52D4" w:rsidRPr="00B8250F" w:rsidRDefault="00032709" w:rsidP="00CA6380">
            <w:pPr>
              <w:spacing w:after="0" w:line="240" w:lineRule="auto"/>
              <w:ind w:firstLine="0"/>
            </w:pPr>
            <w:r>
              <w:t>Дата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05E7803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Протокол о результатах конкурса (дата)</w:t>
            </w:r>
          </w:p>
        </w:tc>
      </w:tr>
      <w:tr w:rsidR="00AB52D4" w:rsidRPr="00B8250F" w14:paraId="1C2C209F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E2CFAC" w14:textId="77777777" w:rsidR="00AB52D4" w:rsidRPr="00B8250F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PurchaseTypeFact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745D44D" w14:textId="1F1FDE36" w:rsidR="00AB52D4" w:rsidRPr="00B8250F" w:rsidRDefault="00032709" w:rsidP="00CA6380">
            <w:pPr>
              <w:spacing w:after="0" w:line="240" w:lineRule="auto"/>
              <w:ind w:firstLine="0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CEE4725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Способ закупки (</w:t>
            </w:r>
            <w:r w:rsidRPr="00B8250F">
              <w:t>факт</w:t>
            </w:r>
            <w:r w:rsidRPr="00CA6380">
              <w:t>)</w:t>
            </w:r>
          </w:p>
        </w:tc>
      </w:tr>
      <w:tr w:rsidR="00AB52D4" w:rsidRPr="00B8250F" w14:paraId="6B84DD6E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3EC46DB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LotProtocolrelimPinary EstimateOffer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A672A41" w14:textId="227A4292" w:rsidR="00AB52D4" w:rsidRPr="00CA6380" w:rsidRDefault="00032709" w:rsidP="00CA6380">
            <w:pPr>
              <w:spacing w:after="0" w:line="240" w:lineRule="auto"/>
              <w:ind w:firstLine="0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2CCF2A0" w14:textId="77777777" w:rsidR="00AB52D4" w:rsidRPr="00B8250F" w:rsidRDefault="00AB52D4" w:rsidP="00CA6380">
            <w:pPr>
              <w:spacing w:after="0" w:line="240" w:lineRule="auto"/>
              <w:ind w:firstLine="0"/>
              <w:jc w:val="left"/>
            </w:pPr>
            <w:r w:rsidRPr="00B8250F">
              <w:t>Протокол по предварительной оценке предложений</w:t>
            </w:r>
          </w:p>
        </w:tc>
      </w:tr>
      <w:tr w:rsidR="00AB52D4" w:rsidRPr="00B8250F" w14:paraId="6EEFF11B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32FC815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LotRetraidingData1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B1BC909" w14:textId="65D0D942" w:rsidR="00AB52D4" w:rsidRPr="00B8250F" w:rsidRDefault="00032709" w:rsidP="00CA6380">
            <w:pPr>
              <w:spacing w:after="0" w:line="240" w:lineRule="auto"/>
              <w:ind w:firstLine="0"/>
            </w:pPr>
            <w:r>
              <w:t>Дата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3FC3E54" w14:textId="77777777" w:rsidR="00AB52D4" w:rsidRPr="00B8250F" w:rsidRDefault="00AB52D4" w:rsidP="00CA6380">
            <w:pPr>
              <w:spacing w:after="0" w:line="240" w:lineRule="auto"/>
              <w:ind w:firstLine="0"/>
              <w:jc w:val="left"/>
            </w:pPr>
            <w:r w:rsidRPr="00B8250F">
              <w:t>Дата переторжки</w:t>
            </w:r>
          </w:p>
        </w:tc>
      </w:tr>
      <w:tr w:rsidR="001C5157" w:rsidRPr="00B8250F" w14:paraId="2EE099CD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78CD81E" w14:textId="4A1171D6" w:rsidR="001C5157" w:rsidRPr="00CA6380" w:rsidRDefault="001C5157" w:rsidP="001C5157">
            <w:pPr>
              <w:spacing w:after="0" w:line="240" w:lineRule="auto"/>
              <w:ind w:firstLine="0"/>
              <w:jc w:val="left"/>
            </w:pPr>
            <w:r w:rsidRPr="00A75EE5">
              <w:t>LotRetraidingData</w:t>
            </w:r>
            <w:r w:rsidRPr="00A75EE5">
              <w:rPr>
                <w:lang w:val="en-US"/>
              </w:rPr>
              <w:t>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14BAECC" w14:textId="36671E69" w:rsidR="001C5157" w:rsidRDefault="001C5157" w:rsidP="001C5157">
            <w:pPr>
              <w:spacing w:after="0" w:line="240" w:lineRule="auto"/>
              <w:ind w:firstLine="0"/>
            </w:pPr>
            <w:r>
              <w:t>Дата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F7D8EEB" w14:textId="22DE6D3D" w:rsidR="001C5157" w:rsidRPr="00B8250F" w:rsidRDefault="001C5157" w:rsidP="001C5157">
            <w:pPr>
              <w:spacing w:after="0" w:line="240" w:lineRule="auto"/>
              <w:ind w:firstLine="0"/>
              <w:jc w:val="left"/>
            </w:pPr>
            <w:r w:rsidRPr="00A75EE5">
              <w:t>Дата переторжки</w:t>
            </w:r>
          </w:p>
        </w:tc>
      </w:tr>
      <w:tr w:rsidR="00AB52D4" w:rsidRPr="00B8250F" w14:paraId="2C0DA5CF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B518FCE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PurchaseNumberDataProtokolTE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3067C52" w14:textId="2F5CA1B7" w:rsidR="00AB52D4" w:rsidRPr="00CA6380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ADC2F41" w14:textId="5D218738" w:rsidR="00AB52D4" w:rsidRPr="00CA6380" w:rsidRDefault="00AB52D4" w:rsidP="00AD12DD">
            <w:pPr>
              <w:spacing w:after="0" w:line="240" w:lineRule="auto"/>
              <w:ind w:firstLine="0"/>
              <w:jc w:val="left"/>
            </w:pPr>
            <w:r w:rsidRPr="00CA6380">
              <w:t>Номер/дата Протокола ЦЗК АО</w:t>
            </w:r>
            <w:r w:rsidR="00AD12DD">
              <w:t> </w:t>
            </w:r>
            <w:r w:rsidRPr="00CA6380">
              <w:t>«Тюменьэнерго»</w:t>
            </w:r>
          </w:p>
        </w:tc>
      </w:tr>
      <w:tr w:rsidR="00AB52D4" w:rsidRPr="00B8250F" w14:paraId="649CFA85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29EBDD5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PurchaseNumberProtokolRosseti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EE560BB" w14:textId="23DE5C2A" w:rsidR="00AB52D4" w:rsidRPr="00CA6380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BCC34C" w14:textId="348144C7" w:rsidR="00AB52D4" w:rsidRPr="00CA6380" w:rsidRDefault="00AB52D4" w:rsidP="00AD12DD">
            <w:pPr>
              <w:spacing w:after="0" w:line="240" w:lineRule="auto"/>
              <w:ind w:firstLine="0"/>
              <w:jc w:val="left"/>
            </w:pPr>
            <w:r w:rsidRPr="00CA6380">
              <w:t xml:space="preserve">Номер/дата Протокола ЦЗК </w:t>
            </w:r>
            <w:r w:rsidR="00CF3813" w:rsidRPr="00CA6380">
              <w:t>П</w:t>
            </w:r>
            <w:r w:rsidRPr="00CA6380">
              <w:t>АО</w:t>
            </w:r>
            <w:r w:rsidR="00AD12DD">
              <w:t> </w:t>
            </w:r>
            <w:r w:rsidRPr="00CA6380">
              <w:t>«Россети»</w:t>
            </w:r>
          </w:p>
        </w:tc>
      </w:tr>
      <w:tr w:rsidR="00AB52D4" w:rsidRPr="00B8250F" w14:paraId="7A5E792E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543BE32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PurchaseNumberProtokolDirectors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2E46F76" w14:textId="3A879CFF" w:rsidR="00AB52D4" w:rsidRPr="00CA6380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094DFE7" w14:textId="77777777" w:rsidR="00AB52D4" w:rsidRPr="00B8250F" w:rsidRDefault="00AB52D4" w:rsidP="00CA6380">
            <w:pPr>
              <w:spacing w:after="0" w:line="240" w:lineRule="auto"/>
              <w:ind w:firstLine="0"/>
              <w:jc w:val="left"/>
            </w:pPr>
            <w:r w:rsidRPr="00B8250F">
              <w:t>Номер/дата Протокола Совета директоров</w:t>
            </w:r>
          </w:p>
        </w:tc>
      </w:tr>
      <w:tr w:rsidR="00AB52D4" w:rsidRPr="00B8250F" w14:paraId="572F5439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55BD8DE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PurchaseRD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F9B7990" w14:textId="04EB65F1" w:rsidR="00AB52D4" w:rsidRPr="00CA6380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A937D01" w14:textId="0F13C490" w:rsidR="00AB52D4" w:rsidRPr="00B8250F" w:rsidRDefault="00AB52D4" w:rsidP="00CA6380">
            <w:pPr>
              <w:spacing w:after="0" w:line="240" w:lineRule="auto"/>
              <w:ind w:firstLine="0"/>
              <w:jc w:val="left"/>
            </w:pPr>
            <w:r w:rsidRPr="00B8250F">
              <w:t>РД, на основании которого проводилась закупка: Вид документа</w:t>
            </w:r>
            <w:r w:rsidR="00AD12DD">
              <w:t xml:space="preserve"> </w:t>
            </w:r>
            <w:r w:rsidRPr="00B8250F">
              <w:t>/ Выпускающий орган</w:t>
            </w:r>
            <w:r w:rsidR="00AD12DD">
              <w:t xml:space="preserve"> </w:t>
            </w:r>
            <w:r w:rsidRPr="00B8250F">
              <w:t>/</w:t>
            </w:r>
            <w:r w:rsidR="00AD12DD">
              <w:t xml:space="preserve"> </w:t>
            </w:r>
            <w:r w:rsidRPr="00B8250F">
              <w:t>№</w:t>
            </w:r>
            <w:r w:rsidR="00AD12DD">
              <w:t xml:space="preserve"> </w:t>
            </w:r>
            <w:r w:rsidRPr="00B8250F">
              <w:t>/ Дата</w:t>
            </w:r>
          </w:p>
        </w:tc>
      </w:tr>
      <w:tr w:rsidR="00AB52D4" w:rsidRPr="00B8250F" w14:paraId="41F18ED5" w14:textId="77777777" w:rsidTr="00E818C8">
        <w:trPr>
          <w:trHeight w:val="299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DBEE5C6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PurchaseСontractorName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F81B951" w14:textId="3975B7C5" w:rsidR="00AB52D4" w:rsidRPr="00CA6380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EAF30D8" w14:textId="77777777" w:rsidR="00AB52D4" w:rsidRPr="00CA6380" w:rsidRDefault="00AB52D4" w:rsidP="00CA6380">
            <w:pPr>
              <w:spacing w:after="0" w:line="240" w:lineRule="auto"/>
              <w:ind w:firstLine="34"/>
              <w:jc w:val="left"/>
            </w:pPr>
            <w:r w:rsidRPr="00CA6380">
              <w:t>Контрагент</w:t>
            </w:r>
          </w:p>
        </w:tc>
      </w:tr>
      <w:tr w:rsidR="00AB52D4" w:rsidRPr="00B8250F" w14:paraId="7D1B569A" w14:textId="77777777" w:rsidTr="00E818C8">
        <w:trPr>
          <w:trHeight w:val="164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015C57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PurchaseСontractorINN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E406314" w14:textId="5347CC43" w:rsidR="00AB52D4" w:rsidRPr="00CA6380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725B846" w14:textId="77777777" w:rsidR="00AB52D4" w:rsidRPr="00CA6380" w:rsidRDefault="00AB52D4" w:rsidP="00CA6380">
            <w:pPr>
              <w:spacing w:after="0" w:line="240" w:lineRule="auto"/>
              <w:ind w:firstLine="34"/>
              <w:jc w:val="left"/>
            </w:pPr>
            <w:r w:rsidRPr="00CA6380">
              <w:t>ИНН</w:t>
            </w:r>
          </w:p>
        </w:tc>
      </w:tr>
      <w:tr w:rsidR="00AB52D4" w:rsidRPr="00B8250F" w14:paraId="3CCABFA5" w14:textId="77777777" w:rsidTr="00E818C8">
        <w:trPr>
          <w:trHeight w:val="317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CD657D8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PurchaseСontractorKPP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5F4C3B8" w14:textId="7165B450" w:rsidR="00AB52D4" w:rsidRPr="00CA6380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A056A45" w14:textId="77777777" w:rsidR="00AB52D4" w:rsidRPr="00CA6380" w:rsidRDefault="00AB52D4" w:rsidP="00CA6380">
            <w:pPr>
              <w:spacing w:after="0" w:line="240" w:lineRule="auto"/>
              <w:ind w:firstLine="34"/>
              <w:jc w:val="left"/>
            </w:pPr>
            <w:r w:rsidRPr="00CA6380">
              <w:t>КПП</w:t>
            </w:r>
          </w:p>
        </w:tc>
      </w:tr>
      <w:tr w:rsidR="00AB52D4" w:rsidRPr="00B8250F" w14:paraId="4AE70B1C" w14:textId="77777777" w:rsidTr="00E818C8">
        <w:trPr>
          <w:trHeight w:val="19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926EA0B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PurchaseСontractorOGRN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4ED7E50" w14:textId="0F442FD2" w:rsidR="00AB52D4" w:rsidRPr="00CA6380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13A67E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ОГРН</w:t>
            </w:r>
          </w:p>
        </w:tc>
      </w:tr>
      <w:tr w:rsidR="00AB52D4" w:rsidRPr="00B8250F" w14:paraId="7A822640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CA21B1F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PurchaseAgreementNumber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1F747F6" w14:textId="6ED07FFB" w:rsidR="00AB52D4" w:rsidRPr="00CA6380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9057B9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Номер договора</w:t>
            </w:r>
          </w:p>
        </w:tc>
      </w:tr>
      <w:tr w:rsidR="00AB52D4" w:rsidRPr="00B8250F" w14:paraId="17DAEFD9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02617B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PurchaseAgreementData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C628BD0" w14:textId="5B50063A" w:rsidR="00AB52D4" w:rsidRPr="00CA6380" w:rsidRDefault="00032709" w:rsidP="00CA6380">
            <w:pPr>
              <w:spacing w:after="0" w:line="240" w:lineRule="auto"/>
              <w:ind w:firstLine="0"/>
              <w:jc w:val="left"/>
            </w:pPr>
            <w:r>
              <w:t>Дата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B9AAC91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 xml:space="preserve">Дата договора </w:t>
            </w:r>
          </w:p>
        </w:tc>
      </w:tr>
      <w:tr w:rsidR="00AB52D4" w:rsidRPr="00B8250F" w14:paraId="26631995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302203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PurchaseAgreementSum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295A02F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Float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12F15C6" w14:textId="77777777" w:rsidR="00AB52D4" w:rsidRPr="00B8250F" w:rsidRDefault="00AB52D4" w:rsidP="00CA6380">
            <w:pPr>
              <w:spacing w:after="0" w:line="240" w:lineRule="auto"/>
              <w:ind w:firstLine="0"/>
              <w:jc w:val="left"/>
            </w:pPr>
            <w:r w:rsidRPr="00B8250F">
              <w:t xml:space="preserve">Сумма договора </w:t>
            </w:r>
          </w:p>
        </w:tc>
      </w:tr>
      <w:tr w:rsidR="00AB52D4" w:rsidRPr="00B8250F" w14:paraId="006C2797" w14:textId="77777777" w:rsidTr="00E818C8"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2D93C00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PurchaseAdditAgreementNumber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2DFA1CC" w14:textId="301E0978" w:rsidR="00AB52D4" w:rsidRPr="00CA6380" w:rsidRDefault="00032709" w:rsidP="00CA6380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84EC1C2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Номер доп. соглашения</w:t>
            </w:r>
          </w:p>
        </w:tc>
      </w:tr>
      <w:tr w:rsidR="00AB52D4" w:rsidRPr="00B8250F" w14:paraId="55BF7E77" w14:textId="77777777" w:rsidTr="00E818C8">
        <w:trPr>
          <w:trHeight w:val="259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03785ED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PurchaseAdditAgreementData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D19A62B" w14:textId="63FB3D3D" w:rsidR="00AB52D4" w:rsidRPr="00CA6380" w:rsidRDefault="00032709" w:rsidP="00CA6380">
            <w:pPr>
              <w:spacing w:after="0" w:line="240" w:lineRule="auto"/>
              <w:ind w:firstLine="0"/>
              <w:jc w:val="left"/>
            </w:pPr>
            <w:r>
              <w:t>Дата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C08B974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Дата доп. соглашения</w:t>
            </w:r>
          </w:p>
        </w:tc>
      </w:tr>
      <w:tr w:rsidR="00AB52D4" w:rsidRPr="00B8250F" w14:paraId="760BF708" w14:textId="77777777" w:rsidTr="00E818C8">
        <w:trPr>
          <w:trHeight w:val="334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E638794" w14:textId="77777777" w:rsidR="00AB52D4" w:rsidRPr="00CA6380" w:rsidRDefault="00AB52D4" w:rsidP="00AD12DD">
            <w:pPr>
              <w:spacing w:after="0" w:line="240" w:lineRule="auto"/>
              <w:ind w:firstLine="0"/>
              <w:jc w:val="left"/>
            </w:pPr>
            <w:r w:rsidRPr="00CA6380">
              <w:t>PurchaseAdditAgreementSum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B550545" w14:textId="77777777" w:rsidR="00AB52D4" w:rsidRPr="00CA6380" w:rsidRDefault="00AB52D4" w:rsidP="00AD12DD">
            <w:pPr>
              <w:spacing w:after="0" w:line="240" w:lineRule="auto"/>
              <w:ind w:firstLine="0"/>
              <w:jc w:val="left"/>
            </w:pPr>
            <w:r w:rsidRPr="00CA6380">
              <w:t>Float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7B7ED00" w14:textId="77777777" w:rsidR="00AB52D4" w:rsidRPr="00B8250F" w:rsidRDefault="00AB52D4" w:rsidP="00AD12DD">
            <w:pPr>
              <w:spacing w:after="0" w:line="240" w:lineRule="auto"/>
              <w:ind w:firstLine="0"/>
              <w:jc w:val="left"/>
            </w:pPr>
            <w:r w:rsidRPr="00B8250F">
              <w:t>Сумма доп. соглашения</w:t>
            </w:r>
          </w:p>
        </w:tc>
      </w:tr>
      <w:tr w:rsidR="00AB52D4" w:rsidRPr="00B8250F" w14:paraId="0CE601AC" w14:textId="77777777" w:rsidTr="00E818C8">
        <w:trPr>
          <w:trHeight w:val="15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410EC89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lastRenderedPageBreak/>
              <w:t>TagDelete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84F1CB5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Boolean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0D3CE5" w14:textId="77777777" w:rsidR="00AB52D4" w:rsidRPr="00CA6380" w:rsidRDefault="00AB52D4" w:rsidP="00CA6380">
            <w:pPr>
              <w:spacing w:after="0" w:line="240" w:lineRule="auto"/>
              <w:ind w:firstLine="0"/>
              <w:jc w:val="left"/>
            </w:pPr>
            <w:r w:rsidRPr="00CA6380">
              <w:t>Признак удаления</w:t>
            </w:r>
          </w:p>
        </w:tc>
      </w:tr>
    </w:tbl>
    <w:p w14:paraId="3D8D7206" w14:textId="77777777" w:rsidR="00B56870" w:rsidRDefault="00B56870" w:rsidP="00917072">
      <w:pPr>
        <w:spacing w:after="0" w:line="240" w:lineRule="auto"/>
        <w:ind w:firstLine="567"/>
      </w:pPr>
    </w:p>
    <w:p w14:paraId="47B0DFE7" w14:textId="4854A1F9" w:rsidR="00B56870" w:rsidRPr="00C61601" w:rsidRDefault="00B56870" w:rsidP="00B56870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93" w:name="_Ref463460874"/>
      <w:bookmarkStart w:id="94" w:name="_Toc465336145"/>
      <w:r w:rsidRPr="00C61601">
        <w:rPr>
          <w:sz w:val="24"/>
          <w:szCs w:val="24"/>
        </w:rPr>
        <w:t>Механизм отправки уведомлений</w:t>
      </w:r>
      <w:bookmarkEnd w:id="93"/>
      <w:bookmarkEnd w:id="94"/>
    </w:p>
    <w:p w14:paraId="69EEEFE0" w14:textId="77777777" w:rsidR="00C61601" w:rsidRPr="007C1A6F" w:rsidRDefault="00C61601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Решение</w:t>
      </w:r>
      <w:r w:rsidRPr="007C1A6F">
        <w:t xml:space="preserve"> разворачивает следующие компоненты на сайте:</w:t>
      </w:r>
    </w:p>
    <w:p w14:paraId="0E754F4D" w14:textId="77777777" w:rsidR="00C61601" w:rsidRPr="007C1A6F" w:rsidRDefault="00C61601" w:rsidP="00C61601">
      <w:pPr>
        <w:pStyle w:val="ac"/>
        <w:numPr>
          <w:ilvl w:val="0"/>
          <w:numId w:val="32"/>
        </w:numPr>
        <w:spacing w:line="240" w:lineRule="auto"/>
        <w:ind w:left="851" w:hanging="284"/>
      </w:pPr>
      <w:r w:rsidRPr="007C1A6F">
        <w:t xml:space="preserve">Список: </w:t>
      </w:r>
      <w:r w:rsidRPr="007C1A6F">
        <w:rPr>
          <w:i/>
        </w:rPr>
        <w:t>/</w:t>
      </w:r>
      <w:r w:rsidRPr="007C1A6F">
        <w:rPr>
          <w:i/>
          <w:lang w:val="en-US"/>
        </w:rPr>
        <w:t>Lists</w:t>
      </w:r>
      <w:r w:rsidRPr="007C1A6F">
        <w:rPr>
          <w:i/>
        </w:rPr>
        <w:t>/</w:t>
      </w:r>
      <w:r w:rsidRPr="007C1A6F">
        <w:t xml:space="preserve"> </w:t>
      </w:r>
      <w:r w:rsidRPr="007C1A6F">
        <w:rPr>
          <w:i/>
          <w:lang w:val="en-US"/>
        </w:rPr>
        <w:t>MessageMail</w:t>
      </w:r>
      <w:r w:rsidRPr="007C1A6F">
        <w:rPr>
          <w:i/>
        </w:rPr>
        <w:t xml:space="preserve"> </w:t>
      </w:r>
      <w:r w:rsidRPr="007C1A6F">
        <w:t>(список хранилища уведомлений);</w:t>
      </w:r>
    </w:p>
    <w:p w14:paraId="456FF82A" w14:textId="77777777" w:rsidR="00C61601" w:rsidRPr="007C1A6F" w:rsidRDefault="00C61601" w:rsidP="00C61601">
      <w:pPr>
        <w:pStyle w:val="ac"/>
        <w:numPr>
          <w:ilvl w:val="0"/>
          <w:numId w:val="32"/>
        </w:numPr>
        <w:spacing w:line="240" w:lineRule="auto"/>
        <w:ind w:left="851" w:hanging="284"/>
      </w:pPr>
      <w:r w:rsidRPr="007C1A6F">
        <w:t xml:space="preserve">Список: </w:t>
      </w:r>
      <w:r w:rsidRPr="007C1A6F">
        <w:rPr>
          <w:i/>
        </w:rPr>
        <w:t>/</w:t>
      </w:r>
      <w:r w:rsidRPr="007C1A6F">
        <w:rPr>
          <w:i/>
          <w:lang w:val="en-US"/>
        </w:rPr>
        <w:t>Lists</w:t>
      </w:r>
      <w:r w:rsidRPr="007C1A6F">
        <w:rPr>
          <w:i/>
        </w:rPr>
        <w:t>/</w:t>
      </w:r>
      <w:r w:rsidRPr="007C1A6F">
        <w:t xml:space="preserve"> </w:t>
      </w:r>
      <w:r w:rsidRPr="007C1A6F">
        <w:rPr>
          <w:i/>
          <w:lang w:val="en-US"/>
        </w:rPr>
        <w:t>EmailTemplates</w:t>
      </w:r>
      <w:r w:rsidRPr="007C1A6F">
        <w:rPr>
          <w:i/>
        </w:rPr>
        <w:t xml:space="preserve"> </w:t>
      </w:r>
      <w:r w:rsidRPr="007C1A6F">
        <w:t>(список шаблонов сообщений);</w:t>
      </w:r>
    </w:p>
    <w:p w14:paraId="73905020" w14:textId="77777777" w:rsidR="00C61601" w:rsidRPr="007C1A6F" w:rsidRDefault="00C61601" w:rsidP="00C61601">
      <w:pPr>
        <w:pStyle w:val="ac"/>
        <w:numPr>
          <w:ilvl w:val="0"/>
          <w:numId w:val="32"/>
        </w:numPr>
        <w:spacing w:line="240" w:lineRule="auto"/>
        <w:ind w:left="851" w:hanging="284"/>
      </w:pPr>
      <w:r w:rsidRPr="007C1A6F">
        <w:rPr>
          <w:i/>
          <w:color w:val="000000" w:themeColor="text1"/>
          <w:szCs w:val="24"/>
        </w:rPr>
        <w:t xml:space="preserve">Рабочий процесс SentMessage </w:t>
      </w:r>
      <w:r w:rsidRPr="007C1A6F">
        <w:rPr>
          <w:color w:val="000000" w:themeColor="text1"/>
          <w:szCs w:val="24"/>
        </w:rPr>
        <w:t>(отправка сообщений).</w:t>
      </w:r>
    </w:p>
    <w:p w14:paraId="025ED8E9" w14:textId="77777777" w:rsidR="00C61601" w:rsidRPr="0087712D" w:rsidRDefault="00C61601" w:rsidP="00C61601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bookmarkStart w:id="95" w:name="_Ref463274222"/>
      <w:r w:rsidRPr="0087712D">
        <w:rPr>
          <w:sz w:val="24"/>
          <w:szCs w:val="24"/>
        </w:rPr>
        <w:t>Шаблоны уведомлений</w:t>
      </w:r>
      <w:bookmarkEnd w:id="95"/>
    </w:p>
    <w:p w14:paraId="0BB40ABC" w14:textId="77777777" w:rsidR="00C61601" w:rsidRPr="009A5521" w:rsidRDefault="00C61601" w:rsidP="00867C8B">
      <w:pPr>
        <w:spacing w:after="0" w:line="240" w:lineRule="auto"/>
        <w:ind w:firstLine="567"/>
      </w:pPr>
      <w:r w:rsidRPr="0087712D">
        <w:t xml:space="preserve">Список </w:t>
      </w:r>
      <w:r w:rsidRPr="00867C8B">
        <w:rPr>
          <w:szCs w:val="28"/>
          <w:lang w:eastAsia="ru-RU"/>
        </w:rPr>
        <w:t>предназначен</w:t>
      </w:r>
      <w:r w:rsidRPr="0087712D">
        <w:t xml:space="preserve"> для хранения и редактирования шаблонов уведомлений для уведомлений, отправляемых из различных разделов Портала. Для каждой коллекции сайтов создан свой список шаблонов.</w:t>
      </w:r>
    </w:p>
    <w:p w14:paraId="150C8899" w14:textId="77777777" w:rsidR="00C61601" w:rsidRPr="009A5521" w:rsidRDefault="00C61601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Шаблоны</w:t>
      </w:r>
      <w:r w:rsidRPr="009A5521">
        <w:t xml:space="preserve"> уведомлений представляют собой список SharePoint. Атрибуты списка представлены в</w:t>
      </w:r>
      <w:r>
        <w:t xml:space="preserve"> таблице (см.</w:t>
      </w:r>
      <w:r w:rsidRPr="009A5521">
        <w:t xml:space="preserve"> </w:t>
      </w:r>
      <w:r w:rsidRPr="009A5521">
        <w:fldChar w:fldCharType="begin"/>
      </w:r>
      <w:r w:rsidRPr="009A5521">
        <w:instrText xml:space="preserve"> REF _Ref427326008 \h  \* MERGEFORMAT </w:instrText>
      </w:r>
      <w:r w:rsidRPr="009A5521">
        <w:fldChar w:fldCharType="separate"/>
      </w:r>
      <w:r w:rsidR="00E22EDC" w:rsidRPr="00E22EDC">
        <w:t>Таблица 4</w:t>
      </w:r>
      <w:r w:rsidRPr="009A5521">
        <w:fldChar w:fldCharType="end"/>
      </w:r>
      <w:r>
        <w:t>)</w:t>
      </w:r>
      <w:r w:rsidRPr="009A5521">
        <w:t>.</w:t>
      </w:r>
    </w:p>
    <w:p w14:paraId="1CE105D4" w14:textId="77777777" w:rsidR="00C61601" w:rsidRPr="00B84F13" w:rsidRDefault="00C61601" w:rsidP="00C61601">
      <w:pPr>
        <w:pStyle w:val="af1"/>
        <w:keepNext/>
        <w:spacing w:before="200"/>
        <w:rPr>
          <w:i/>
        </w:rPr>
      </w:pPr>
      <w:bookmarkStart w:id="96" w:name="_Ref427326008"/>
      <w:r>
        <w:rPr>
          <w:i/>
        </w:rPr>
        <w:t>Таблица</w:t>
      </w:r>
      <w:r w:rsidRPr="00B84F13">
        <w:rPr>
          <w:i/>
        </w:rPr>
        <w:t xml:space="preserve"> </w:t>
      </w:r>
      <w:r w:rsidRPr="00B84F13">
        <w:rPr>
          <w:i/>
        </w:rPr>
        <w:fldChar w:fldCharType="begin"/>
      </w:r>
      <w:r w:rsidRPr="00B84F13">
        <w:rPr>
          <w:i/>
        </w:rPr>
        <w:instrText xml:space="preserve"> SEQ Таблица \* ARABIC </w:instrText>
      </w:r>
      <w:r w:rsidRPr="00B84F13">
        <w:rPr>
          <w:i/>
        </w:rPr>
        <w:fldChar w:fldCharType="separate"/>
      </w:r>
      <w:r w:rsidR="00E22EDC">
        <w:rPr>
          <w:i/>
          <w:noProof/>
        </w:rPr>
        <w:t>4</w:t>
      </w:r>
      <w:r w:rsidRPr="00B84F13">
        <w:rPr>
          <w:i/>
        </w:rPr>
        <w:fldChar w:fldCharType="end"/>
      </w:r>
      <w:bookmarkEnd w:id="96"/>
      <w:r>
        <w:rPr>
          <w:i/>
        </w:rPr>
        <w:t xml:space="preserve"> – </w:t>
      </w:r>
      <w:r w:rsidRPr="00B84F13">
        <w:rPr>
          <w:i/>
        </w:rPr>
        <w:t>Атрибуты списка «Шаблоны уведомлений»</w:t>
      </w:r>
    </w:p>
    <w:tbl>
      <w:tblPr>
        <w:tblStyle w:val="af"/>
        <w:tblW w:w="5000" w:type="pct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936"/>
        <w:gridCol w:w="1800"/>
        <w:gridCol w:w="6608"/>
      </w:tblGrid>
      <w:tr w:rsidR="00C61601" w14:paraId="22A74EFD" w14:textId="77777777" w:rsidTr="00C61601">
        <w:tc>
          <w:tcPr>
            <w:tcW w:w="501" w:type="pct"/>
            <w:shd w:val="clear" w:color="auto" w:fill="E7E6E6" w:themeFill="background2"/>
            <w:vAlign w:val="center"/>
          </w:tcPr>
          <w:p w14:paraId="7FA95FB4" w14:textId="77777777" w:rsidR="00C61601" w:rsidRPr="004302B9" w:rsidRDefault="00C61601" w:rsidP="00C61601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№ п\п</w:t>
            </w:r>
          </w:p>
        </w:tc>
        <w:tc>
          <w:tcPr>
            <w:tcW w:w="963" w:type="pct"/>
            <w:shd w:val="clear" w:color="auto" w:fill="E7E6E6" w:themeFill="background2"/>
            <w:vAlign w:val="center"/>
          </w:tcPr>
          <w:p w14:paraId="1FC9821A" w14:textId="77777777" w:rsidR="00C61601" w:rsidRPr="004302B9" w:rsidRDefault="00C61601" w:rsidP="00C61601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Наименование</w:t>
            </w:r>
          </w:p>
        </w:tc>
        <w:tc>
          <w:tcPr>
            <w:tcW w:w="3536" w:type="pct"/>
            <w:shd w:val="clear" w:color="auto" w:fill="E7E6E6" w:themeFill="background2"/>
            <w:vAlign w:val="center"/>
          </w:tcPr>
          <w:p w14:paraId="1090EB80" w14:textId="77777777" w:rsidR="00C61601" w:rsidRPr="004302B9" w:rsidRDefault="00C61601" w:rsidP="00C61601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Комментарий</w:t>
            </w:r>
          </w:p>
        </w:tc>
      </w:tr>
      <w:tr w:rsidR="00C61601" w14:paraId="19C242E1" w14:textId="77777777" w:rsidTr="00C61601">
        <w:tc>
          <w:tcPr>
            <w:tcW w:w="501" w:type="pct"/>
          </w:tcPr>
          <w:p w14:paraId="078E1050" w14:textId="77777777" w:rsidR="00C61601" w:rsidRDefault="00C61601" w:rsidP="00C61601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1.</w:t>
            </w:r>
          </w:p>
        </w:tc>
        <w:tc>
          <w:tcPr>
            <w:tcW w:w="963" w:type="pct"/>
          </w:tcPr>
          <w:p w14:paraId="70147CB7" w14:textId="77777777" w:rsidR="00C61601" w:rsidRDefault="00C61601" w:rsidP="00C61601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Cs w:val="0"/>
                <w:i w:val="0"/>
                <w:iCs w:val="0"/>
                <w:szCs w:val="24"/>
              </w:rPr>
              <w:t>Название</w:t>
            </w:r>
          </w:p>
        </w:tc>
        <w:tc>
          <w:tcPr>
            <w:tcW w:w="3536" w:type="pct"/>
          </w:tcPr>
          <w:p w14:paraId="5D016666" w14:textId="77777777" w:rsidR="00C61601" w:rsidRDefault="00C61601" w:rsidP="00C61601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Название шаблона</w:t>
            </w:r>
          </w:p>
        </w:tc>
      </w:tr>
      <w:tr w:rsidR="00C61601" w14:paraId="07744538" w14:textId="77777777" w:rsidTr="00C61601">
        <w:tc>
          <w:tcPr>
            <w:tcW w:w="501" w:type="pct"/>
          </w:tcPr>
          <w:p w14:paraId="4C8C73D3" w14:textId="77777777" w:rsidR="00C61601" w:rsidRDefault="00C61601" w:rsidP="00C61601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2.</w:t>
            </w:r>
          </w:p>
        </w:tc>
        <w:tc>
          <w:tcPr>
            <w:tcW w:w="963" w:type="pct"/>
          </w:tcPr>
          <w:p w14:paraId="4344476F" w14:textId="77777777" w:rsidR="00C61601" w:rsidRDefault="00C61601" w:rsidP="00C61601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Cs w:val="0"/>
                <w:i w:val="0"/>
                <w:iCs w:val="0"/>
                <w:szCs w:val="24"/>
              </w:rPr>
              <w:t>Тема</w:t>
            </w:r>
          </w:p>
        </w:tc>
        <w:tc>
          <w:tcPr>
            <w:tcW w:w="3536" w:type="pct"/>
          </w:tcPr>
          <w:p w14:paraId="2D7548BD" w14:textId="77777777" w:rsidR="00C61601" w:rsidRDefault="00C61601" w:rsidP="00C61601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Тема письма, формируется из текста и изменяющихся значений атрибутов элемента</w:t>
            </w:r>
          </w:p>
        </w:tc>
      </w:tr>
      <w:tr w:rsidR="00C61601" w14:paraId="0C212BED" w14:textId="77777777" w:rsidTr="00C61601">
        <w:tc>
          <w:tcPr>
            <w:tcW w:w="501" w:type="pct"/>
          </w:tcPr>
          <w:p w14:paraId="12901E8F" w14:textId="77777777" w:rsidR="00C61601" w:rsidRDefault="00C61601" w:rsidP="00C61601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3.</w:t>
            </w:r>
          </w:p>
        </w:tc>
        <w:tc>
          <w:tcPr>
            <w:tcW w:w="963" w:type="pct"/>
          </w:tcPr>
          <w:p w14:paraId="3DF103AE" w14:textId="77777777" w:rsidR="00C61601" w:rsidRDefault="00C61601" w:rsidP="00C61601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Текст</w:t>
            </w:r>
          </w:p>
        </w:tc>
        <w:tc>
          <w:tcPr>
            <w:tcW w:w="3536" w:type="pct"/>
          </w:tcPr>
          <w:p w14:paraId="6226F8BC" w14:textId="77777777" w:rsidR="00C61601" w:rsidRDefault="00C61601" w:rsidP="00C61601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Текст письма, формируется из текста и изменяющихся значений атрибутов элемента</w:t>
            </w:r>
          </w:p>
        </w:tc>
      </w:tr>
      <w:tr w:rsidR="00C61601" w14:paraId="3BFBAA0A" w14:textId="77777777" w:rsidTr="00C61601">
        <w:tc>
          <w:tcPr>
            <w:tcW w:w="501" w:type="pct"/>
          </w:tcPr>
          <w:p w14:paraId="6F9EDE97" w14:textId="77777777" w:rsidR="00C61601" w:rsidRDefault="00C61601" w:rsidP="00C61601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4.</w:t>
            </w:r>
          </w:p>
        </w:tc>
        <w:tc>
          <w:tcPr>
            <w:tcW w:w="963" w:type="pct"/>
          </w:tcPr>
          <w:p w14:paraId="3CCE293D" w14:textId="77777777" w:rsidR="00C61601" w:rsidRDefault="00C61601" w:rsidP="00C61601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Cs w:val="0"/>
                <w:i w:val="0"/>
                <w:iCs w:val="0"/>
                <w:szCs w:val="24"/>
              </w:rPr>
              <w:t>Аннотация</w:t>
            </w:r>
          </w:p>
        </w:tc>
        <w:tc>
          <w:tcPr>
            <w:tcW w:w="3536" w:type="pct"/>
          </w:tcPr>
          <w:p w14:paraId="4C10CFAB" w14:textId="77777777" w:rsidR="00C61601" w:rsidRDefault="00C61601" w:rsidP="00C61601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Содержит комментарии к изменяющимся значениям атрибутов</w:t>
            </w:r>
          </w:p>
        </w:tc>
      </w:tr>
    </w:tbl>
    <w:p w14:paraId="40B71015" w14:textId="77777777" w:rsidR="00C61601" w:rsidRDefault="00C61601" w:rsidP="00995063">
      <w:pPr>
        <w:pStyle w:val="aff4"/>
      </w:pPr>
    </w:p>
    <w:p w14:paraId="49F0D649" w14:textId="77777777" w:rsidR="00C61601" w:rsidRPr="0066166E" w:rsidRDefault="00C61601" w:rsidP="00C61601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66166E">
        <w:rPr>
          <w:sz w:val="24"/>
          <w:szCs w:val="24"/>
        </w:rPr>
        <w:t>Хранилище уведомлений</w:t>
      </w:r>
    </w:p>
    <w:p w14:paraId="3759947F" w14:textId="77777777" w:rsidR="00C61601" w:rsidRPr="009A5521" w:rsidRDefault="00C61601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Список</w:t>
      </w:r>
      <w:r w:rsidRPr="009A5521">
        <w:t xml:space="preserve"> «Хранилище уведомлений» предназначен для:</w:t>
      </w:r>
    </w:p>
    <w:p w14:paraId="02A2AE26" w14:textId="77777777" w:rsidR="00C61601" w:rsidRPr="00B30F19" w:rsidRDefault="00C61601" w:rsidP="00C61601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о</w:t>
      </w:r>
      <w:r w:rsidRPr="00B30F19">
        <w:t>тправки уведомлений</w:t>
      </w:r>
      <w:r>
        <w:t>;</w:t>
      </w:r>
    </w:p>
    <w:p w14:paraId="35FF8B66" w14:textId="77777777" w:rsidR="00C61601" w:rsidRPr="00B30F19" w:rsidRDefault="00C61601" w:rsidP="00C61601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х</w:t>
      </w:r>
      <w:r w:rsidRPr="00B30F19">
        <w:t>ранения информации об отправляемых уведомлениях.</w:t>
      </w:r>
    </w:p>
    <w:p w14:paraId="27938640" w14:textId="77777777" w:rsidR="00C61601" w:rsidRPr="009A5521" w:rsidRDefault="00C61601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Хранилище</w:t>
      </w:r>
      <w:r w:rsidRPr="009A5521">
        <w:t xml:space="preserve"> уведомлений представляет собой список SharePoint. Атрибуты списка представлены в </w:t>
      </w:r>
      <w:r>
        <w:t xml:space="preserve">таблице (см. </w:t>
      </w:r>
      <w:r>
        <w:fldChar w:fldCharType="begin"/>
      </w:r>
      <w:r>
        <w:instrText xml:space="preserve"> REF _Ref427327493 \h  \* MERGEFORMAT </w:instrText>
      </w:r>
      <w:r>
        <w:fldChar w:fldCharType="separate"/>
      </w:r>
      <w:r w:rsidR="00E22EDC" w:rsidRPr="00E22EDC">
        <w:t>Таблица 5</w:t>
      </w:r>
      <w:r>
        <w:fldChar w:fldCharType="end"/>
      </w:r>
      <w:r>
        <w:t>)</w:t>
      </w:r>
      <w:r w:rsidRPr="009A5521">
        <w:t>.</w:t>
      </w:r>
    </w:p>
    <w:p w14:paraId="61920696" w14:textId="77777777" w:rsidR="00C61601" w:rsidRPr="00B84F13" w:rsidRDefault="00C61601" w:rsidP="00C61601">
      <w:pPr>
        <w:pStyle w:val="af1"/>
        <w:keepNext/>
        <w:spacing w:before="200"/>
        <w:rPr>
          <w:i/>
        </w:rPr>
      </w:pPr>
      <w:bookmarkStart w:id="97" w:name="_Ref427327493"/>
      <w:bookmarkStart w:id="98" w:name="_Ref427327492"/>
      <w:r>
        <w:rPr>
          <w:i/>
        </w:rPr>
        <w:t>Таблица</w:t>
      </w:r>
      <w:r w:rsidRPr="00B84F13">
        <w:rPr>
          <w:i/>
        </w:rPr>
        <w:t xml:space="preserve"> </w:t>
      </w:r>
      <w:r w:rsidRPr="00B84F13">
        <w:rPr>
          <w:i/>
        </w:rPr>
        <w:fldChar w:fldCharType="begin"/>
      </w:r>
      <w:r w:rsidRPr="00B84F13">
        <w:rPr>
          <w:i/>
        </w:rPr>
        <w:instrText xml:space="preserve"> SEQ Таблица \* ARABIC </w:instrText>
      </w:r>
      <w:r w:rsidRPr="00B84F13">
        <w:rPr>
          <w:i/>
        </w:rPr>
        <w:fldChar w:fldCharType="separate"/>
      </w:r>
      <w:r w:rsidR="00E22EDC">
        <w:rPr>
          <w:i/>
          <w:noProof/>
        </w:rPr>
        <w:t>5</w:t>
      </w:r>
      <w:r w:rsidRPr="00B84F13">
        <w:rPr>
          <w:i/>
        </w:rPr>
        <w:fldChar w:fldCharType="end"/>
      </w:r>
      <w:bookmarkEnd w:id="97"/>
      <w:r>
        <w:rPr>
          <w:i/>
        </w:rPr>
        <w:t xml:space="preserve"> – </w:t>
      </w:r>
      <w:r w:rsidRPr="00B84F13">
        <w:rPr>
          <w:i/>
        </w:rPr>
        <w:t>Атрибуты списка «</w:t>
      </w:r>
      <w:r>
        <w:rPr>
          <w:i/>
        </w:rPr>
        <w:t>Хранилище уведомлений</w:t>
      </w:r>
      <w:r w:rsidRPr="00B84F13">
        <w:rPr>
          <w:i/>
        </w:rPr>
        <w:t>»</w:t>
      </w:r>
      <w:bookmarkEnd w:id="98"/>
    </w:p>
    <w:tbl>
      <w:tblPr>
        <w:tblStyle w:val="af"/>
        <w:tblW w:w="5000" w:type="pct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757"/>
        <w:gridCol w:w="2237"/>
        <w:gridCol w:w="6350"/>
      </w:tblGrid>
      <w:tr w:rsidR="00C61601" w14:paraId="320ED7D1" w14:textId="77777777" w:rsidTr="00C61601">
        <w:trPr>
          <w:tblHeader/>
        </w:trPr>
        <w:tc>
          <w:tcPr>
            <w:tcW w:w="405" w:type="pct"/>
            <w:shd w:val="clear" w:color="auto" w:fill="E7E6E6" w:themeFill="background2"/>
            <w:vAlign w:val="center"/>
          </w:tcPr>
          <w:p w14:paraId="3A139151" w14:textId="77777777" w:rsidR="00C61601" w:rsidRPr="004302B9" w:rsidRDefault="00C61601" w:rsidP="00C61601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№ п\п</w:t>
            </w:r>
          </w:p>
        </w:tc>
        <w:tc>
          <w:tcPr>
            <w:tcW w:w="1197" w:type="pct"/>
            <w:shd w:val="clear" w:color="auto" w:fill="E7E6E6" w:themeFill="background2"/>
            <w:vAlign w:val="center"/>
          </w:tcPr>
          <w:p w14:paraId="1BBAAEB0" w14:textId="77777777" w:rsidR="00C61601" w:rsidRPr="004302B9" w:rsidRDefault="00C61601" w:rsidP="00C61601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Наименование</w:t>
            </w:r>
          </w:p>
        </w:tc>
        <w:tc>
          <w:tcPr>
            <w:tcW w:w="3398" w:type="pct"/>
            <w:shd w:val="clear" w:color="auto" w:fill="E7E6E6" w:themeFill="background2"/>
            <w:vAlign w:val="center"/>
          </w:tcPr>
          <w:p w14:paraId="63CC5CBE" w14:textId="77777777" w:rsidR="00C61601" w:rsidRPr="004302B9" w:rsidRDefault="00C61601" w:rsidP="00C61601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Комментарий</w:t>
            </w:r>
          </w:p>
        </w:tc>
      </w:tr>
      <w:tr w:rsidR="00C61601" w14:paraId="0E86F1BE" w14:textId="77777777" w:rsidTr="00C61601">
        <w:tc>
          <w:tcPr>
            <w:tcW w:w="405" w:type="pct"/>
          </w:tcPr>
          <w:p w14:paraId="7E7A2AE3" w14:textId="77777777" w:rsidR="00C61601" w:rsidRDefault="00C61601" w:rsidP="00C61601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1.</w:t>
            </w:r>
          </w:p>
        </w:tc>
        <w:tc>
          <w:tcPr>
            <w:tcW w:w="1197" w:type="pct"/>
          </w:tcPr>
          <w:p w14:paraId="2FCC4EFC" w14:textId="77777777" w:rsidR="00C61601" w:rsidRDefault="00C61601" w:rsidP="00C61601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B65">
              <w:rPr>
                <w:rFonts w:cs="Times New Roman"/>
                <w:bCs w:val="0"/>
                <w:i w:val="0"/>
                <w:iCs w:val="0"/>
                <w:szCs w:val="24"/>
              </w:rPr>
              <w:t>Тема</w:t>
            </w:r>
            <w:r>
              <w:rPr>
                <w:rFonts w:cs="Times New Roman"/>
                <w:bCs w:val="0"/>
                <w:i w:val="0"/>
                <w:iCs w:val="0"/>
                <w:szCs w:val="24"/>
              </w:rPr>
              <w:t xml:space="preserve"> сообщения</w:t>
            </w:r>
          </w:p>
        </w:tc>
        <w:tc>
          <w:tcPr>
            <w:tcW w:w="3398" w:type="pct"/>
          </w:tcPr>
          <w:p w14:paraId="4BFEF196" w14:textId="77777777" w:rsidR="00C61601" w:rsidRDefault="00C61601" w:rsidP="00C61601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Заполняется на основании шаблона уведомлений</w:t>
            </w:r>
          </w:p>
        </w:tc>
      </w:tr>
      <w:tr w:rsidR="00C61601" w14:paraId="39D3B5FA" w14:textId="77777777" w:rsidTr="00C61601">
        <w:tc>
          <w:tcPr>
            <w:tcW w:w="405" w:type="pct"/>
          </w:tcPr>
          <w:p w14:paraId="69F4CF3A" w14:textId="77777777" w:rsidR="00C61601" w:rsidRDefault="00C61601" w:rsidP="00C61601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2.</w:t>
            </w:r>
          </w:p>
        </w:tc>
        <w:tc>
          <w:tcPr>
            <w:tcW w:w="1197" w:type="pct"/>
          </w:tcPr>
          <w:p w14:paraId="6FBECFAA" w14:textId="77777777" w:rsidR="00C61601" w:rsidRDefault="00C61601" w:rsidP="00C61601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Тест сообщения</w:t>
            </w:r>
          </w:p>
        </w:tc>
        <w:tc>
          <w:tcPr>
            <w:tcW w:w="3398" w:type="pct"/>
          </w:tcPr>
          <w:p w14:paraId="0631A6AC" w14:textId="77777777" w:rsidR="00C61601" w:rsidRDefault="00C61601" w:rsidP="00C61601">
            <w:pPr>
              <w:pStyle w:val="56"/>
              <w:tabs>
                <w:tab w:val="clear" w:pos="0"/>
              </w:tabs>
              <w:ind w:left="0" w:hanging="33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Заполняется на основании шаблона уведомлений</w:t>
            </w:r>
          </w:p>
        </w:tc>
      </w:tr>
      <w:tr w:rsidR="00C61601" w14:paraId="5EA49FF9" w14:textId="77777777" w:rsidTr="00C61601">
        <w:tc>
          <w:tcPr>
            <w:tcW w:w="405" w:type="pct"/>
          </w:tcPr>
          <w:p w14:paraId="09F91915" w14:textId="77777777" w:rsidR="00C61601" w:rsidRDefault="00C61601" w:rsidP="00C61601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3</w:t>
            </w:r>
          </w:p>
        </w:tc>
        <w:tc>
          <w:tcPr>
            <w:tcW w:w="1197" w:type="pct"/>
          </w:tcPr>
          <w:p w14:paraId="3443E544" w14:textId="77777777" w:rsidR="00C61601" w:rsidRPr="00382F9E" w:rsidRDefault="00C61601" w:rsidP="00C61601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Cs w:val="0"/>
                <w:szCs w:val="24"/>
              </w:rPr>
            </w:pPr>
            <w:r w:rsidRPr="008A4479">
              <w:rPr>
                <w:rFonts w:cs="Times New Roman"/>
                <w:bCs w:val="0"/>
                <w:i w:val="0"/>
                <w:iCs w:val="0"/>
                <w:szCs w:val="24"/>
              </w:rPr>
              <w:t>Письмо отправлено</w:t>
            </w:r>
          </w:p>
        </w:tc>
        <w:tc>
          <w:tcPr>
            <w:tcW w:w="3398" w:type="pct"/>
          </w:tcPr>
          <w:p w14:paraId="2BBF22BE" w14:textId="77777777" w:rsidR="00C61601" w:rsidRDefault="00C61601" w:rsidP="00C61601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Логическое поле «Да»/«Нет»</w:t>
            </w:r>
          </w:p>
        </w:tc>
      </w:tr>
      <w:tr w:rsidR="00C61601" w14:paraId="74648699" w14:textId="77777777" w:rsidTr="00C61601">
        <w:tc>
          <w:tcPr>
            <w:tcW w:w="405" w:type="pct"/>
          </w:tcPr>
          <w:p w14:paraId="6C9A0233" w14:textId="77777777" w:rsidR="00C61601" w:rsidRDefault="00C61601" w:rsidP="00C61601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4</w:t>
            </w:r>
          </w:p>
        </w:tc>
        <w:tc>
          <w:tcPr>
            <w:tcW w:w="1197" w:type="pct"/>
          </w:tcPr>
          <w:p w14:paraId="6B534A32" w14:textId="77777777" w:rsidR="00C61601" w:rsidRPr="00F83B65" w:rsidRDefault="00C61601" w:rsidP="00C61601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B65">
              <w:rPr>
                <w:rFonts w:cs="Times New Roman"/>
                <w:bCs w:val="0"/>
                <w:i w:val="0"/>
                <w:iCs w:val="0"/>
                <w:szCs w:val="24"/>
              </w:rPr>
              <w:t>Кому назначено</w:t>
            </w:r>
          </w:p>
        </w:tc>
        <w:tc>
          <w:tcPr>
            <w:tcW w:w="3398" w:type="pct"/>
          </w:tcPr>
          <w:p w14:paraId="7552611D" w14:textId="77777777" w:rsidR="00C61601" w:rsidRDefault="00C61601" w:rsidP="00C61601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Пользователь или группа</w:t>
            </w:r>
          </w:p>
        </w:tc>
      </w:tr>
      <w:tr w:rsidR="00C61601" w14:paraId="237A628F" w14:textId="77777777" w:rsidTr="00C61601">
        <w:trPr>
          <w:trHeight w:val="244"/>
        </w:trPr>
        <w:tc>
          <w:tcPr>
            <w:tcW w:w="405" w:type="pct"/>
          </w:tcPr>
          <w:p w14:paraId="4F8C9F88" w14:textId="77777777" w:rsidR="00C61601" w:rsidRDefault="00C61601" w:rsidP="00C61601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5.</w:t>
            </w:r>
          </w:p>
        </w:tc>
        <w:tc>
          <w:tcPr>
            <w:tcW w:w="1197" w:type="pct"/>
          </w:tcPr>
          <w:p w14:paraId="60D0F94C" w14:textId="77777777" w:rsidR="00C61601" w:rsidRPr="00F83B65" w:rsidRDefault="00C61601" w:rsidP="00C61601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Откуда</w:t>
            </w:r>
          </w:p>
        </w:tc>
        <w:tc>
          <w:tcPr>
            <w:tcW w:w="3398" w:type="pct"/>
          </w:tcPr>
          <w:p w14:paraId="4BF8D118" w14:textId="77777777" w:rsidR="00C61601" w:rsidRDefault="00C61601" w:rsidP="00C61601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Название источника отправки уведомления (список, библиотека, рабочий процесс и пр.)</w:t>
            </w:r>
          </w:p>
        </w:tc>
      </w:tr>
    </w:tbl>
    <w:p w14:paraId="2923BD73" w14:textId="77777777" w:rsidR="00C61601" w:rsidRDefault="00C61601" w:rsidP="00995063">
      <w:pPr>
        <w:pStyle w:val="aff4"/>
      </w:pPr>
    </w:p>
    <w:p w14:paraId="5B27B2C7" w14:textId="77777777" w:rsidR="00C61601" w:rsidRPr="009A5521" w:rsidRDefault="00C61601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Если</w:t>
      </w:r>
      <w:r w:rsidRPr="009A5521">
        <w:t xml:space="preserve"> в од</w:t>
      </w:r>
      <w:r w:rsidRPr="00867C8B">
        <w:rPr>
          <w:szCs w:val="28"/>
          <w:lang w:eastAsia="ru-RU"/>
        </w:rPr>
        <w:t>н</w:t>
      </w:r>
      <w:r w:rsidRPr="009A5521">
        <w:t xml:space="preserve">ом из </w:t>
      </w:r>
      <w:r>
        <w:t>разделов</w:t>
      </w:r>
      <w:r w:rsidRPr="009A5521">
        <w:t xml:space="preserve"> Портала произошло событие, при котором необходимо отправить уведомление, система по имени шаблона, прописанного в </w:t>
      </w:r>
      <w:r>
        <w:t>разделе</w:t>
      </w:r>
      <w:r w:rsidRPr="009A5521">
        <w:t xml:space="preserve">, осуществляет </w:t>
      </w:r>
      <w:r w:rsidRPr="009A5521">
        <w:lastRenderedPageBreak/>
        <w:t xml:space="preserve">обращение к шаблону в списке «Шаблоны уведомлений». Затем на основании шаблона в списке «Хранилище уведомлений» создается элемент и осуществляется отправка уведомлений адресатам. </w:t>
      </w:r>
    </w:p>
    <w:p w14:paraId="765C22D3" w14:textId="77777777" w:rsidR="00B56870" w:rsidRPr="008C45D0" w:rsidRDefault="00B56870" w:rsidP="00917072">
      <w:pPr>
        <w:spacing w:after="0" w:line="240" w:lineRule="auto"/>
        <w:ind w:firstLine="567"/>
      </w:pPr>
    </w:p>
    <w:p w14:paraId="76FB5069" w14:textId="55E86CBB" w:rsidR="00E64E27" w:rsidRPr="00BC711D" w:rsidRDefault="007F2271" w:rsidP="00BB57CA">
      <w:pPr>
        <w:pStyle w:val="afb"/>
        <w:numPr>
          <w:ilvl w:val="0"/>
          <w:numId w:val="19"/>
        </w:numPr>
        <w:tabs>
          <w:tab w:val="num" w:pos="567"/>
        </w:tabs>
        <w:ind w:left="567" w:hanging="567"/>
      </w:pPr>
      <w:bookmarkStart w:id="99" w:name="_Toc423359128"/>
      <w:bookmarkStart w:id="100" w:name="_Ref423359366"/>
      <w:bookmarkStart w:id="101" w:name="_Ref423359370"/>
      <w:bookmarkStart w:id="102" w:name="_Ref423359372"/>
      <w:bookmarkStart w:id="103" w:name="_Toc423966272"/>
      <w:bookmarkStart w:id="104" w:name="_Toc424118520"/>
      <w:bookmarkStart w:id="105" w:name="_Toc424550052"/>
      <w:bookmarkStart w:id="106" w:name="_Toc425258027"/>
      <w:bookmarkStart w:id="107" w:name="_Toc427327473"/>
      <w:bookmarkStart w:id="108" w:name="_Toc465336146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r w:rsidRPr="00BC711D">
        <w:lastRenderedPageBreak/>
        <w:t xml:space="preserve">Описание </w:t>
      </w:r>
      <w:r w:rsidR="00967C3A" w:rsidRPr="00BC711D">
        <w:t>р</w:t>
      </w:r>
      <w:r w:rsidR="000E421C" w:rsidRPr="00BC711D">
        <w:t xml:space="preserve">азделов </w:t>
      </w:r>
      <w:r w:rsidR="00860E36" w:rsidRPr="00BC711D">
        <w:t>Портала</w:t>
      </w:r>
      <w:bookmarkEnd w:id="108"/>
    </w:p>
    <w:p w14:paraId="2248CF92" w14:textId="64F1C54E" w:rsidR="00E64E27" w:rsidRPr="00BC711D" w:rsidRDefault="00485910" w:rsidP="00867C8B">
      <w:pPr>
        <w:spacing w:after="0" w:line="240" w:lineRule="auto"/>
        <w:ind w:firstLine="567"/>
      </w:pPr>
      <w:r>
        <w:t xml:space="preserve">На </w:t>
      </w:r>
      <w:r w:rsidRPr="00867C8B">
        <w:rPr>
          <w:szCs w:val="28"/>
          <w:lang w:eastAsia="ru-RU"/>
        </w:rPr>
        <w:t>Портале</w:t>
      </w:r>
      <w:r w:rsidR="00E64E27" w:rsidRPr="00BC711D">
        <w:t xml:space="preserve"> реализ</w:t>
      </w:r>
      <w:r w:rsidR="00CF4288" w:rsidRPr="00BC711D">
        <w:t>ованы</w:t>
      </w:r>
      <w:r w:rsidR="00E64E27" w:rsidRPr="00BC711D">
        <w:t xml:space="preserve"> следующие функциональные </w:t>
      </w:r>
      <w:r w:rsidR="000E421C" w:rsidRPr="00BC711D">
        <w:t xml:space="preserve">разделы </w:t>
      </w:r>
      <w:r w:rsidR="00136157" w:rsidRPr="00BC711D">
        <w:t xml:space="preserve">(см. </w:t>
      </w:r>
      <w:r w:rsidR="00136157" w:rsidRPr="00BC711D">
        <w:fldChar w:fldCharType="begin"/>
      </w:r>
      <w:r w:rsidR="00136157" w:rsidRPr="00BC711D">
        <w:instrText xml:space="preserve"> REF _Ref446007415 \h  \* MERGEFORMAT </w:instrText>
      </w:r>
      <w:r w:rsidR="00136157" w:rsidRPr="00BC711D">
        <w:fldChar w:fldCharType="separate"/>
      </w:r>
      <w:r w:rsidR="00E22EDC" w:rsidRPr="00E22EDC">
        <w:t>Таблица 6</w:t>
      </w:r>
      <w:r w:rsidR="00136157" w:rsidRPr="00BC711D">
        <w:fldChar w:fldCharType="end"/>
      </w:r>
      <w:r w:rsidR="00136157" w:rsidRPr="00BC711D">
        <w:t>).</w:t>
      </w:r>
      <w:r w:rsidR="00E64E27" w:rsidRPr="00BC711D">
        <w:t xml:space="preserve"> </w:t>
      </w:r>
    </w:p>
    <w:p w14:paraId="5E4FDE97" w14:textId="15C1DC08" w:rsidR="00E64E27" w:rsidRDefault="009F42BF" w:rsidP="00136157">
      <w:pPr>
        <w:pStyle w:val="af1"/>
        <w:keepNext/>
        <w:spacing w:before="200"/>
        <w:rPr>
          <w:i/>
        </w:rPr>
      </w:pPr>
      <w:bookmarkStart w:id="109" w:name="_Ref446007415"/>
      <w:r w:rsidRPr="00BC711D">
        <w:rPr>
          <w:i/>
        </w:rPr>
        <w:t>Таблица</w:t>
      </w:r>
      <w:r w:rsidR="00E64E27" w:rsidRPr="00BC711D">
        <w:rPr>
          <w:i/>
        </w:rPr>
        <w:t xml:space="preserve"> </w:t>
      </w:r>
      <w:r w:rsidR="001E4948" w:rsidRPr="00BC711D">
        <w:rPr>
          <w:i/>
        </w:rPr>
        <w:fldChar w:fldCharType="begin"/>
      </w:r>
      <w:r w:rsidR="001E4948" w:rsidRPr="00BC711D">
        <w:rPr>
          <w:i/>
        </w:rPr>
        <w:instrText xml:space="preserve"> SEQ Таблица \* ARABIC </w:instrText>
      </w:r>
      <w:r w:rsidR="001E4948" w:rsidRPr="00BC711D">
        <w:rPr>
          <w:i/>
        </w:rPr>
        <w:fldChar w:fldCharType="separate"/>
      </w:r>
      <w:r w:rsidR="00E22EDC">
        <w:rPr>
          <w:i/>
          <w:noProof/>
        </w:rPr>
        <w:t>6</w:t>
      </w:r>
      <w:r w:rsidR="001E4948" w:rsidRPr="00BC711D">
        <w:rPr>
          <w:i/>
        </w:rPr>
        <w:fldChar w:fldCharType="end"/>
      </w:r>
      <w:bookmarkEnd w:id="109"/>
      <w:r w:rsidR="00E64E27" w:rsidRPr="00BC711D">
        <w:rPr>
          <w:i/>
        </w:rPr>
        <w:t xml:space="preserve"> – Состав </w:t>
      </w:r>
      <w:r w:rsidR="00974AEB" w:rsidRPr="00BC711D">
        <w:rPr>
          <w:i/>
        </w:rPr>
        <w:t>функциональных</w:t>
      </w:r>
      <w:r w:rsidR="00E64E27" w:rsidRPr="00BC711D">
        <w:rPr>
          <w:i/>
        </w:rPr>
        <w:t xml:space="preserve"> </w:t>
      </w:r>
      <w:r w:rsidR="000E421C" w:rsidRPr="00BC711D">
        <w:rPr>
          <w:i/>
        </w:rPr>
        <w:t xml:space="preserve">разделов </w:t>
      </w:r>
    </w:p>
    <w:tbl>
      <w:tblPr>
        <w:tblStyle w:val="1c"/>
        <w:tblW w:w="0" w:type="auto"/>
        <w:tblLook w:val="04A0" w:firstRow="1" w:lastRow="0" w:firstColumn="1" w:lastColumn="0" w:noHBand="0" w:noVBand="1"/>
      </w:tblPr>
      <w:tblGrid>
        <w:gridCol w:w="2783"/>
        <w:gridCol w:w="6561"/>
      </w:tblGrid>
      <w:tr w:rsidR="00485910" w:rsidRPr="00485910" w14:paraId="7CD7A654" w14:textId="77777777" w:rsidTr="00ED7755">
        <w:trPr>
          <w:tblHeader/>
        </w:trPr>
        <w:tc>
          <w:tcPr>
            <w:tcW w:w="2830" w:type="dxa"/>
          </w:tcPr>
          <w:p w14:paraId="766D6A0D" w14:textId="77777777" w:rsidR="00485910" w:rsidRPr="00485910" w:rsidRDefault="00485910" w:rsidP="00ED7755">
            <w:pPr>
              <w:pStyle w:val="tgtextbasicjustify"/>
              <w:ind w:firstLine="0"/>
              <w:jc w:val="center"/>
              <w:rPr>
                <w:rFonts w:eastAsia="Calibri"/>
                <w:b/>
                <w:szCs w:val="28"/>
              </w:rPr>
            </w:pPr>
            <w:r w:rsidRPr="00485910">
              <w:rPr>
                <w:rFonts w:eastAsia="Calibri"/>
                <w:b/>
                <w:szCs w:val="28"/>
              </w:rPr>
              <w:t>Наименование раздела</w:t>
            </w:r>
          </w:p>
        </w:tc>
        <w:tc>
          <w:tcPr>
            <w:tcW w:w="6797" w:type="dxa"/>
          </w:tcPr>
          <w:p w14:paraId="5E8A5B26" w14:textId="77777777" w:rsidR="00485910" w:rsidRPr="00485910" w:rsidRDefault="00485910" w:rsidP="00485910">
            <w:pPr>
              <w:spacing w:after="0" w:line="240" w:lineRule="auto"/>
              <w:ind w:firstLine="0"/>
              <w:jc w:val="center"/>
              <w:rPr>
                <w:b/>
                <w:szCs w:val="28"/>
              </w:rPr>
            </w:pPr>
            <w:r w:rsidRPr="00485910">
              <w:rPr>
                <w:b/>
                <w:szCs w:val="28"/>
              </w:rPr>
              <w:t>Назначение</w:t>
            </w:r>
          </w:p>
        </w:tc>
      </w:tr>
      <w:tr w:rsidR="00485910" w:rsidRPr="00485910" w14:paraId="6BB9C845" w14:textId="77777777" w:rsidTr="00ED7755">
        <w:tc>
          <w:tcPr>
            <w:tcW w:w="2830" w:type="dxa"/>
          </w:tcPr>
          <w:p w14:paraId="7814E96F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Навигация по Порталу</w:t>
            </w:r>
          </w:p>
        </w:tc>
        <w:tc>
          <w:tcPr>
            <w:tcW w:w="6797" w:type="dxa"/>
          </w:tcPr>
          <w:p w14:paraId="554C5084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Предназначена для перехода между разделами и подразделами Портала. Выполняется с помощью навигационного меню и ссылок на информационные ресурсы Портала; навигационное меню верхнего уровня состоит из перечня разделов Портала; при выборе одного из разделов раскрывается перечень подразделов данного раздела, в иерархическом виде.</w:t>
            </w:r>
          </w:p>
        </w:tc>
      </w:tr>
      <w:tr w:rsidR="00485910" w:rsidRPr="00485910" w14:paraId="6F790922" w14:textId="77777777" w:rsidTr="00ED7755">
        <w:tc>
          <w:tcPr>
            <w:tcW w:w="2830" w:type="dxa"/>
          </w:tcPr>
          <w:p w14:paraId="5144E39F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Приемная управления безопасности</w:t>
            </w:r>
          </w:p>
        </w:tc>
        <w:tc>
          <w:tcPr>
            <w:tcW w:w="6797" w:type="dxa"/>
          </w:tcPr>
          <w:p w14:paraId="5ADD1B9C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Раздел предназначен для получения обратной связи от работников АО «Тюменьэнерго» о готовящихся или совершенных террористических актах и иных правонарушениях в отношении персонала и имущества Общества с возможностью для пользователя отправить информационное сообщение с помощью электронной формы.</w:t>
            </w:r>
          </w:p>
        </w:tc>
      </w:tr>
      <w:tr w:rsidR="00485910" w:rsidRPr="00485910" w14:paraId="7D771203" w14:textId="77777777" w:rsidTr="00ED7755">
        <w:tc>
          <w:tcPr>
            <w:tcW w:w="2830" w:type="dxa"/>
          </w:tcPr>
          <w:p w14:paraId="116058E9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Карта Портала</w:t>
            </w:r>
          </w:p>
        </w:tc>
        <w:tc>
          <w:tcPr>
            <w:tcW w:w="6797" w:type="dxa"/>
          </w:tcPr>
          <w:p w14:paraId="383FAA5A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Отражает всю структуру разделов Портала для быстрой навигации по его страницам в виде древовидного списка, отображающего иерархию разделов Портала.</w:t>
            </w:r>
          </w:p>
        </w:tc>
      </w:tr>
      <w:tr w:rsidR="00485910" w:rsidRPr="00485910" w14:paraId="5AAA5C81" w14:textId="77777777" w:rsidTr="00ED7755">
        <w:tc>
          <w:tcPr>
            <w:tcW w:w="2830" w:type="dxa"/>
          </w:tcPr>
          <w:p w14:paraId="5BFAFCB1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Календарь отсутствий и замещений</w:t>
            </w:r>
          </w:p>
        </w:tc>
        <w:tc>
          <w:tcPr>
            <w:tcW w:w="6797" w:type="dxa"/>
          </w:tcPr>
          <w:p w14:paraId="46BCF907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Раздел предназначен для ведения данных и информирования об отсутствиях руководства Компании и начальников структурных подразделений (по причине отпуска и командировки) на рабочем месте.</w:t>
            </w:r>
          </w:p>
        </w:tc>
      </w:tr>
      <w:tr w:rsidR="00485910" w:rsidRPr="00485910" w14:paraId="4E24478E" w14:textId="77777777" w:rsidTr="00ED7755">
        <w:tc>
          <w:tcPr>
            <w:tcW w:w="2830" w:type="dxa"/>
          </w:tcPr>
          <w:p w14:paraId="54ABAE55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Бронирование зала совещаний</w:t>
            </w:r>
          </w:p>
        </w:tc>
        <w:tc>
          <w:tcPr>
            <w:tcW w:w="6797" w:type="dxa"/>
          </w:tcPr>
          <w:p w14:paraId="594BDB2E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485910">
              <w:rPr>
                <w:szCs w:val="28"/>
                <w:lang w:eastAsia="ru-RU"/>
              </w:rPr>
              <w:t>Раздел предназначен для бронирования зала селекторных совещаний сотрудниками АО «Тюменьэнерго».</w:t>
            </w:r>
          </w:p>
        </w:tc>
      </w:tr>
      <w:tr w:rsidR="00485910" w:rsidRPr="00485910" w14:paraId="38D6D722" w14:textId="77777777" w:rsidTr="00ED7755">
        <w:tc>
          <w:tcPr>
            <w:tcW w:w="2830" w:type="dxa"/>
          </w:tcPr>
          <w:p w14:paraId="60D9F63D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Бронирование автотранспорта</w:t>
            </w:r>
          </w:p>
        </w:tc>
        <w:tc>
          <w:tcPr>
            <w:tcW w:w="6797" w:type="dxa"/>
          </w:tcPr>
          <w:p w14:paraId="24C87254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Раздел предназначен для формирования и согласования заявок на автотранспорт сотрудниками АО «Тюменьэнерго».</w:t>
            </w:r>
          </w:p>
        </w:tc>
      </w:tr>
      <w:tr w:rsidR="00485910" w:rsidRPr="00485910" w14:paraId="7C261EA8" w14:textId="77777777" w:rsidTr="00ED7755">
        <w:tc>
          <w:tcPr>
            <w:tcW w:w="2830" w:type="dxa"/>
          </w:tcPr>
          <w:p w14:paraId="25080C4B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ИТ-заявки</w:t>
            </w:r>
          </w:p>
        </w:tc>
        <w:tc>
          <w:tcPr>
            <w:tcW w:w="6797" w:type="dxa"/>
          </w:tcPr>
          <w:p w14:paraId="40CC6406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Раздел представлен в виде ссылки-перехода, обеспечивающей автоматический переход на портал самообслуживания пользователей Service Desk.</w:t>
            </w:r>
          </w:p>
        </w:tc>
      </w:tr>
      <w:tr w:rsidR="00485910" w:rsidRPr="00485910" w14:paraId="1303047E" w14:textId="77777777" w:rsidTr="00ED7755">
        <w:tc>
          <w:tcPr>
            <w:tcW w:w="2830" w:type="dxa"/>
          </w:tcPr>
          <w:p w14:paraId="5D73031F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Заявки на отправку корреспонденции</w:t>
            </w:r>
          </w:p>
        </w:tc>
        <w:tc>
          <w:tcPr>
            <w:tcW w:w="6797" w:type="dxa"/>
          </w:tcPr>
          <w:p w14:paraId="204BB247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Регистрация исходящей, входящей почтовой и экспресс корреспонденции АО «Тюменьэнерго» (в том числе международной и по России), пересылаемой различными способами (почта России, курьерская доставка, экспресс-почта).</w:t>
            </w:r>
          </w:p>
        </w:tc>
      </w:tr>
      <w:tr w:rsidR="00485910" w:rsidRPr="00485910" w14:paraId="63EAA2AA" w14:textId="77777777" w:rsidTr="00ED7755">
        <w:tc>
          <w:tcPr>
            <w:tcW w:w="2830" w:type="dxa"/>
          </w:tcPr>
          <w:p w14:paraId="75D0202D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Отзывы и предложения по работе Портала</w:t>
            </w:r>
          </w:p>
        </w:tc>
        <w:tc>
          <w:tcPr>
            <w:tcW w:w="6797" w:type="dxa"/>
          </w:tcPr>
          <w:p w14:paraId="4C6F4659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Раздел предназначен для организации обсуждений предложений и замечаний по работе Портала, а также организации обратной связи от пользователей, с возможностью создавать сообщения в темах раздела (задать вопрос, изложить мнение, внести предложение и т. д.), редактировать и удалять их, а также оставлять комментарии как к собственным сообщениям, так и к сообщениям, созданным другими пользователями.</w:t>
            </w:r>
          </w:p>
        </w:tc>
      </w:tr>
      <w:tr w:rsidR="00485910" w:rsidRPr="00485910" w14:paraId="497B7EA0" w14:textId="77777777" w:rsidTr="00ED7755">
        <w:tc>
          <w:tcPr>
            <w:tcW w:w="2830" w:type="dxa"/>
          </w:tcPr>
          <w:p w14:paraId="3B6F47E6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Доска объявлений</w:t>
            </w:r>
          </w:p>
        </w:tc>
        <w:tc>
          <w:tcPr>
            <w:tcW w:w="6797" w:type="dxa"/>
          </w:tcPr>
          <w:p w14:paraId="37260ADD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Раздел, позволяющий пользователям Портала размещать свои объявления и просматривать объявления, размещенные другими пользователями; объявления сгруппированы по рубрикам.</w:t>
            </w:r>
          </w:p>
        </w:tc>
      </w:tr>
      <w:tr w:rsidR="00485910" w:rsidRPr="00485910" w14:paraId="23F943D0" w14:textId="77777777" w:rsidTr="00ED7755">
        <w:tc>
          <w:tcPr>
            <w:tcW w:w="2830" w:type="dxa"/>
          </w:tcPr>
          <w:p w14:paraId="21B59EC3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lastRenderedPageBreak/>
              <w:t>Опросы и конкурсы Компании</w:t>
            </w:r>
          </w:p>
        </w:tc>
        <w:tc>
          <w:tcPr>
            <w:tcW w:w="6797" w:type="dxa"/>
          </w:tcPr>
          <w:p w14:paraId="4F986220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Раздел, предоставляющий возможность создания и публикации опросов пользователей как на Главной странице Портала, так и в соответствующих тематических разделах Портала.</w:t>
            </w:r>
          </w:p>
        </w:tc>
      </w:tr>
      <w:tr w:rsidR="00485910" w:rsidRPr="00485910" w14:paraId="59C60668" w14:textId="77777777" w:rsidTr="00ED7755">
        <w:tc>
          <w:tcPr>
            <w:tcW w:w="2830" w:type="dxa"/>
          </w:tcPr>
          <w:p w14:paraId="2CAB4267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Поисковая система</w:t>
            </w:r>
          </w:p>
        </w:tc>
        <w:tc>
          <w:tcPr>
            <w:tcW w:w="6797" w:type="dxa"/>
          </w:tcPr>
          <w:p w14:paraId="411F39F7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485910">
              <w:rPr>
                <w:szCs w:val="28"/>
                <w:lang w:eastAsia="ru-RU"/>
              </w:rPr>
              <w:t>Позволяет осуществлять быстрый и удобный поиск необходимых элементов, расположенных на Портале, а также выполнять следующий функционал:</w:t>
            </w:r>
          </w:p>
          <w:p w14:paraId="65FF9CAF" w14:textId="77777777" w:rsidR="00485910" w:rsidRPr="00485910" w:rsidRDefault="00485910" w:rsidP="00BB57CA">
            <w:pPr>
              <w:numPr>
                <w:ilvl w:val="0"/>
                <w:numId w:val="35"/>
              </w:numPr>
              <w:spacing w:after="0" w:line="240" w:lineRule="auto"/>
              <w:ind w:left="742"/>
              <w:contextualSpacing/>
              <w:rPr>
                <w:szCs w:val="28"/>
                <w:lang w:eastAsia="ru-RU"/>
              </w:rPr>
            </w:pPr>
            <w:r w:rsidRPr="00485910">
              <w:rPr>
                <w:szCs w:val="28"/>
                <w:lang w:eastAsia="ru-RU"/>
              </w:rPr>
              <w:t>поиск информации среди различных типов файлов (HTML, PDF, Microsoft Office и т.д.), а также контекстный поиск по файлам Microsoft Office и PDF;</w:t>
            </w:r>
          </w:p>
          <w:p w14:paraId="1A2ACB41" w14:textId="77777777" w:rsidR="00485910" w:rsidRPr="00485910" w:rsidRDefault="00485910" w:rsidP="00BB57CA">
            <w:pPr>
              <w:numPr>
                <w:ilvl w:val="0"/>
                <w:numId w:val="35"/>
              </w:numPr>
              <w:spacing w:after="0" w:line="240" w:lineRule="auto"/>
              <w:ind w:left="742"/>
              <w:contextualSpacing/>
              <w:rPr>
                <w:szCs w:val="28"/>
                <w:lang w:eastAsia="ru-RU"/>
              </w:rPr>
            </w:pPr>
            <w:r w:rsidRPr="00485910">
              <w:rPr>
                <w:szCs w:val="28"/>
                <w:lang w:eastAsia="ru-RU"/>
              </w:rPr>
              <w:t>проверка орфографии, механизм предотвращения дублирования информации, интеллектуальное использование синонимов и т.д.;</w:t>
            </w:r>
          </w:p>
          <w:p w14:paraId="76C442BE" w14:textId="77777777" w:rsidR="00485910" w:rsidRPr="00485910" w:rsidRDefault="00485910" w:rsidP="00BB57CA">
            <w:pPr>
              <w:numPr>
                <w:ilvl w:val="0"/>
                <w:numId w:val="35"/>
              </w:numPr>
              <w:spacing w:after="0" w:line="240" w:lineRule="auto"/>
              <w:ind w:left="742"/>
              <w:contextualSpacing/>
              <w:rPr>
                <w:szCs w:val="28"/>
                <w:lang w:eastAsia="ru-RU"/>
              </w:rPr>
            </w:pPr>
            <w:r w:rsidRPr="00485910">
              <w:rPr>
                <w:szCs w:val="28"/>
                <w:lang w:eastAsia="ru-RU"/>
              </w:rPr>
              <w:t>результаты поиска отсортированы по дате или степени соответствия запросу;</w:t>
            </w:r>
          </w:p>
          <w:p w14:paraId="624173D3" w14:textId="77777777" w:rsidR="00485910" w:rsidRPr="00485910" w:rsidRDefault="00485910" w:rsidP="00BB57CA">
            <w:pPr>
              <w:numPr>
                <w:ilvl w:val="0"/>
                <w:numId w:val="35"/>
              </w:numPr>
              <w:spacing w:after="0" w:line="240" w:lineRule="auto"/>
              <w:ind w:left="742"/>
              <w:contextualSpacing/>
              <w:rPr>
                <w:szCs w:val="28"/>
                <w:lang w:eastAsia="ru-RU"/>
              </w:rPr>
            </w:pPr>
            <w:r w:rsidRPr="00485910">
              <w:rPr>
                <w:szCs w:val="28"/>
                <w:lang w:eastAsia="ru-RU"/>
              </w:rPr>
              <w:t>пользователю предоставляется возможность фильтрации результатов поиска по типам файлов, источникам информации;</w:t>
            </w:r>
          </w:p>
          <w:p w14:paraId="040548C9" w14:textId="77777777" w:rsidR="00485910" w:rsidRPr="00485910" w:rsidRDefault="00485910" w:rsidP="00BB57CA">
            <w:pPr>
              <w:numPr>
                <w:ilvl w:val="0"/>
                <w:numId w:val="35"/>
              </w:numPr>
              <w:spacing w:after="0" w:line="240" w:lineRule="auto"/>
              <w:ind w:left="742"/>
              <w:contextualSpacing/>
              <w:rPr>
                <w:szCs w:val="28"/>
                <w:lang w:eastAsia="ru-RU"/>
              </w:rPr>
            </w:pPr>
            <w:r w:rsidRPr="00485910">
              <w:rPr>
                <w:szCs w:val="28"/>
                <w:lang w:eastAsia="ru-RU"/>
              </w:rPr>
              <w:t>результаты поиска соответствуют правам доступа пользователя.</w:t>
            </w:r>
          </w:p>
        </w:tc>
      </w:tr>
      <w:tr w:rsidR="00485910" w:rsidRPr="00485910" w14:paraId="39D12852" w14:textId="77777777" w:rsidTr="00ED7755">
        <w:tc>
          <w:tcPr>
            <w:tcW w:w="2830" w:type="dxa"/>
          </w:tcPr>
          <w:p w14:paraId="1CF0B740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Новостная лента</w:t>
            </w:r>
          </w:p>
        </w:tc>
        <w:tc>
          <w:tcPr>
            <w:tcW w:w="6797" w:type="dxa"/>
          </w:tcPr>
          <w:p w14:paraId="59B2C234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Раздел предназначен для создания новостных лент, содержащих новости о событиях, происходящих в Компании, подразделении, отрасли, на Портале и т. д.</w:t>
            </w:r>
          </w:p>
        </w:tc>
      </w:tr>
      <w:tr w:rsidR="00485910" w:rsidRPr="00485910" w14:paraId="158E0736" w14:textId="77777777" w:rsidTr="00ED7755">
        <w:tc>
          <w:tcPr>
            <w:tcW w:w="2830" w:type="dxa"/>
          </w:tcPr>
          <w:p w14:paraId="2804AD0E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Фотогалерея</w:t>
            </w:r>
          </w:p>
        </w:tc>
        <w:tc>
          <w:tcPr>
            <w:tcW w:w="6797" w:type="dxa"/>
          </w:tcPr>
          <w:p w14:paraId="566FAEB4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Раздел, предоставляющий возможность загружать фотографии на Портал и публиковать их на Главной странице Портала.</w:t>
            </w:r>
          </w:p>
        </w:tc>
      </w:tr>
      <w:tr w:rsidR="00485910" w:rsidRPr="00485910" w14:paraId="3FBE0C47" w14:textId="77777777" w:rsidTr="00ED7755">
        <w:tc>
          <w:tcPr>
            <w:tcW w:w="2830" w:type="dxa"/>
          </w:tcPr>
          <w:p w14:paraId="04B7519A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Видеогалерея</w:t>
            </w:r>
          </w:p>
        </w:tc>
        <w:tc>
          <w:tcPr>
            <w:tcW w:w="6797" w:type="dxa"/>
          </w:tcPr>
          <w:p w14:paraId="07C23027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Раздел, предоставляющий возможность загружать видео и публиковать их на Главной странице Портала.</w:t>
            </w:r>
          </w:p>
        </w:tc>
      </w:tr>
      <w:tr w:rsidR="00485910" w:rsidRPr="00485910" w14:paraId="02A89AEA" w14:textId="77777777" w:rsidTr="00ED7755">
        <w:tc>
          <w:tcPr>
            <w:tcW w:w="2830" w:type="dxa"/>
          </w:tcPr>
          <w:p w14:paraId="78E9DDE6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Телефонный справочник АО «Тюменьэнерго</w:t>
            </w:r>
          </w:p>
        </w:tc>
        <w:tc>
          <w:tcPr>
            <w:tcW w:w="6797" w:type="dxa"/>
          </w:tcPr>
          <w:p w14:paraId="3EF2C627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Представляет собой общую базу контактной информации сотрудников ИА и филиалов АО «Тюменьэнерго» (ФИО, должности, филиалы, структурные подразделения, номера рабочих телефонов, электронные адреса, номера кабинетов, фотография), а также информацию о факте отсутствия сотрудника (командировка, отпуск) и лице, его замещающем.</w:t>
            </w:r>
          </w:p>
        </w:tc>
      </w:tr>
      <w:tr w:rsidR="00485910" w:rsidRPr="00485910" w14:paraId="39DAB4DB" w14:textId="77777777" w:rsidTr="00ED7755">
        <w:tc>
          <w:tcPr>
            <w:tcW w:w="2830" w:type="dxa"/>
          </w:tcPr>
          <w:p w14:paraId="194BC732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Личная страница пользователя</w:t>
            </w:r>
          </w:p>
        </w:tc>
        <w:tc>
          <w:tcPr>
            <w:tcW w:w="6797" w:type="dxa"/>
          </w:tcPr>
          <w:p w14:paraId="0B2587E3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На личной странице пользователь может добавлять и редактировать данные о себе, загружать фотографию, добавлять подписки, отслеживать свои задачи и т.д.</w:t>
            </w:r>
          </w:p>
        </w:tc>
      </w:tr>
      <w:tr w:rsidR="00485910" w:rsidRPr="00485910" w14:paraId="6C576C2F" w14:textId="77777777" w:rsidTr="00ED7755">
        <w:tc>
          <w:tcPr>
            <w:tcW w:w="2830" w:type="dxa"/>
          </w:tcPr>
          <w:p w14:paraId="1659018A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Заказ справки 2-НДФЛ</w:t>
            </w:r>
          </w:p>
        </w:tc>
        <w:tc>
          <w:tcPr>
            <w:tcW w:w="6797" w:type="dxa"/>
          </w:tcPr>
          <w:p w14:paraId="6F9CC5A6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Позволяет сотруднику направлять в ДБНУО заявку на подготовку справки 2-НДФЛ и получать уведомления на электронную почту о готовности справки.</w:t>
            </w:r>
          </w:p>
        </w:tc>
      </w:tr>
      <w:tr w:rsidR="00485910" w:rsidRPr="00485910" w14:paraId="008EA4B1" w14:textId="77777777" w:rsidTr="00ED7755">
        <w:tc>
          <w:tcPr>
            <w:tcW w:w="2830" w:type="dxa"/>
          </w:tcPr>
          <w:p w14:paraId="70DE4314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Закупки</w:t>
            </w:r>
          </w:p>
        </w:tc>
        <w:tc>
          <w:tcPr>
            <w:tcW w:w="6797" w:type="dxa"/>
          </w:tcPr>
          <w:p w14:paraId="19C047C9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Предназначен для организации совместной работы с документами, оформляемыми в ходе проведения закупочных процедур, и обмена данными документами между Управлением логистики и МТО и другими СП Исполнительного аппарата, а также Отделами логистики и МТО филиалов. Раздел предназначен для хранения, организации коллективного доступа к документам, с учетом разграничения прав доступа до уровня папки.</w:t>
            </w:r>
          </w:p>
        </w:tc>
      </w:tr>
      <w:tr w:rsidR="00485910" w:rsidRPr="00485910" w14:paraId="444CA629" w14:textId="77777777" w:rsidTr="00ED7755">
        <w:tc>
          <w:tcPr>
            <w:tcW w:w="2830" w:type="dxa"/>
          </w:tcPr>
          <w:p w14:paraId="7B50D664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Библиотека документов</w:t>
            </w:r>
          </w:p>
        </w:tc>
        <w:tc>
          <w:tcPr>
            <w:tcW w:w="6797" w:type="dxa"/>
          </w:tcPr>
          <w:p w14:paraId="673DAE17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485910">
              <w:rPr>
                <w:szCs w:val="28"/>
                <w:lang w:eastAsia="ru-RU"/>
              </w:rPr>
              <w:t xml:space="preserve">Предназначена для хранения, организации коллективного доступа и распространения общекорпоративных документов, </w:t>
            </w:r>
            <w:r w:rsidRPr="00485910">
              <w:rPr>
                <w:szCs w:val="28"/>
                <w:lang w:eastAsia="ru-RU"/>
              </w:rPr>
              <w:lastRenderedPageBreak/>
              <w:t>с учетом разграничения прав доступа до уровня документа. Раздел интегрирован с продуктами MS Office, т.е. позволяет производить все действия по работе с документами непосредственно из интерфейса Портала.</w:t>
            </w:r>
          </w:p>
        </w:tc>
      </w:tr>
      <w:tr w:rsidR="00485910" w:rsidRPr="00485910" w14:paraId="47AF37E8" w14:textId="77777777" w:rsidTr="00ED7755">
        <w:tc>
          <w:tcPr>
            <w:tcW w:w="2830" w:type="dxa"/>
          </w:tcPr>
          <w:p w14:paraId="4B8F4BC2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lastRenderedPageBreak/>
              <w:t>Раздел «ДКиТ АСУ»</w:t>
            </w:r>
          </w:p>
        </w:tc>
        <w:tc>
          <w:tcPr>
            <w:tcW w:w="6797" w:type="dxa"/>
          </w:tcPr>
          <w:p w14:paraId="535A3BA6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485910">
              <w:rPr>
                <w:szCs w:val="28"/>
                <w:lang w:eastAsia="ru-RU"/>
              </w:rPr>
              <w:t>Содержит функциональные подразделы для работы сотрудников «ДКиТ АСУ»</w:t>
            </w:r>
          </w:p>
        </w:tc>
      </w:tr>
      <w:tr w:rsidR="00485910" w:rsidRPr="00485910" w14:paraId="43F6A945" w14:textId="77777777" w:rsidTr="00ED7755">
        <w:tc>
          <w:tcPr>
            <w:tcW w:w="2830" w:type="dxa"/>
          </w:tcPr>
          <w:p w14:paraId="280088A3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Счетчик посещений</w:t>
            </w:r>
          </w:p>
        </w:tc>
        <w:tc>
          <w:tcPr>
            <w:tcW w:w="6797" w:type="dxa"/>
          </w:tcPr>
          <w:p w14:paraId="3786A863" w14:textId="77777777" w:rsidR="00485910" w:rsidRPr="00485910" w:rsidRDefault="00485910" w:rsidP="00485910">
            <w:pPr>
              <w:spacing w:after="0" w:line="240" w:lineRule="auto"/>
              <w:ind w:firstLine="0"/>
              <w:rPr>
                <w:szCs w:val="28"/>
              </w:rPr>
            </w:pPr>
            <w:r w:rsidRPr="00485910">
              <w:rPr>
                <w:szCs w:val="28"/>
              </w:rPr>
              <w:t>Позволяет определять рейтинг ресурсов Портала и тематической направленности интересов пользователей Портала с наглядным отображением этой информации и возможностью формировать расширенные сводные отчеты по разделам Портала</w:t>
            </w:r>
          </w:p>
        </w:tc>
      </w:tr>
    </w:tbl>
    <w:p w14:paraId="553A13F0" w14:textId="38D0F332" w:rsidR="00E64E27" w:rsidRDefault="00E64E27" w:rsidP="00867C8B">
      <w:pPr>
        <w:spacing w:after="0" w:line="240" w:lineRule="auto"/>
        <w:ind w:firstLine="567"/>
      </w:pPr>
      <w:r>
        <w:t xml:space="preserve">Ниже </w:t>
      </w:r>
      <w:r w:rsidRPr="00867C8B">
        <w:rPr>
          <w:szCs w:val="28"/>
          <w:lang w:eastAsia="ru-RU"/>
        </w:rPr>
        <w:t>приведено</w:t>
      </w:r>
      <w:r>
        <w:t xml:space="preserve"> описание технических решений по каждому из </w:t>
      </w:r>
      <w:r w:rsidR="00901765">
        <w:t>разделов</w:t>
      </w:r>
      <w:r>
        <w:t>.</w:t>
      </w:r>
    </w:p>
    <w:p w14:paraId="301BBA20" w14:textId="11A713AB" w:rsidR="00E64E27" w:rsidRPr="00261A4D" w:rsidRDefault="00985F12" w:rsidP="00BB57CA">
      <w:pPr>
        <w:pStyle w:val="afc"/>
        <w:numPr>
          <w:ilvl w:val="1"/>
          <w:numId w:val="19"/>
        </w:numPr>
        <w:ind w:left="567" w:hanging="567"/>
        <w:jc w:val="left"/>
      </w:pPr>
      <w:bookmarkStart w:id="110" w:name="_Toc465336147"/>
      <w:bookmarkStart w:id="111" w:name="_Toc423359129"/>
      <w:bookmarkStart w:id="112" w:name="_Toc423966273"/>
      <w:bookmarkStart w:id="113" w:name="_Toc424118521"/>
      <w:bookmarkStart w:id="114" w:name="_Toc424550053"/>
      <w:bookmarkStart w:id="115" w:name="_Toc425258028"/>
      <w:bookmarkStart w:id="116" w:name="_Toc427327474"/>
      <w:r w:rsidRPr="00261A4D">
        <w:t>О</w:t>
      </w:r>
      <w:r w:rsidR="00E64E27" w:rsidRPr="00261A4D">
        <w:t>бщи</w:t>
      </w:r>
      <w:r w:rsidRPr="00261A4D">
        <w:t>е</w:t>
      </w:r>
      <w:r w:rsidR="00E64E27" w:rsidRPr="00261A4D">
        <w:t xml:space="preserve"> </w:t>
      </w:r>
      <w:r w:rsidR="009A1B45" w:rsidRPr="00261A4D">
        <w:t>разделы</w:t>
      </w:r>
      <w:bookmarkEnd w:id="110"/>
      <w:r w:rsidR="009A1B45" w:rsidRPr="00261A4D">
        <w:t xml:space="preserve"> </w:t>
      </w:r>
      <w:bookmarkEnd w:id="111"/>
      <w:bookmarkEnd w:id="112"/>
      <w:bookmarkEnd w:id="113"/>
      <w:bookmarkEnd w:id="114"/>
      <w:bookmarkEnd w:id="115"/>
      <w:bookmarkEnd w:id="116"/>
    </w:p>
    <w:p w14:paraId="32C03298" w14:textId="47188678" w:rsidR="00E64E27" w:rsidRPr="00EB4DE7" w:rsidRDefault="00985F12" w:rsidP="00BB57CA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117" w:name="_Toc465336148"/>
      <w:r w:rsidRPr="00EB4DE7">
        <w:rPr>
          <w:sz w:val="24"/>
          <w:szCs w:val="24"/>
        </w:rPr>
        <w:t>Н</w:t>
      </w:r>
      <w:r w:rsidR="005141F9" w:rsidRPr="00EB4DE7">
        <w:rPr>
          <w:sz w:val="24"/>
          <w:szCs w:val="24"/>
        </w:rPr>
        <w:t>авигаци</w:t>
      </w:r>
      <w:r w:rsidRPr="00EB4DE7">
        <w:rPr>
          <w:sz w:val="24"/>
          <w:szCs w:val="24"/>
        </w:rPr>
        <w:t>я</w:t>
      </w:r>
      <w:r w:rsidR="00E64E27" w:rsidRPr="00EB4DE7">
        <w:rPr>
          <w:sz w:val="24"/>
          <w:szCs w:val="24"/>
        </w:rPr>
        <w:t xml:space="preserve"> по Порталу</w:t>
      </w:r>
      <w:bookmarkEnd w:id="117"/>
    </w:p>
    <w:p w14:paraId="1261CA50" w14:textId="6A2CCBFF" w:rsidR="00E64E27" w:rsidRDefault="00E64E27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Навигация</w:t>
      </w:r>
      <w:r>
        <w:t xml:space="preserve"> реализована</w:t>
      </w:r>
      <w:r w:rsidR="00362ED3">
        <w:t xml:space="preserve"> с</w:t>
      </w:r>
      <w:r>
        <w:t xml:space="preserve"> использованием стандартного меню навигации </w:t>
      </w:r>
      <w:r w:rsidR="00847045" w:rsidRPr="00AE78A0">
        <w:t>MS </w:t>
      </w:r>
      <w:r w:rsidRPr="0046469A">
        <w:t>SharePoint</w:t>
      </w:r>
      <w:r>
        <w:t xml:space="preserve">. Панель </w:t>
      </w:r>
      <w:r w:rsidR="001262E4">
        <w:t>навигации</w:t>
      </w:r>
      <w:r>
        <w:t xml:space="preserve"> включает в себя названия разделов</w:t>
      </w:r>
      <w:r w:rsidR="0046469A">
        <w:t>.</w:t>
      </w:r>
    </w:p>
    <w:p w14:paraId="4C9B116A" w14:textId="5BB3E506" w:rsidR="00E64E27" w:rsidRPr="003544BD" w:rsidRDefault="00E64E27" w:rsidP="00867C8B">
      <w:pPr>
        <w:spacing w:after="0" w:line="240" w:lineRule="auto"/>
        <w:ind w:firstLine="567"/>
      </w:pPr>
      <w:r w:rsidRPr="003544BD">
        <w:t>При наведении на пункт панели навигации появляется выпадающее меню, содержащее полную структуру соответствующего раздела.</w:t>
      </w:r>
    </w:p>
    <w:p w14:paraId="73F7EBBE" w14:textId="77777777" w:rsidR="00E64E27" w:rsidRPr="00A5152A" w:rsidRDefault="00E64E27" w:rsidP="00867C8B">
      <w:pPr>
        <w:spacing w:after="0" w:line="240" w:lineRule="auto"/>
        <w:ind w:firstLine="567"/>
      </w:pPr>
      <w:r w:rsidRPr="003544BD">
        <w:t>При выб</w:t>
      </w:r>
      <w:r w:rsidRPr="00867C8B">
        <w:rPr>
          <w:szCs w:val="28"/>
          <w:lang w:eastAsia="ru-RU"/>
        </w:rPr>
        <w:t>о</w:t>
      </w:r>
      <w:r w:rsidRPr="003544BD">
        <w:t xml:space="preserve">ре </w:t>
      </w:r>
      <w:r w:rsidRPr="00867C8B">
        <w:rPr>
          <w:szCs w:val="28"/>
          <w:lang w:eastAsia="ru-RU"/>
        </w:rPr>
        <w:t>пункта</w:t>
      </w:r>
      <w:r w:rsidRPr="003544BD">
        <w:t xml:space="preserve"> панели навигации осуществляется переход на соответствующую страницу. </w:t>
      </w:r>
    </w:p>
    <w:p w14:paraId="091BC8DE" w14:textId="4CC0C3CA" w:rsidR="00E64E27" w:rsidRPr="00EB4DE7" w:rsidRDefault="00985F12" w:rsidP="00BB57CA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118" w:name="_Ref400020185"/>
      <w:bookmarkStart w:id="119" w:name="_Toc409712229"/>
      <w:bookmarkStart w:id="120" w:name="_Ref423447980"/>
      <w:bookmarkStart w:id="121" w:name="_Toc465336149"/>
      <w:r w:rsidRPr="00EB4DE7">
        <w:rPr>
          <w:sz w:val="24"/>
          <w:szCs w:val="24"/>
        </w:rPr>
        <w:t>П</w:t>
      </w:r>
      <w:r w:rsidR="00E64E27" w:rsidRPr="00EB4DE7">
        <w:rPr>
          <w:sz w:val="24"/>
          <w:szCs w:val="24"/>
        </w:rPr>
        <w:t>оиск</w:t>
      </w:r>
      <w:bookmarkEnd w:id="118"/>
      <w:bookmarkEnd w:id="119"/>
      <w:bookmarkEnd w:id="120"/>
      <w:r w:rsidR="00A440C4">
        <w:rPr>
          <w:sz w:val="24"/>
          <w:szCs w:val="24"/>
        </w:rPr>
        <w:t xml:space="preserve"> по Порталу</w:t>
      </w:r>
      <w:bookmarkEnd w:id="121"/>
    </w:p>
    <w:p w14:paraId="63AE0901" w14:textId="77777777" w:rsidR="00911555" w:rsidRPr="00571C6F" w:rsidRDefault="00911555" w:rsidP="00867C8B">
      <w:pPr>
        <w:spacing w:after="0" w:line="240" w:lineRule="auto"/>
        <w:ind w:firstLine="567"/>
      </w:pPr>
      <w:r w:rsidRPr="00571C6F">
        <w:t xml:space="preserve">Поиск </w:t>
      </w:r>
      <w:r w:rsidRPr="00867C8B">
        <w:rPr>
          <w:szCs w:val="28"/>
          <w:lang w:eastAsia="ru-RU"/>
        </w:rPr>
        <w:t>осуществляется</w:t>
      </w:r>
      <w:r w:rsidRPr="00571C6F">
        <w:t xml:space="preserve"> с использованием стандартной веб-части поиска (Content Search Web Part). Результаты поиска вывод</w:t>
      </w:r>
      <w:r>
        <w:t>я</w:t>
      </w:r>
      <w:r w:rsidRPr="00571C6F">
        <w:t xml:space="preserve">тся на основе стандартного шаблона. </w:t>
      </w:r>
    </w:p>
    <w:p w14:paraId="269C4534" w14:textId="77777777" w:rsidR="00911555" w:rsidRPr="00571C6F" w:rsidRDefault="00911555" w:rsidP="00995063">
      <w:pPr>
        <w:pStyle w:val="aff4"/>
      </w:pPr>
      <w:r w:rsidRPr="00571C6F">
        <w:t>Для предварительного просмотра документов использ</w:t>
      </w:r>
      <w:r>
        <w:t>уе</w:t>
      </w:r>
      <w:r w:rsidRPr="00571C6F">
        <w:t>тся стандартная компонента MS SharePoint – Office Web App.</w:t>
      </w:r>
    </w:p>
    <w:p w14:paraId="11B4C2A1" w14:textId="77777777" w:rsidR="00911555" w:rsidRPr="00571C6F" w:rsidRDefault="00911555" w:rsidP="00867C8B">
      <w:pPr>
        <w:spacing w:after="0" w:line="240" w:lineRule="auto"/>
        <w:ind w:firstLine="567"/>
      </w:pPr>
      <w:r w:rsidRPr="00571C6F">
        <w:t xml:space="preserve">Поиск </w:t>
      </w:r>
      <w:r w:rsidRPr="00867C8B">
        <w:rPr>
          <w:szCs w:val="28"/>
          <w:lang w:eastAsia="ru-RU"/>
        </w:rPr>
        <w:t>осуществляется</w:t>
      </w:r>
      <w:r w:rsidRPr="00571C6F">
        <w:t xml:space="preserve"> стандартными средствами Search Service Application. </w:t>
      </w:r>
      <w:r w:rsidRPr="00867C8B">
        <w:rPr>
          <w:szCs w:val="28"/>
          <w:lang w:eastAsia="ru-RU"/>
        </w:rPr>
        <w:t>Дополнительная</w:t>
      </w:r>
      <w:r w:rsidRPr="00571C6F">
        <w:t xml:space="preserve"> информация по реализации поиска в отдельных </w:t>
      </w:r>
      <w:r>
        <w:t xml:space="preserve">разделах </w:t>
      </w:r>
      <w:r w:rsidRPr="00571C6F">
        <w:t>приведена ниже в соответствующих разделах</w:t>
      </w:r>
      <w:r>
        <w:t xml:space="preserve"> текущего документа</w:t>
      </w:r>
      <w:r w:rsidRPr="00571C6F">
        <w:t>.</w:t>
      </w:r>
    </w:p>
    <w:p w14:paraId="2F59F9AE" w14:textId="455F7F33" w:rsidR="00911555" w:rsidRPr="00C4361E" w:rsidRDefault="00911555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Результаты</w:t>
      </w:r>
      <w:r w:rsidRPr="00C4361E">
        <w:t xml:space="preserve"> поиска соответств</w:t>
      </w:r>
      <w:r>
        <w:t>уют</w:t>
      </w:r>
      <w:r w:rsidRPr="00C4361E">
        <w:t xml:space="preserve"> правам доступа пользователя.</w:t>
      </w:r>
    </w:p>
    <w:p w14:paraId="09F5B568" w14:textId="51AA3893" w:rsidR="00E64E27" w:rsidRPr="00571C6F" w:rsidRDefault="00E64E27" w:rsidP="00867C8B">
      <w:pPr>
        <w:spacing w:after="0" w:line="240" w:lineRule="auto"/>
        <w:ind w:firstLine="567"/>
      </w:pPr>
      <w:r w:rsidRPr="00571C6F">
        <w:t>Система обеспечивает ко</w:t>
      </w:r>
      <w:r>
        <w:t>нтекстный поиск по всему П</w:t>
      </w:r>
      <w:r w:rsidRPr="00571C6F">
        <w:t xml:space="preserve">орталу, включая дочерние </w:t>
      </w:r>
      <w:r w:rsidR="00E57DD9">
        <w:t>сайты</w:t>
      </w:r>
      <w:r w:rsidRPr="00571C6F">
        <w:t>.</w:t>
      </w:r>
    </w:p>
    <w:p w14:paraId="323D1892" w14:textId="22036553" w:rsidR="00E64E27" w:rsidRPr="00571C6F" w:rsidRDefault="00C41897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П</w:t>
      </w:r>
      <w:r w:rsidR="00E64E27" w:rsidRPr="00867C8B">
        <w:rPr>
          <w:szCs w:val="28"/>
          <w:lang w:eastAsia="ru-RU"/>
        </w:rPr>
        <w:t>редусмотрены</w:t>
      </w:r>
      <w:r w:rsidR="00E64E27" w:rsidRPr="00571C6F">
        <w:t xml:space="preserve"> следующие режимы поиска:</w:t>
      </w:r>
    </w:p>
    <w:p w14:paraId="6CE45EF2" w14:textId="2F1C2964" w:rsidR="00E64E27" w:rsidRPr="00AE78A0" w:rsidRDefault="00656E27" w:rsidP="00AE78A0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AE78A0">
        <w:rPr>
          <w:rFonts w:eastAsia="Times New Roman"/>
          <w:szCs w:val="24"/>
          <w:lang w:eastAsia="ru-RU"/>
        </w:rPr>
        <w:t>по П</w:t>
      </w:r>
      <w:r w:rsidR="00E64E27" w:rsidRPr="00AE78A0">
        <w:rPr>
          <w:rFonts w:eastAsia="Times New Roman"/>
          <w:szCs w:val="24"/>
          <w:lang w:eastAsia="ru-RU"/>
        </w:rPr>
        <w:t>орталу и хранилищу данных;</w:t>
      </w:r>
    </w:p>
    <w:p w14:paraId="101B55D0" w14:textId="0A4934C0" w:rsidR="00E64E27" w:rsidRPr="00AE78A0" w:rsidRDefault="00E64E27" w:rsidP="00AE78A0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AE78A0">
        <w:rPr>
          <w:rFonts w:eastAsia="Times New Roman"/>
          <w:szCs w:val="24"/>
          <w:lang w:eastAsia="ru-RU"/>
        </w:rPr>
        <w:t xml:space="preserve">по документам (включая архивы </w:t>
      </w:r>
      <w:r w:rsidR="00A440C4">
        <w:rPr>
          <w:rFonts w:eastAsia="Times New Roman"/>
          <w:szCs w:val="24"/>
          <w:lang w:eastAsia="ru-RU"/>
        </w:rPr>
        <w:t>раздела</w:t>
      </w:r>
      <w:r w:rsidR="00974AEB" w:rsidRPr="00AE78A0">
        <w:rPr>
          <w:rFonts w:eastAsia="Times New Roman"/>
          <w:szCs w:val="24"/>
          <w:lang w:eastAsia="ru-RU"/>
        </w:rPr>
        <w:t xml:space="preserve"> </w:t>
      </w:r>
      <w:r w:rsidRPr="00AE78A0">
        <w:rPr>
          <w:rFonts w:eastAsia="Times New Roman"/>
          <w:szCs w:val="24"/>
          <w:lang w:eastAsia="ru-RU"/>
        </w:rPr>
        <w:t>«Закупки» и базы периодических изданий, размещенные на сетевых ресурсах Заказчика);</w:t>
      </w:r>
    </w:p>
    <w:p w14:paraId="03B7D59F" w14:textId="108D7BDC" w:rsidR="00E64E27" w:rsidRPr="00AE78A0" w:rsidRDefault="00E64E27" w:rsidP="00AE78A0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AE78A0">
        <w:rPr>
          <w:rFonts w:eastAsia="Times New Roman"/>
          <w:szCs w:val="24"/>
          <w:lang w:eastAsia="ru-RU"/>
        </w:rPr>
        <w:t xml:space="preserve">по </w:t>
      </w:r>
      <w:r w:rsidR="00CE36EF">
        <w:rPr>
          <w:rFonts w:eastAsia="Times New Roman"/>
          <w:szCs w:val="24"/>
          <w:lang w:eastAsia="ru-RU"/>
        </w:rPr>
        <w:t xml:space="preserve">файлам </w:t>
      </w:r>
      <w:r w:rsidRPr="00AE78A0">
        <w:rPr>
          <w:rFonts w:eastAsia="Times New Roman"/>
          <w:szCs w:val="24"/>
          <w:lang w:eastAsia="ru-RU"/>
        </w:rPr>
        <w:t>периодически</w:t>
      </w:r>
      <w:r w:rsidR="00CE36EF">
        <w:rPr>
          <w:rFonts w:eastAsia="Times New Roman"/>
          <w:szCs w:val="24"/>
          <w:lang w:eastAsia="ru-RU"/>
        </w:rPr>
        <w:t>х</w:t>
      </w:r>
      <w:r w:rsidRPr="00AE78A0">
        <w:rPr>
          <w:rFonts w:eastAsia="Times New Roman"/>
          <w:szCs w:val="24"/>
          <w:lang w:eastAsia="ru-RU"/>
        </w:rPr>
        <w:t xml:space="preserve"> издани</w:t>
      </w:r>
      <w:r w:rsidR="00CE36EF">
        <w:rPr>
          <w:rFonts w:eastAsia="Times New Roman"/>
          <w:szCs w:val="24"/>
          <w:lang w:eastAsia="ru-RU"/>
        </w:rPr>
        <w:t>й</w:t>
      </w:r>
      <w:r w:rsidRPr="00AE78A0">
        <w:rPr>
          <w:rFonts w:eastAsia="Times New Roman"/>
          <w:szCs w:val="24"/>
          <w:lang w:eastAsia="ru-RU"/>
        </w:rPr>
        <w:t xml:space="preserve"> (если содержимое документа сохранено не в виде изображения);</w:t>
      </w:r>
    </w:p>
    <w:p w14:paraId="3E8AEC0F" w14:textId="1F65F704" w:rsidR="00E64E27" w:rsidRPr="00AE78A0" w:rsidRDefault="00E64E27" w:rsidP="00AE78A0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AE78A0">
        <w:rPr>
          <w:rFonts w:eastAsia="Times New Roman"/>
          <w:szCs w:val="24"/>
          <w:lang w:eastAsia="ru-RU"/>
        </w:rPr>
        <w:t>по фотографиям и видеофайлам (атрибутам карточки объекта);</w:t>
      </w:r>
    </w:p>
    <w:p w14:paraId="6CE40631" w14:textId="25C21425" w:rsidR="00E64E27" w:rsidRPr="00AE78A0" w:rsidRDefault="00320E59" w:rsidP="00AE78A0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AE78A0">
        <w:rPr>
          <w:rFonts w:eastAsia="Times New Roman"/>
          <w:szCs w:val="24"/>
          <w:lang w:eastAsia="ru-RU"/>
        </w:rPr>
        <w:t>по реестр</w:t>
      </w:r>
      <w:r w:rsidR="00732E66" w:rsidRPr="00AE78A0">
        <w:rPr>
          <w:rFonts w:eastAsia="Times New Roman"/>
          <w:szCs w:val="24"/>
          <w:lang w:eastAsia="ru-RU"/>
        </w:rPr>
        <w:t>ам</w:t>
      </w:r>
      <w:r w:rsidR="00E64E27" w:rsidRPr="00AE78A0">
        <w:rPr>
          <w:rFonts w:eastAsia="Times New Roman"/>
          <w:szCs w:val="24"/>
          <w:lang w:eastAsia="ru-RU"/>
        </w:rPr>
        <w:t>, размещенным на Портале</w:t>
      </w:r>
      <w:r w:rsidR="00732E66" w:rsidRPr="00AE78A0">
        <w:rPr>
          <w:rFonts w:eastAsia="Times New Roman"/>
          <w:szCs w:val="24"/>
          <w:lang w:eastAsia="ru-RU"/>
        </w:rPr>
        <w:t xml:space="preserve"> (реестру почтовой корреспонденции</w:t>
      </w:r>
      <w:r w:rsidR="00AE78A0" w:rsidRPr="00AE78A0">
        <w:rPr>
          <w:rFonts w:eastAsia="Times New Roman"/>
          <w:szCs w:val="24"/>
          <w:lang w:eastAsia="ru-RU"/>
        </w:rPr>
        <w:t>,</w:t>
      </w:r>
      <w:r w:rsidR="00732E66" w:rsidRPr="00AE78A0">
        <w:rPr>
          <w:rFonts w:eastAsia="Times New Roman"/>
          <w:szCs w:val="24"/>
          <w:lang w:eastAsia="ru-RU"/>
        </w:rPr>
        <w:t xml:space="preserve"> реестру доверенностей)</w:t>
      </w:r>
      <w:r w:rsidR="00E64E27" w:rsidRPr="00AE78A0">
        <w:rPr>
          <w:rFonts w:eastAsia="Times New Roman"/>
          <w:szCs w:val="24"/>
          <w:lang w:eastAsia="ru-RU"/>
        </w:rPr>
        <w:t xml:space="preserve">; </w:t>
      </w:r>
    </w:p>
    <w:p w14:paraId="02CE6723" w14:textId="77777777" w:rsidR="00E64E27" w:rsidRPr="00AE78A0" w:rsidRDefault="00E64E27" w:rsidP="00AE78A0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AE78A0">
        <w:rPr>
          <w:rFonts w:eastAsia="Times New Roman"/>
          <w:szCs w:val="24"/>
          <w:lang w:eastAsia="ru-RU"/>
        </w:rPr>
        <w:t>по телефонному справочнику;</w:t>
      </w:r>
    </w:p>
    <w:p w14:paraId="43575B64" w14:textId="77777777" w:rsidR="00E64E27" w:rsidRPr="00AE78A0" w:rsidRDefault="00E64E27" w:rsidP="00AE78A0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AE78A0">
        <w:rPr>
          <w:rFonts w:eastAsia="Times New Roman"/>
          <w:szCs w:val="24"/>
          <w:lang w:eastAsia="ru-RU"/>
        </w:rPr>
        <w:t xml:space="preserve">по назначенным и созданным задачам; </w:t>
      </w:r>
    </w:p>
    <w:p w14:paraId="0959F595" w14:textId="56196AB4" w:rsidR="00E64E27" w:rsidRPr="00AE78A0" w:rsidRDefault="00E64E27" w:rsidP="00AE78A0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AE78A0">
        <w:rPr>
          <w:rFonts w:eastAsia="Times New Roman"/>
          <w:szCs w:val="24"/>
          <w:lang w:eastAsia="ru-RU"/>
        </w:rPr>
        <w:t>по работникам (</w:t>
      </w:r>
      <w:r w:rsidR="00732E66" w:rsidRPr="00AE78A0">
        <w:rPr>
          <w:rFonts w:eastAsia="Times New Roman"/>
          <w:szCs w:val="24"/>
          <w:lang w:eastAsia="ru-RU"/>
        </w:rPr>
        <w:t>данным</w:t>
      </w:r>
      <w:r w:rsidRPr="00AE78A0">
        <w:rPr>
          <w:rFonts w:eastAsia="Times New Roman"/>
          <w:szCs w:val="24"/>
          <w:lang w:eastAsia="ru-RU"/>
        </w:rPr>
        <w:t xml:space="preserve"> пользователей).</w:t>
      </w:r>
    </w:p>
    <w:p w14:paraId="1F040E5B" w14:textId="4BEA14D2" w:rsidR="00911555" w:rsidRDefault="00E64E27" w:rsidP="00867C8B">
      <w:pPr>
        <w:spacing w:after="0" w:line="240" w:lineRule="auto"/>
        <w:ind w:firstLine="567"/>
      </w:pPr>
      <w:r w:rsidRPr="00571C6F">
        <w:t xml:space="preserve">Компонент поиска позволяет проводить поиск по всем разделам Системы. </w:t>
      </w:r>
    </w:p>
    <w:p w14:paraId="3722E648" w14:textId="2A791FB2" w:rsidR="00E64E27" w:rsidRPr="00571C6F" w:rsidRDefault="00E64E27" w:rsidP="00867C8B">
      <w:pPr>
        <w:spacing w:after="0" w:line="240" w:lineRule="auto"/>
        <w:ind w:firstLine="567"/>
      </w:pPr>
      <w:r w:rsidRPr="00571C6F">
        <w:t xml:space="preserve">Поиск </w:t>
      </w:r>
      <w:r w:rsidRPr="00867C8B">
        <w:rPr>
          <w:szCs w:val="28"/>
          <w:lang w:eastAsia="ru-RU"/>
        </w:rPr>
        <w:t>проводится</w:t>
      </w:r>
      <w:r w:rsidRPr="00571C6F">
        <w:t xml:space="preserve"> по следующим объектам:</w:t>
      </w:r>
    </w:p>
    <w:p w14:paraId="50E91FDD" w14:textId="77777777" w:rsidR="00E64E27" w:rsidRPr="003B0B49" w:rsidRDefault="00E64E27" w:rsidP="00AE78A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3B0B49">
        <w:t>по контенту Портала;</w:t>
      </w:r>
    </w:p>
    <w:p w14:paraId="1A78349C" w14:textId="77777777" w:rsidR="00E64E27" w:rsidRPr="003B0B49" w:rsidRDefault="00E64E27" w:rsidP="00AE78A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3B0B49">
        <w:lastRenderedPageBreak/>
        <w:t>по названиям файлов;</w:t>
      </w:r>
    </w:p>
    <w:p w14:paraId="65A0D15F" w14:textId="061D6E6A" w:rsidR="009524CF" w:rsidRPr="003B0B49" w:rsidRDefault="009524CF" w:rsidP="00AE78A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3B0B49">
        <w:t>по атрибутам;</w:t>
      </w:r>
    </w:p>
    <w:p w14:paraId="1086F78D" w14:textId="218B920E" w:rsidR="00E64E27" w:rsidRPr="003B0B49" w:rsidRDefault="00E64E27" w:rsidP="00AE78A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3B0B49">
        <w:t>по содержимому файлов, размещенных на Портале</w:t>
      </w:r>
      <w:r w:rsidR="00AE78A0" w:rsidRPr="003B0B49">
        <w:t>,</w:t>
      </w:r>
      <w:r w:rsidRPr="003B0B49">
        <w:t xml:space="preserve"> форматов doc, docx, xls, xlsx, ppt, pptx, pdf (если содержимое документа сохранено не в виде изображения).</w:t>
      </w:r>
    </w:p>
    <w:p w14:paraId="4F9D42B8" w14:textId="3EFC3E43" w:rsidR="00E64E27" w:rsidRPr="00571C6F" w:rsidRDefault="00E64E27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Результаты</w:t>
      </w:r>
      <w:r w:rsidRPr="00571C6F">
        <w:t xml:space="preserve"> поиска </w:t>
      </w:r>
      <w:r w:rsidR="007200DC">
        <w:t>могут</w:t>
      </w:r>
      <w:r w:rsidRPr="00571C6F">
        <w:t xml:space="preserve"> содержать следующую информац</w:t>
      </w:r>
      <w:r w:rsidR="007C7455">
        <w:t>ию по каждому найденному файлу:</w:t>
      </w:r>
    </w:p>
    <w:p w14:paraId="5F1574C5" w14:textId="77777777" w:rsidR="00E64E27" w:rsidRPr="003B0B49" w:rsidRDefault="00E64E27" w:rsidP="00AE78A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3B0B49">
        <w:t>название раздела, содержащего документ (со ссылкой на раздел);</w:t>
      </w:r>
    </w:p>
    <w:p w14:paraId="552D80EF" w14:textId="77777777" w:rsidR="00E64E27" w:rsidRPr="003B0B49" w:rsidRDefault="00E64E27" w:rsidP="00AE78A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3B0B49">
        <w:t>название документа (со ссылкой на документ);</w:t>
      </w:r>
    </w:p>
    <w:p w14:paraId="4DB822B8" w14:textId="77777777" w:rsidR="00E64E27" w:rsidRPr="003B0B49" w:rsidRDefault="00E64E27" w:rsidP="00AE78A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3B0B49">
        <w:t>цитата (с выделенными словами из поискового запроса);</w:t>
      </w:r>
    </w:p>
    <w:p w14:paraId="509BB5F0" w14:textId="77777777" w:rsidR="00E64E27" w:rsidRPr="003B0B49" w:rsidRDefault="00E64E27" w:rsidP="00AE78A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3B0B49">
        <w:t>дата изменения;</w:t>
      </w:r>
    </w:p>
    <w:p w14:paraId="009FAB6E" w14:textId="77777777" w:rsidR="00E64E27" w:rsidRPr="003B0B49" w:rsidRDefault="00E64E27" w:rsidP="00AE78A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3B0B49">
        <w:t>автор;</w:t>
      </w:r>
    </w:p>
    <w:p w14:paraId="08805C61" w14:textId="63B4B201" w:rsidR="00E64E27" w:rsidRPr="003B0B49" w:rsidRDefault="009524CF" w:rsidP="00AE78A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3B0B49">
        <w:t>размер файла.</w:t>
      </w:r>
    </w:p>
    <w:p w14:paraId="0B71C5B1" w14:textId="611F5384" w:rsidR="00E64E27" w:rsidRPr="00571C6F" w:rsidRDefault="00E64E27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Сортировка</w:t>
      </w:r>
      <w:r w:rsidRPr="00571C6F">
        <w:t xml:space="preserve"> результатов поиска </w:t>
      </w:r>
      <w:r w:rsidR="007200DC">
        <w:t xml:space="preserve">может </w:t>
      </w:r>
      <w:r w:rsidRPr="00571C6F">
        <w:t>выбираться Пользователем из двух вариантов:</w:t>
      </w:r>
    </w:p>
    <w:p w14:paraId="26B9D0EC" w14:textId="77777777" w:rsidR="00E64E27" w:rsidRPr="003B0B49" w:rsidRDefault="00E64E27" w:rsidP="00AE78A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3B0B49">
        <w:t>«по релевантности»;</w:t>
      </w:r>
    </w:p>
    <w:p w14:paraId="4190BB5C" w14:textId="77777777" w:rsidR="00E64E27" w:rsidRPr="003B0B49" w:rsidRDefault="00E64E27" w:rsidP="00AE78A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3B0B49">
        <w:t>«по дате изменения».</w:t>
      </w:r>
    </w:p>
    <w:p w14:paraId="3F38166A" w14:textId="77777777" w:rsidR="00911555" w:rsidRDefault="00E64E27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Сортировка</w:t>
      </w:r>
      <w:r w:rsidRPr="00571C6F">
        <w:t xml:space="preserve"> результатов поиска может быть достигнута путем настройки параметров веб-части поиска. Пользовател</w:t>
      </w:r>
      <w:r w:rsidR="007621D0">
        <w:t>ю</w:t>
      </w:r>
      <w:r w:rsidRPr="00571C6F">
        <w:t xml:space="preserve"> </w:t>
      </w:r>
      <w:r w:rsidR="007621D0">
        <w:t>предоставлен</w:t>
      </w:r>
      <w:r w:rsidRPr="00571C6F">
        <w:t xml:space="preserve"> соответствующий интерфейс для выбора варианта сортировки.</w:t>
      </w:r>
      <w:r w:rsidR="00911555" w:rsidRPr="00911555">
        <w:t xml:space="preserve"> </w:t>
      </w:r>
    </w:p>
    <w:p w14:paraId="29A288A1" w14:textId="65C0C2F6" w:rsidR="00911555" w:rsidRPr="00571C6F" w:rsidRDefault="00911555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Простой</w:t>
      </w:r>
      <w:r w:rsidRPr="00571C6F">
        <w:t xml:space="preserve"> поиск осуществляется при вводе в поле однострочного текста из трех и более символов поисковой фразы.</w:t>
      </w:r>
    </w:p>
    <w:p w14:paraId="5B604182" w14:textId="77777777" w:rsidR="00911555" w:rsidRDefault="00911555" w:rsidP="00867C8B">
      <w:pPr>
        <w:spacing w:after="0" w:line="240" w:lineRule="auto"/>
        <w:ind w:firstLine="567"/>
      </w:pPr>
      <w:r w:rsidRPr="00571C6F">
        <w:t xml:space="preserve">Поиск </w:t>
      </w:r>
      <w:r w:rsidRPr="00867C8B">
        <w:rPr>
          <w:szCs w:val="28"/>
          <w:lang w:eastAsia="ru-RU"/>
        </w:rPr>
        <w:t>осуществляется</w:t>
      </w:r>
      <w:r w:rsidRPr="00571C6F">
        <w:t xml:space="preserve"> без учета регистра вводимых данных.</w:t>
      </w:r>
      <w:r>
        <w:t xml:space="preserve"> </w:t>
      </w:r>
    </w:p>
    <w:p w14:paraId="42B05A1D" w14:textId="4AD89B5E" w:rsidR="00E64E27" w:rsidRPr="00EB4DE7" w:rsidRDefault="00F227D5" w:rsidP="00BB57CA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122" w:name="_Toc465336150"/>
      <w:r w:rsidRPr="00EB4DE7">
        <w:rPr>
          <w:sz w:val="24"/>
          <w:szCs w:val="24"/>
        </w:rPr>
        <w:t>К</w:t>
      </w:r>
      <w:r w:rsidR="005141F9" w:rsidRPr="00EB4DE7">
        <w:rPr>
          <w:sz w:val="24"/>
          <w:szCs w:val="24"/>
        </w:rPr>
        <w:t>арт</w:t>
      </w:r>
      <w:r w:rsidRPr="00EB4DE7">
        <w:rPr>
          <w:sz w:val="24"/>
          <w:szCs w:val="24"/>
        </w:rPr>
        <w:t>а</w:t>
      </w:r>
      <w:r w:rsidR="00E64E27" w:rsidRPr="00EB4DE7">
        <w:rPr>
          <w:sz w:val="24"/>
          <w:szCs w:val="24"/>
        </w:rPr>
        <w:t xml:space="preserve"> Портала</w:t>
      </w:r>
      <w:bookmarkEnd w:id="122"/>
    </w:p>
    <w:p w14:paraId="027DE86D" w14:textId="0B56731E" w:rsidR="00E64E27" w:rsidRDefault="00E64E27" w:rsidP="00867C8B">
      <w:pPr>
        <w:spacing w:after="0" w:line="240" w:lineRule="auto"/>
        <w:ind w:firstLine="567"/>
      </w:pPr>
      <w:r>
        <w:t xml:space="preserve">Карта </w:t>
      </w:r>
      <w:r w:rsidR="00656E27">
        <w:t>П</w:t>
      </w:r>
      <w:r>
        <w:t xml:space="preserve">ортала </w:t>
      </w:r>
      <w:r w:rsidRPr="00867C8B">
        <w:rPr>
          <w:szCs w:val="28"/>
          <w:lang w:eastAsia="ru-RU"/>
        </w:rPr>
        <w:t>представляет</w:t>
      </w:r>
      <w:r>
        <w:t xml:space="preserve"> собой </w:t>
      </w:r>
      <w:r w:rsidR="008707EF">
        <w:t xml:space="preserve">список для хранения элементов навигации и </w:t>
      </w:r>
      <w:r>
        <w:t>страницу с размещенной на ней веб-част</w:t>
      </w:r>
      <w:r w:rsidR="005C5A43">
        <w:t>ью</w:t>
      </w:r>
      <w:r>
        <w:t>, которая отобража</w:t>
      </w:r>
      <w:r w:rsidR="00C8460D">
        <w:t>е</w:t>
      </w:r>
      <w:r>
        <w:t>т древовидную структуру веб-приложени</w:t>
      </w:r>
      <w:r w:rsidR="005C5A43">
        <w:t>й</w:t>
      </w:r>
      <w:r>
        <w:t xml:space="preserve"> с возможностью</w:t>
      </w:r>
      <w:r w:rsidR="00656E27">
        <w:t xml:space="preserve"> перехода к разделам П</w:t>
      </w:r>
      <w:r>
        <w:t>ортала и подсказками к каждому элементу.</w:t>
      </w:r>
    </w:p>
    <w:p w14:paraId="3E7789C1" w14:textId="77777777" w:rsidR="008707EF" w:rsidRDefault="008707EF" w:rsidP="00867C8B">
      <w:pPr>
        <w:spacing w:after="0" w:line="240" w:lineRule="auto"/>
        <w:ind w:firstLine="567"/>
      </w:pPr>
      <w:r>
        <w:t>Решение разворачивает следующие компоненты на сайте:</w:t>
      </w:r>
    </w:p>
    <w:p w14:paraId="0AEC833D" w14:textId="3D6A24E3" w:rsidR="008707EF" w:rsidRPr="00DB04EE" w:rsidRDefault="008707EF" w:rsidP="00BB57CA">
      <w:pPr>
        <w:pStyle w:val="ac"/>
        <w:numPr>
          <w:ilvl w:val="0"/>
          <w:numId w:val="15"/>
        </w:numPr>
        <w:spacing w:line="240" w:lineRule="auto"/>
        <w:ind w:left="851" w:hanging="284"/>
        <w:rPr>
          <w:i/>
          <w:szCs w:val="24"/>
        </w:rPr>
      </w:pPr>
      <w:r w:rsidRPr="00DB04EE">
        <w:rPr>
          <w:szCs w:val="24"/>
        </w:rPr>
        <w:t>Список</w:t>
      </w:r>
      <w:r w:rsidR="00AE78A0" w:rsidRPr="00DB04EE">
        <w:rPr>
          <w:szCs w:val="24"/>
        </w:rPr>
        <w:t>:</w:t>
      </w:r>
      <w:r w:rsidRPr="00DB04EE">
        <w:rPr>
          <w:szCs w:val="24"/>
        </w:rPr>
        <w:t xml:space="preserve"> </w:t>
      </w:r>
      <w:r w:rsidRPr="00DB04EE">
        <w:rPr>
          <w:i/>
          <w:color w:val="000000" w:themeColor="text1"/>
          <w:szCs w:val="24"/>
          <w:highlight w:val="white"/>
          <w:lang w:eastAsia="ru-RU"/>
        </w:rPr>
        <w:t>Lists/NavigationSetting</w:t>
      </w:r>
      <w:r w:rsidR="00AE78A0" w:rsidRPr="00DB04EE">
        <w:rPr>
          <w:i/>
          <w:color w:val="000000" w:themeColor="text1"/>
          <w:szCs w:val="24"/>
          <w:lang w:eastAsia="ru-RU"/>
        </w:rPr>
        <w:t xml:space="preserve"> </w:t>
      </w:r>
      <w:r w:rsidRPr="00DB04EE">
        <w:rPr>
          <w:i/>
          <w:color w:val="000000" w:themeColor="text1"/>
          <w:szCs w:val="24"/>
          <w:lang w:eastAsia="ru-RU"/>
        </w:rPr>
        <w:t xml:space="preserve">(Список карта </w:t>
      </w:r>
      <w:r w:rsidR="00AE78A0" w:rsidRPr="00DB04EE">
        <w:rPr>
          <w:i/>
          <w:color w:val="000000" w:themeColor="text1"/>
          <w:szCs w:val="24"/>
          <w:lang w:eastAsia="ru-RU"/>
        </w:rPr>
        <w:t>П</w:t>
      </w:r>
      <w:r w:rsidRPr="00DB04EE">
        <w:rPr>
          <w:i/>
          <w:color w:val="000000" w:themeColor="text1"/>
          <w:szCs w:val="24"/>
          <w:lang w:eastAsia="ru-RU"/>
        </w:rPr>
        <w:t>ортала)</w:t>
      </w:r>
      <w:r w:rsidR="00AE78A0" w:rsidRPr="00DB04EE">
        <w:rPr>
          <w:i/>
          <w:color w:val="000000" w:themeColor="text1"/>
          <w:szCs w:val="24"/>
          <w:lang w:eastAsia="ru-RU"/>
        </w:rPr>
        <w:t>;</w:t>
      </w:r>
    </w:p>
    <w:p w14:paraId="2E7371A2" w14:textId="2C15EB30" w:rsidR="008707EF" w:rsidRPr="00DB04EE" w:rsidRDefault="00AE78A0" w:rsidP="00BB57CA">
      <w:pPr>
        <w:pStyle w:val="ac"/>
        <w:numPr>
          <w:ilvl w:val="0"/>
          <w:numId w:val="15"/>
        </w:numPr>
        <w:spacing w:line="240" w:lineRule="auto"/>
        <w:ind w:left="851" w:hanging="284"/>
        <w:rPr>
          <w:i/>
          <w:szCs w:val="24"/>
        </w:rPr>
      </w:pPr>
      <w:r w:rsidRPr="00DB04EE">
        <w:rPr>
          <w:szCs w:val="24"/>
        </w:rPr>
        <w:t>Веб часть:</w:t>
      </w:r>
      <w:r w:rsidR="008707EF" w:rsidRPr="00DB04EE">
        <w:rPr>
          <w:szCs w:val="24"/>
        </w:rPr>
        <w:t xml:space="preserve"> </w:t>
      </w:r>
      <w:r w:rsidR="008707EF" w:rsidRPr="00DB04EE">
        <w:rPr>
          <w:szCs w:val="24"/>
          <w:lang w:val="en-US"/>
        </w:rPr>
        <w:t>wp</w:t>
      </w:r>
      <w:r w:rsidR="008707EF" w:rsidRPr="00DB04EE">
        <w:rPr>
          <w:i/>
          <w:color w:val="000000" w:themeColor="text1"/>
          <w:szCs w:val="24"/>
          <w:highlight w:val="white"/>
          <w:lang w:eastAsia="ru-RU"/>
        </w:rPr>
        <w:t>NavigationSetting</w:t>
      </w:r>
      <w:r w:rsidRPr="00DB04EE">
        <w:rPr>
          <w:i/>
          <w:color w:val="000000" w:themeColor="text1"/>
          <w:szCs w:val="24"/>
          <w:lang w:eastAsia="ru-RU"/>
        </w:rPr>
        <w:t xml:space="preserve"> </w:t>
      </w:r>
      <w:r w:rsidR="008707EF" w:rsidRPr="00DB04EE">
        <w:rPr>
          <w:i/>
          <w:szCs w:val="24"/>
        </w:rPr>
        <w:t>(Отображение</w:t>
      </w:r>
      <w:r w:rsidRPr="00DB04EE">
        <w:rPr>
          <w:i/>
          <w:szCs w:val="24"/>
        </w:rPr>
        <w:t xml:space="preserve"> карты Портала);</w:t>
      </w:r>
    </w:p>
    <w:p w14:paraId="5F195AE7" w14:textId="5FEC584B" w:rsidR="008707EF" w:rsidRPr="00DB04EE" w:rsidRDefault="00367804" w:rsidP="00BB57CA">
      <w:pPr>
        <w:pStyle w:val="ac"/>
        <w:numPr>
          <w:ilvl w:val="0"/>
          <w:numId w:val="15"/>
        </w:numPr>
        <w:spacing w:after="0" w:line="240" w:lineRule="auto"/>
        <w:ind w:left="851" w:hanging="284"/>
        <w:rPr>
          <w:szCs w:val="24"/>
        </w:rPr>
      </w:pPr>
      <w:r w:rsidRPr="00DB04EE">
        <w:rPr>
          <w:szCs w:val="24"/>
        </w:rPr>
        <w:t>Страница</w:t>
      </w:r>
      <w:r w:rsidR="00AE78A0" w:rsidRPr="00DB04EE">
        <w:rPr>
          <w:szCs w:val="24"/>
        </w:rPr>
        <w:t>:</w:t>
      </w:r>
      <w:r w:rsidRPr="00DB04EE">
        <w:rPr>
          <w:szCs w:val="24"/>
        </w:rPr>
        <w:t xml:space="preserve"> </w:t>
      </w:r>
      <w:r w:rsidRPr="00DB04EE">
        <w:rPr>
          <w:i/>
          <w:color w:val="000000" w:themeColor="text1"/>
          <w:szCs w:val="24"/>
          <w:highlight w:val="white"/>
          <w:lang w:eastAsia="ru-RU"/>
        </w:rPr>
        <w:t>NavigationSetting</w:t>
      </w:r>
      <w:r w:rsidR="00AE78A0" w:rsidRPr="00DB04EE">
        <w:rPr>
          <w:i/>
          <w:color w:val="000000" w:themeColor="text1"/>
          <w:szCs w:val="24"/>
          <w:lang w:eastAsia="ru-RU"/>
        </w:rPr>
        <w:t xml:space="preserve"> </w:t>
      </w:r>
      <w:r w:rsidRPr="00DB04EE">
        <w:rPr>
          <w:i/>
          <w:color w:val="000000" w:themeColor="text1"/>
          <w:szCs w:val="24"/>
          <w:lang w:eastAsia="ru-RU"/>
        </w:rPr>
        <w:t>(</w:t>
      </w:r>
      <w:r w:rsidRPr="00DB04EE">
        <w:rPr>
          <w:i/>
          <w:szCs w:val="24"/>
        </w:rPr>
        <w:t xml:space="preserve">Отображение карты </w:t>
      </w:r>
      <w:r w:rsidR="00AE78A0" w:rsidRPr="00DB04EE">
        <w:rPr>
          <w:i/>
          <w:szCs w:val="24"/>
        </w:rPr>
        <w:t>П</w:t>
      </w:r>
      <w:r w:rsidRPr="00DB04EE">
        <w:rPr>
          <w:i/>
          <w:szCs w:val="24"/>
        </w:rPr>
        <w:t>ортала</w:t>
      </w:r>
      <w:r w:rsidRPr="00DB04EE">
        <w:rPr>
          <w:i/>
          <w:color w:val="000000" w:themeColor="text1"/>
          <w:szCs w:val="24"/>
          <w:lang w:eastAsia="ru-RU"/>
        </w:rPr>
        <w:t>)</w:t>
      </w:r>
      <w:r w:rsidR="000035C5" w:rsidRPr="00DB04EE">
        <w:rPr>
          <w:i/>
          <w:color w:val="000000" w:themeColor="text1"/>
          <w:szCs w:val="24"/>
          <w:lang w:eastAsia="ru-RU"/>
        </w:rPr>
        <w:t>.</w:t>
      </w:r>
    </w:p>
    <w:p w14:paraId="4ADBB8D8" w14:textId="7BD3109A" w:rsidR="00E64E27" w:rsidRPr="00EB4DE7" w:rsidRDefault="0005712C" w:rsidP="00BB57CA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123" w:name="_Toc465336151"/>
      <w:r>
        <w:rPr>
          <w:sz w:val="24"/>
          <w:szCs w:val="24"/>
        </w:rPr>
        <w:t>Приемная управления безопасности</w:t>
      </w:r>
      <w:bookmarkEnd w:id="123"/>
    </w:p>
    <w:p w14:paraId="6E5D529E" w14:textId="0E8AFDA6" w:rsidR="00F21C33" w:rsidRDefault="00A440C4" w:rsidP="00867C8B">
      <w:pPr>
        <w:spacing w:after="0" w:line="240" w:lineRule="auto"/>
        <w:ind w:firstLine="567"/>
      </w:pPr>
      <w:r>
        <w:t xml:space="preserve">Раздел </w:t>
      </w:r>
      <w:r w:rsidR="0005712C">
        <w:t>«</w:t>
      </w:r>
      <w:r w:rsidR="0005712C" w:rsidRPr="00867C8B">
        <w:rPr>
          <w:szCs w:val="28"/>
          <w:lang w:eastAsia="ru-RU"/>
        </w:rPr>
        <w:t>Приемная</w:t>
      </w:r>
      <w:r w:rsidR="0005712C" w:rsidRPr="0005712C">
        <w:t xml:space="preserve"> управления безопасности</w:t>
      </w:r>
      <w:r w:rsidR="0005712C">
        <w:t>»</w:t>
      </w:r>
      <w:r w:rsidR="0005712C" w:rsidRPr="0005712C">
        <w:t xml:space="preserve"> </w:t>
      </w:r>
      <w:r w:rsidR="005B69D4">
        <w:t>представляет собой список «Горячая линия», расположенный в рабочей области подразделения «Управление безопасностью»</w:t>
      </w:r>
      <w:r w:rsidR="00C47C1A">
        <w:t>.</w:t>
      </w:r>
      <w:r w:rsidR="005B69D4">
        <w:t xml:space="preserve"> </w:t>
      </w:r>
    </w:p>
    <w:p w14:paraId="0F18AB5D" w14:textId="0A57A1A5" w:rsidR="002B4598" w:rsidRDefault="002B4598" w:rsidP="00867C8B">
      <w:pPr>
        <w:spacing w:after="0" w:line="240" w:lineRule="auto"/>
        <w:ind w:firstLine="567"/>
      </w:pPr>
      <w:r>
        <w:t xml:space="preserve">Решение </w:t>
      </w:r>
      <w:r w:rsidRPr="00867C8B">
        <w:rPr>
          <w:szCs w:val="28"/>
          <w:lang w:eastAsia="ru-RU"/>
        </w:rPr>
        <w:t>разворачивает</w:t>
      </w:r>
      <w:r>
        <w:t xml:space="preserve"> следующие компоненты на сайте:</w:t>
      </w:r>
    </w:p>
    <w:p w14:paraId="6976B701" w14:textId="2CA9C331" w:rsidR="002B4598" w:rsidRDefault="002B4598" w:rsidP="00BB57CA">
      <w:pPr>
        <w:pStyle w:val="ac"/>
        <w:numPr>
          <w:ilvl w:val="0"/>
          <w:numId w:val="18"/>
        </w:numPr>
        <w:spacing w:line="240" w:lineRule="auto"/>
        <w:ind w:left="851" w:hanging="284"/>
        <w:rPr>
          <w:i/>
        </w:rPr>
      </w:pPr>
      <w:r>
        <w:t>Столбцы</w:t>
      </w:r>
      <w:r w:rsidR="005339CC">
        <w:t xml:space="preserve">: </w:t>
      </w:r>
      <w:r w:rsidR="005339CC" w:rsidRPr="005339CC">
        <w:rPr>
          <w:i/>
          <w:lang w:val="en-US"/>
        </w:rPr>
        <w:t>HotlineMessageTitle</w:t>
      </w:r>
      <w:r w:rsidR="00AE78A0">
        <w:rPr>
          <w:i/>
        </w:rPr>
        <w:t xml:space="preserve"> </w:t>
      </w:r>
      <w:r w:rsidR="005339CC" w:rsidRPr="005339CC">
        <w:rPr>
          <w:i/>
        </w:rPr>
        <w:t xml:space="preserve">(Заголовок), </w:t>
      </w:r>
      <w:r w:rsidR="005339CC" w:rsidRPr="005339CC">
        <w:rPr>
          <w:i/>
          <w:lang w:val="en-US"/>
        </w:rPr>
        <w:t>HotlineMessageFulText</w:t>
      </w:r>
      <w:r w:rsidR="00AE78A0">
        <w:rPr>
          <w:i/>
        </w:rPr>
        <w:t xml:space="preserve"> </w:t>
      </w:r>
      <w:r w:rsidR="005339CC" w:rsidRPr="005339CC">
        <w:rPr>
          <w:i/>
        </w:rPr>
        <w:t xml:space="preserve">(Сообщение), </w:t>
      </w:r>
      <w:r w:rsidR="005339CC" w:rsidRPr="005339CC">
        <w:rPr>
          <w:i/>
          <w:lang w:val="en-US"/>
        </w:rPr>
        <w:t>HotlineMessageAnonymousBullet</w:t>
      </w:r>
      <w:r w:rsidR="00AE78A0">
        <w:rPr>
          <w:i/>
        </w:rPr>
        <w:t xml:space="preserve"> </w:t>
      </w:r>
      <w:r w:rsidR="005339CC" w:rsidRPr="005339CC">
        <w:rPr>
          <w:i/>
        </w:rPr>
        <w:t>(Анонимно)</w:t>
      </w:r>
      <w:r w:rsidR="00AE78A0">
        <w:rPr>
          <w:i/>
        </w:rPr>
        <w:t>;</w:t>
      </w:r>
    </w:p>
    <w:p w14:paraId="34F8F339" w14:textId="4C89E761" w:rsidR="005339CC" w:rsidRPr="005339CC" w:rsidRDefault="005339CC" w:rsidP="00BB57CA">
      <w:pPr>
        <w:pStyle w:val="ac"/>
        <w:numPr>
          <w:ilvl w:val="0"/>
          <w:numId w:val="18"/>
        </w:numPr>
        <w:spacing w:line="240" w:lineRule="auto"/>
        <w:ind w:left="851" w:hanging="284"/>
        <w:rPr>
          <w:i/>
        </w:rPr>
      </w:pPr>
      <w:r>
        <w:t xml:space="preserve">Тип контента: </w:t>
      </w:r>
      <w:r w:rsidRPr="005339CC">
        <w:rPr>
          <w:i/>
          <w:lang w:val="en-US"/>
        </w:rPr>
        <w:t>Hotline</w:t>
      </w:r>
      <w:r w:rsidR="00AE78A0">
        <w:rPr>
          <w:i/>
        </w:rPr>
        <w:t xml:space="preserve"> </w:t>
      </w:r>
      <w:r>
        <w:rPr>
          <w:i/>
        </w:rPr>
        <w:t>(Сообщения горячей линии)</w:t>
      </w:r>
      <w:r w:rsidR="00AE78A0">
        <w:rPr>
          <w:i/>
        </w:rPr>
        <w:t>;</w:t>
      </w:r>
    </w:p>
    <w:p w14:paraId="04C97796" w14:textId="45C28439" w:rsidR="005339CC" w:rsidRDefault="005339CC" w:rsidP="00BB57CA">
      <w:pPr>
        <w:pStyle w:val="ac"/>
        <w:numPr>
          <w:ilvl w:val="0"/>
          <w:numId w:val="18"/>
        </w:numPr>
        <w:spacing w:line="240" w:lineRule="auto"/>
        <w:ind w:left="851" w:hanging="284"/>
        <w:rPr>
          <w:i/>
        </w:rPr>
      </w:pPr>
      <w:r>
        <w:t xml:space="preserve">Список: </w:t>
      </w:r>
      <w:r w:rsidRPr="005339CC">
        <w:rPr>
          <w:i/>
        </w:rPr>
        <w:t>/</w:t>
      </w:r>
      <w:r w:rsidRPr="005339CC">
        <w:rPr>
          <w:i/>
          <w:lang w:val="en-US"/>
        </w:rPr>
        <w:t>Lists</w:t>
      </w:r>
      <w:r w:rsidRPr="005339CC">
        <w:rPr>
          <w:i/>
        </w:rPr>
        <w:t>/</w:t>
      </w:r>
      <w:r w:rsidRPr="005339CC">
        <w:rPr>
          <w:i/>
          <w:lang w:val="en-US"/>
        </w:rPr>
        <w:t>Hotline</w:t>
      </w:r>
      <w:r w:rsidRPr="005339CC">
        <w:rPr>
          <w:i/>
        </w:rPr>
        <w:t xml:space="preserve"> (Горячая линия)</w:t>
      </w:r>
      <w:r w:rsidR="00AE78A0">
        <w:rPr>
          <w:i/>
        </w:rPr>
        <w:t>;</w:t>
      </w:r>
    </w:p>
    <w:p w14:paraId="1C1FB60B" w14:textId="7A62F63F" w:rsidR="00C47C1A" w:rsidRPr="007A61C0" w:rsidRDefault="005339CC" w:rsidP="00BB57CA">
      <w:pPr>
        <w:pStyle w:val="ac"/>
        <w:numPr>
          <w:ilvl w:val="0"/>
          <w:numId w:val="18"/>
        </w:numPr>
        <w:spacing w:line="240" w:lineRule="auto"/>
        <w:ind w:left="851" w:hanging="284"/>
        <w:rPr>
          <w:i/>
        </w:rPr>
      </w:pPr>
      <w:r>
        <w:rPr>
          <w:lang w:val="en-US"/>
        </w:rPr>
        <w:t>Event</w:t>
      </w:r>
      <w:r w:rsidRPr="00164C93">
        <w:t xml:space="preserve"> </w:t>
      </w:r>
      <w:r>
        <w:rPr>
          <w:lang w:val="en-US"/>
        </w:rPr>
        <w:t>Receiver</w:t>
      </w:r>
      <w:r w:rsidRPr="00164C93">
        <w:t xml:space="preserve"> </w:t>
      </w:r>
      <w:r>
        <w:t xml:space="preserve">на </w:t>
      </w:r>
      <w:r w:rsidR="00164C93" w:rsidRPr="00164C93">
        <w:rPr>
          <w:i/>
          <w:lang w:val="en-US"/>
        </w:rPr>
        <w:t>ItemAdded</w:t>
      </w:r>
      <w:r w:rsidR="00164C93" w:rsidRPr="00164C93">
        <w:rPr>
          <w:i/>
        </w:rPr>
        <w:t xml:space="preserve"> </w:t>
      </w:r>
      <w:r w:rsidR="00164C93" w:rsidRPr="00164C93">
        <w:t xml:space="preserve">– </w:t>
      </w:r>
      <w:r w:rsidR="00164C93">
        <w:t xml:space="preserve">если у элемента выставлен флаг «Анонимно», то для атрибутов </w:t>
      </w:r>
      <w:r w:rsidR="00164C93">
        <w:rPr>
          <w:lang w:val="en-US"/>
        </w:rPr>
        <w:t>Author</w:t>
      </w:r>
      <w:r w:rsidR="00164C93" w:rsidRPr="00164C93">
        <w:t xml:space="preserve"> </w:t>
      </w:r>
      <w:r w:rsidR="00164C93">
        <w:t xml:space="preserve">и </w:t>
      </w:r>
      <w:r w:rsidR="00164C93">
        <w:rPr>
          <w:lang w:val="en-US"/>
        </w:rPr>
        <w:t>Editor</w:t>
      </w:r>
      <w:r w:rsidR="00164C93" w:rsidRPr="00164C93">
        <w:t xml:space="preserve"> </w:t>
      </w:r>
      <w:r w:rsidR="00164C93">
        <w:t>выставляется значение</w:t>
      </w:r>
      <w:r w:rsidR="00841C89" w:rsidRPr="00841C89">
        <w:t xml:space="preserve"> </w:t>
      </w:r>
      <w:r w:rsidR="00841C89">
        <w:t xml:space="preserve">из системной учетной записи </w:t>
      </w:r>
      <w:r w:rsidR="00841C89" w:rsidRPr="00841C89">
        <w:rPr>
          <w:i/>
          <w:lang w:val="en-US"/>
        </w:rPr>
        <w:t>MS</w:t>
      </w:r>
      <w:r w:rsidR="00841C89" w:rsidRPr="00841C89">
        <w:rPr>
          <w:i/>
        </w:rPr>
        <w:t xml:space="preserve"> </w:t>
      </w:r>
      <w:r w:rsidR="00841C89" w:rsidRPr="00841C89">
        <w:rPr>
          <w:i/>
          <w:lang w:val="en-US"/>
        </w:rPr>
        <w:t>SharePoint</w:t>
      </w:r>
      <w:r w:rsidR="00D874E5">
        <w:t>.</w:t>
      </w:r>
      <w:r w:rsidR="00841C89" w:rsidRPr="00841C89">
        <w:t xml:space="preserve"> </w:t>
      </w:r>
      <w:r w:rsidR="0082045C">
        <w:t>Ф</w:t>
      </w:r>
      <w:r w:rsidR="0082045C" w:rsidRPr="0082045C">
        <w:t>иксаци</w:t>
      </w:r>
      <w:r w:rsidR="00A73FDD">
        <w:t>я</w:t>
      </w:r>
      <w:r w:rsidR="0082045C" w:rsidRPr="0082045C">
        <w:t xml:space="preserve"> информации об IP-адресе автора заявк</w:t>
      </w:r>
      <w:r w:rsidR="00A73FDD">
        <w:t>и</w:t>
      </w:r>
      <w:r w:rsidR="0082045C" w:rsidRPr="0082045C">
        <w:t>, дат</w:t>
      </w:r>
      <w:r w:rsidR="00A25799">
        <w:t>е</w:t>
      </w:r>
      <w:r w:rsidR="0082045C" w:rsidRPr="0082045C">
        <w:t xml:space="preserve"> и врем</w:t>
      </w:r>
      <w:r w:rsidR="00A25799">
        <w:t>ени</w:t>
      </w:r>
      <w:r w:rsidR="0082045C" w:rsidRPr="0082045C">
        <w:t xml:space="preserve"> отправления при анонимной отправке сообщения</w:t>
      </w:r>
      <w:r w:rsidR="00A73FDD">
        <w:t xml:space="preserve"> осуществляется </w:t>
      </w:r>
      <w:r w:rsidR="00A73FDD" w:rsidRPr="0082045C">
        <w:t xml:space="preserve">в логах </w:t>
      </w:r>
      <w:r w:rsidR="00A73FDD" w:rsidRPr="00841C89">
        <w:rPr>
          <w:i/>
          <w:lang w:val="en-US"/>
        </w:rPr>
        <w:t>MS</w:t>
      </w:r>
      <w:r w:rsidR="00A73FDD" w:rsidRPr="00841C89">
        <w:rPr>
          <w:i/>
        </w:rPr>
        <w:t xml:space="preserve"> </w:t>
      </w:r>
      <w:r w:rsidR="00A73FDD" w:rsidRPr="00841C89">
        <w:rPr>
          <w:i/>
          <w:lang w:val="en-US"/>
        </w:rPr>
        <w:t>SharePoint</w:t>
      </w:r>
      <w:r w:rsidR="00AE78A0">
        <w:t>;</w:t>
      </w:r>
    </w:p>
    <w:p w14:paraId="2FB28305" w14:textId="418DC3C6" w:rsidR="00AF1F3B" w:rsidRDefault="00AF1F3B" w:rsidP="00BB57CA">
      <w:pPr>
        <w:pStyle w:val="ac"/>
        <w:numPr>
          <w:ilvl w:val="0"/>
          <w:numId w:val="18"/>
        </w:numPr>
        <w:spacing w:line="240" w:lineRule="auto"/>
        <w:ind w:left="851" w:hanging="284"/>
        <w:rPr>
          <w:i/>
        </w:rPr>
      </w:pPr>
      <w:r>
        <w:t xml:space="preserve">Группы пользователей: </w:t>
      </w:r>
      <w:r w:rsidRPr="00AF1F3B">
        <w:rPr>
          <w:i/>
        </w:rPr>
        <w:t>«Сотрудники СБ», «Пользователи Горячей линии»</w:t>
      </w:r>
      <w:r w:rsidR="00AE78A0">
        <w:rPr>
          <w:i/>
        </w:rPr>
        <w:t>;</w:t>
      </w:r>
    </w:p>
    <w:p w14:paraId="5C1F1CC5" w14:textId="095CDA0E" w:rsidR="00AF1F3B" w:rsidRPr="00AE78A0" w:rsidRDefault="00AF1F3B" w:rsidP="00BB57CA">
      <w:pPr>
        <w:pStyle w:val="ac"/>
        <w:numPr>
          <w:ilvl w:val="0"/>
          <w:numId w:val="18"/>
        </w:numPr>
        <w:spacing w:after="0" w:line="240" w:lineRule="auto"/>
        <w:ind w:left="851" w:hanging="284"/>
      </w:pPr>
      <w:r>
        <w:t>Уров</w:t>
      </w:r>
      <w:r w:rsidR="00C47C1A">
        <w:t xml:space="preserve">ень разрешений: </w:t>
      </w:r>
      <w:r w:rsidR="00C47C1A" w:rsidRPr="00C47C1A">
        <w:rPr>
          <w:i/>
        </w:rPr>
        <w:t>«Создание сообщений»</w:t>
      </w:r>
      <w:r w:rsidR="00CB6932">
        <w:rPr>
          <w:i/>
        </w:rPr>
        <w:t xml:space="preserve"> </w:t>
      </w:r>
      <w:r w:rsidR="00CB6932" w:rsidRPr="00AE78A0">
        <w:t xml:space="preserve">– </w:t>
      </w:r>
      <w:r w:rsidR="007A61C0" w:rsidRPr="00AE78A0">
        <w:t>назначается группе «Пользователи Горячей линии»</w:t>
      </w:r>
      <w:r w:rsidR="00D874E5" w:rsidRPr="00AE78A0">
        <w:t>.</w:t>
      </w:r>
    </w:p>
    <w:p w14:paraId="0D2C09F1" w14:textId="769C6A8D" w:rsidR="00C47C1A" w:rsidRPr="003E36EE" w:rsidRDefault="00C47C1A" w:rsidP="00867C8B">
      <w:pPr>
        <w:spacing w:after="0" w:line="240" w:lineRule="auto"/>
        <w:ind w:firstLine="567"/>
      </w:pPr>
      <w:r>
        <w:t xml:space="preserve">При активации </w:t>
      </w:r>
      <w:r w:rsidRPr="00867C8B">
        <w:rPr>
          <w:szCs w:val="28"/>
          <w:lang w:eastAsia="ru-RU"/>
        </w:rPr>
        <w:t>решений</w:t>
      </w:r>
      <w:r>
        <w:t xml:space="preserve"> у списка</w:t>
      </w:r>
      <w:r w:rsidR="007A61C0">
        <w:t xml:space="preserve"> </w:t>
      </w:r>
      <w:r w:rsidR="003E36EE">
        <w:t>«Горячая линия» прерыв</w:t>
      </w:r>
      <w:r w:rsidR="002736C8">
        <w:t>ается наследование, права на список даются только группам «Сотрудники СБ» и «Пользователи Горячей линии»</w:t>
      </w:r>
      <w:r w:rsidR="00AE78A0">
        <w:t>.</w:t>
      </w:r>
    </w:p>
    <w:p w14:paraId="17FCA380" w14:textId="03DD592F" w:rsidR="002B4598" w:rsidRDefault="002B4598" w:rsidP="00867C8B">
      <w:pPr>
        <w:spacing w:after="0" w:line="240" w:lineRule="auto"/>
        <w:ind w:firstLine="567"/>
      </w:pPr>
      <w:r>
        <w:lastRenderedPageBreak/>
        <w:t xml:space="preserve">На главной </w:t>
      </w:r>
      <w:r w:rsidRPr="00867C8B">
        <w:rPr>
          <w:szCs w:val="28"/>
          <w:lang w:eastAsia="ru-RU"/>
        </w:rPr>
        <w:t>странице</w:t>
      </w:r>
      <w:r>
        <w:t xml:space="preserve"> портала опубликована ссылка на форму создания элемента в списке «Горячая линия». По ссылке должен происходить вызов </w:t>
      </w:r>
      <w:r w:rsidRPr="00DB04EE">
        <w:t>JavaScript</w:t>
      </w:r>
      <w:r w:rsidRPr="002B4598">
        <w:t xml:space="preserve"> </w:t>
      </w:r>
      <w:r w:rsidR="00C6688E">
        <w:t>– функции</w:t>
      </w:r>
      <w:r>
        <w:t>:</w:t>
      </w:r>
    </w:p>
    <w:p w14:paraId="7B15B0E3" w14:textId="0E7E74B3" w:rsidR="002B4598" w:rsidRPr="002B4598" w:rsidRDefault="002B4598" w:rsidP="00155F54">
      <w:pPr>
        <w:pBdr>
          <w:top w:val="single" w:sz="6" w:space="2" w:color="B4B4B4"/>
          <w:left w:val="single" w:sz="6" w:space="0" w:color="B4B4B4"/>
          <w:bottom w:val="single" w:sz="6" w:space="2" w:color="B4B4B4"/>
          <w:right w:val="single" w:sz="6" w:space="2" w:color="B4B4B4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240" w:line="240" w:lineRule="auto"/>
        <w:ind w:left="384" w:right="240" w:firstLine="0"/>
        <w:jc w:val="left"/>
        <w:rPr>
          <w:rFonts w:ascii="Courier New" w:eastAsia="Times New Roman" w:hAnsi="Courier New" w:cs="Courier New"/>
          <w:color w:val="001220"/>
          <w:sz w:val="18"/>
          <w:szCs w:val="18"/>
          <w:lang w:eastAsia="ru-RU"/>
        </w:rPr>
      </w:pP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eastAsia="ru-RU"/>
        </w:rPr>
        <w:t>openDialogWithCallBack("</w:t>
      </w:r>
      <w:r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  <w:t>http</w:t>
      </w: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eastAsia="ru-RU"/>
        </w:rPr>
        <w:t>://</w:t>
      </w:r>
      <w:r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  <w:t>newformurl</w:t>
      </w: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eastAsia="ru-RU"/>
        </w:rPr>
        <w:t>","Сообщение на горячую линию")</w:t>
      </w:r>
    </w:p>
    <w:p w14:paraId="7027A0EF" w14:textId="220A48FB" w:rsidR="002B4598" w:rsidRDefault="002B4598" w:rsidP="00995063">
      <w:pPr>
        <w:pStyle w:val="aff4"/>
      </w:pPr>
      <w:r>
        <w:t>В скриптах на главной странице должны быть прописаны функции:</w:t>
      </w:r>
    </w:p>
    <w:p w14:paraId="6A546A60" w14:textId="77777777" w:rsidR="002B4598" w:rsidRPr="002B4598" w:rsidRDefault="002B4598" w:rsidP="00FD4836">
      <w:pPr>
        <w:pBdr>
          <w:top w:val="single" w:sz="6" w:space="2" w:color="B4B4B4"/>
          <w:left w:val="single" w:sz="6" w:space="2" w:color="B4B4B4"/>
          <w:bottom w:val="single" w:sz="6" w:space="2" w:color="B4B4B4"/>
          <w:right w:val="single" w:sz="6" w:space="2" w:color="B4B4B4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86" w:right="238" w:firstLine="0"/>
        <w:jc w:val="left"/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</w:pP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  <w:t>function openDialogWithCallBack(tUrl, tTitle) {</w:t>
      </w:r>
    </w:p>
    <w:p w14:paraId="4381CCE0" w14:textId="77777777" w:rsidR="002B4598" w:rsidRPr="002B4598" w:rsidRDefault="002B4598" w:rsidP="00FD4836">
      <w:pPr>
        <w:pBdr>
          <w:top w:val="single" w:sz="6" w:space="2" w:color="B4B4B4"/>
          <w:left w:val="single" w:sz="6" w:space="2" w:color="B4B4B4"/>
          <w:bottom w:val="single" w:sz="6" w:space="2" w:color="B4B4B4"/>
          <w:right w:val="single" w:sz="6" w:space="2" w:color="B4B4B4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86" w:right="238" w:firstLine="0"/>
        <w:jc w:val="left"/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</w:pP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  <w:t xml:space="preserve">         var options = {</w:t>
      </w:r>
    </w:p>
    <w:p w14:paraId="659D8BB5" w14:textId="77777777" w:rsidR="002B4598" w:rsidRPr="00CB5C56" w:rsidRDefault="002B4598" w:rsidP="00FD4836">
      <w:pPr>
        <w:pBdr>
          <w:top w:val="single" w:sz="6" w:space="2" w:color="B4B4B4"/>
          <w:left w:val="single" w:sz="6" w:space="2" w:color="B4B4B4"/>
          <w:bottom w:val="single" w:sz="6" w:space="2" w:color="B4B4B4"/>
          <w:right w:val="single" w:sz="6" w:space="2" w:color="B4B4B4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86" w:right="238" w:firstLine="0"/>
        <w:jc w:val="left"/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</w:pP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  <w:t xml:space="preserve">             </w:t>
      </w:r>
      <w:r w:rsidRPr="00CB5C56"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  <w:t>url: tUrl,</w:t>
      </w:r>
    </w:p>
    <w:p w14:paraId="680592E4" w14:textId="77777777" w:rsidR="002B4598" w:rsidRPr="002B4598" w:rsidRDefault="002B4598" w:rsidP="00FD4836">
      <w:pPr>
        <w:pBdr>
          <w:top w:val="single" w:sz="6" w:space="2" w:color="B4B4B4"/>
          <w:left w:val="single" w:sz="6" w:space="2" w:color="B4B4B4"/>
          <w:bottom w:val="single" w:sz="6" w:space="2" w:color="B4B4B4"/>
          <w:right w:val="single" w:sz="6" w:space="2" w:color="B4B4B4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86" w:right="238" w:firstLine="0"/>
        <w:jc w:val="left"/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</w:pP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  <w:t xml:space="preserve">             title: tTitle,</w:t>
      </w:r>
    </w:p>
    <w:p w14:paraId="38E1237F" w14:textId="77777777" w:rsidR="002B4598" w:rsidRPr="002B4598" w:rsidRDefault="002B4598" w:rsidP="00FD4836">
      <w:pPr>
        <w:pBdr>
          <w:top w:val="single" w:sz="6" w:space="2" w:color="B4B4B4"/>
          <w:left w:val="single" w:sz="6" w:space="2" w:color="B4B4B4"/>
          <w:bottom w:val="single" w:sz="6" w:space="2" w:color="B4B4B4"/>
          <w:right w:val="single" w:sz="6" w:space="2" w:color="B4B4B4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86" w:right="238" w:firstLine="0"/>
        <w:jc w:val="left"/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</w:pP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  <w:t xml:space="preserve">             dialogReturnValueCallback: onPopUpCloseCallBack</w:t>
      </w:r>
    </w:p>
    <w:p w14:paraId="301BA3D7" w14:textId="77777777" w:rsidR="002B4598" w:rsidRPr="002B4598" w:rsidRDefault="002B4598" w:rsidP="00FD4836">
      <w:pPr>
        <w:pBdr>
          <w:top w:val="single" w:sz="6" w:space="2" w:color="B4B4B4"/>
          <w:left w:val="single" w:sz="6" w:space="2" w:color="B4B4B4"/>
          <w:bottom w:val="single" w:sz="6" w:space="2" w:color="B4B4B4"/>
          <w:right w:val="single" w:sz="6" w:space="2" w:color="B4B4B4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86" w:right="238" w:firstLine="0"/>
        <w:jc w:val="left"/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</w:pP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  <w:t xml:space="preserve">         };</w:t>
      </w:r>
    </w:p>
    <w:p w14:paraId="2F694DBE" w14:textId="77777777" w:rsidR="002B4598" w:rsidRPr="002B4598" w:rsidRDefault="002B4598" w:rsidP="00FD4836">
      <w:pPr>
        <w:pBdr>
          <w:top w:val="single" w:sz="6" w:space="2" w:color="B4B4B4"/>
          <w:left w:val="single" w:sz="6" w:space="2" w:color="B4B4B4"/>
          <w:bottom w:val="single" w:sz="6" w:space="2" w:color="B4B4B4"/>
          <w:right w:val="single" w:sz="6" w:space="2" w:color="B4B4B4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86" w:right="238" w:firstLine="0"/>
        <w:jc w:val="left"/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</w:pP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  <w:t xml:space="preserve">         SP.UI.ModalDialog.showModalDialog(options);</w:t>
      </w:r>
    </w:p>
    <w:p w14:paraId="75D8354E" w14:textId="77777777" w:rsidR="002B4598" w:rsidRPr="002B4598" w:rsidRDefault="002B4598" w:rsidP="00FD4836">
      <w:pPr>
        <w:pBdr>
          <w:top w:val="single" w:sz="6" w:space="2" w:color="B4B4B4"/>
          <w:left w:val="single" w:sz="6" w:space="2" w:color="B4B4B4"/>
          <w:bottom w:val="single" w:sz="6" w:space="2" w:color="B4B4B4"/>
          <w:right w:val="single" w:sz="6" w:space="2" w:color="B4B4B4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86" w:right="238" w:firstLine="0"/>
        <w:jc w:val="left"/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</w:pP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  <w:t xml:space="preserve">     }</w:t>
      </w:r>
    </w:p>
    <w:p w14:paraId="4EC2C561" w14:textId="77777777" w:rsidR="002B4598" w:rsidRPr="002B4598" w:rsidRDefault="002B4598" w:rsidP="00FD4836">
      <w:pPr>
        <w:pBdr>
          <w:top w:val="single" w:sz="6" w:space="2" w:color="B4B4B4"/>
          <w:left w:val="single" w:sz="6" w:space="2" w:color="B4B4B4"/>
          <w:bottom w:val="single" w:sz="6" w:space="2" w:color="B4B4B4"/>
          <w:right w:val="single" w:sz="6" w:space="2" w:color="B4B4B4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86" w:right="238" w:firstLine="0"/>
        <w:jc w:val="left"/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</w:pP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  <w:t>function onPopUpCloseCallBack(result, returnValue) {</w:t>
      </w:r>
    </w:p>
    <w:p w14:paraId="211AF1C2" w14:textId="77777777" w:rsidR="002B4598" w:rsidRPr="002B4598" w:rsidRDefault="002B4598" w:rsidP="00FD4836">
      <w:pPr>
        <w:pBdr>
          <w:top w:val="single" w:sz="6" w:space="2" w:color="B4B4B4"/>
          <w:left w:val="single" w:sz="6" w:space="2" w:color="B4B4B4"/>
          <w:bottom w:val="single" w:sz="6" w:space="2" w:color="B4B4B4"/>
          <w:right w:val="single" w:sz="6" w:space="2" w:color="B4B4B4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86" w:right="238" w:firstLine="0"/>
        <w:jc w:val="left"/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</w:pP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  <w:t xml:space="preserve">     if(result== SP.UI.DialogResult.OK)</w:t>
      </w:r>
    </w:p>
    <w:p w14:paraId="21B96FF4" w14:textId="77777777" w:rsidR="002B4598" w:rsidRPr="002B4598" w:rsidRDefault="002B4598" w:rsidP="00FD4836">
      <w:pPr>
        <w:pBdr>
          <w:top w:val="single" w:sz="6" w:space="2" w:color="B4B4B4"/>
          <w:left w:val="single" w:sz="6" w:space="2" w:color="B4B4B4"/>
          <w:bottom w:val="single" w:sz="6" w:space="2" w:color="B4B4B4"/>
          <w:right w:val="single" w:sz="6" w:space="2" w:color="B4B4B4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86" w:right="238" w:firstLine="0"/>
        <w:jc w:val="left"/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</w:pP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  <w:t xml:space="preserve">     {</w:t>
      </w:r>
    </w:p>
    <w:p w14:paraId="62089A43" w14:textId="77777777" w:rsidR="002B4598" w:rsidRPr="002B4598" w:rsidRDefault="002B4598" w:rsidP="00FD4836">
      <w:pPr>
        <w:pBdr>
          <w:top w:val="single" w:sz="6" w:space="2" w:color="B4B4B4"/>
          <w:left w:val="single" w:sz="6" w:space="2" w:color="B4B4B4"/>
          <w:bottom w:val="single" w:sz="6" w:space="2" w:color="B4B4B4"/>
          <w:right w:val="single" w:sz="6" w:space="2" w:color="B4B4B4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86" w:right="238" w:firstLine="0"/>
        <w:jc w:val="left"/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</w:pP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  <w:t xml:space="preserve">         /* Notify User */</w:t>
      </w:r>
    </w:p>
    <w:p w14:paraId="7F12E623" w14:textId="77777777" w:rsidR="002B4598" w:rsidRPr="002B4598" w:rsidRDefault="002B4598" w:rsidP="00FD4836">
      <w:pPr>
        <w:pBdr>
          <w:top w:val="single" w:sz="6" w:space="2" w:color="B4B4B4"/>
          <w:left w:val="single" w:sz="6" w:space="2" w:color="B4B4B4"/>
          <w:bottom w:val="single" w:sz="6" w:space="2" w:color="B4B4B4"/>
          <w:right w:val="single" w:sz="6" w:space="2" w:color="B4B4B4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86" w:right="238" w:firstLine="0"/>
        <w:jc w:val="left"/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</w:pP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  <w:t xml:space="preserve">         SP.UI.Status.removeAllStatus(true);</w:t>
      </w:r>
    </w:p>
    <w:p w14:paraId="1313B8D7" w14:textId="77777777" w:rsidR="002B4598" w:rsidRPr="002B4598" w:rsidRDefault="002B4598" w:rsidP="00FD4836">
      <w:pPr>
        <w:pBdr>
          <w:top w:val="single" w:sz="6" w:space="2" w:color="B4B4B4"/>
          <w:left w:val="single" w:sz="6" w:space="2" w:color="B4B4B4"/>
          <w:bottom w:val="single" w:sz="6" w:space="2" w:color="B4B4B4"/>
          <w:right w:val="single" w:sz="6" w:space="2" w:color="B4B4B4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86" w:right="238" w:firstLine="0"/>
        <w:jc w:val="left"/>
        <w:rPr>
          <w:rFonts w:ascii="Courier New" w:eastAsia="Times New Roman" w:hAnsi="Courier New" w:cs="Courier New"/>
          <w:color w:val="001220"/>
          <w:sz w:val="18"/>
          <w:szCs w:val="18"/>
          <w:lang w:eastAsia="ru-RU"/>
        </w:rPr>
      </w:pP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  <w:t xml:space="preserve">         </w:t>
      </w: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eastAsia="ru-RU"/>
        </w:rPr>
        <w:t>var sId = SP.UI.Status.addStatus("Сообщение на горячую линию отправлено!");</w:t>
      </w:r>
    </w:p>
    <w:p w14:paraId="76A6C7C6" w14:textId="77777777" w:rsidR="002B4598" w:rsidRPr="002B4598" w:rsidRDefault="002B4598" w:rsidP="00FD4836">
      <w:pPr>
        <w:pBdr>
          <w:top w:val="single" w:sz="6" w:space="2" w:color="B4B4B4"/>
          <w:left w:val="single" w:sz="6" w:space="2" w:color="B4B4B4"/>
          <w:bottom w:val="single" w:sz="6" w:space="2" w:color="B4B4B4"/>
          <w:right w:val="single" w:sz="6" w:space="2" w:color="B4B4B4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86" w:right="238" w:firstLine="0"/>
        <w:jc w:val="left"/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</w:pP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eastAsia="ru-RU"/>
        </w:rPr>
        <w:t xml:space="preserve">         </w:t>
      </w: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  <w:t>SP.UI.Status.setStatusPriColor(sId, 'green');</w:t>
      </w:r>
    </w:p>
    <w:p w14:paraId="774AF58E" w14:textId="77777777" w:rsidR="002B4598" w:rsidRPr="002B4598" w:rsidRDefault="002B4598" w:rsidP="00FD4836">
      <w:pPr>
        <w:pBdr>
          <w:top w:val="single" w:sz="6" w:space="2" w:color="B4B4B4"/>
          <w:left w:val="single" w:sz="6" w:space="2" w:color="B4B4B4"/>
          <w:bottom w:val="single" w:sz="6" w:space="2" w:color="B4B4B4"/>
          <w:right w:val="single" w:sz="6" w:space="2" w:color="B4B4B4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86" w:right="238" w:firstLine="0"/>
        <w:jc w:val="left"/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</w:pP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  <w:t xml:space="preserve">         setTimeout(function() {</w:t>
      </w:r>
    </w:p>
    <w:p w14:paraId="11BB47E4" w14:textId="77777777" w:rsidR="002B4598" w:rsidRPr="002B4598" w:rsidRDefault="002B4598" w:rsidP="00FD4836">
      <w:pPr>
        <w:pBdr>
          <w:top w:val="single" w:sz="6" w:space="2" w:color="B4B4B4"/>
          <w:left w:val="single" w:sz="6" w:space="2" w:color="B4B4B4"/>
          <w:bottom w:val="single" w:sz="6" w:space="2" w:color="B4B4B4"/>
          <w:right w:val="single" w:sz="6" w:space="2" w:color="B4B4B4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86" w:right="238" w:firstLine="0"/>
        <w:jc w:val="left"/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</w:pP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  <w:t xml:space="preserve">        $("#pageStatusBar").hide("slow")</w:t>
      </w:r>
    </w:p>
    <w:p w14:paraId="052CE2D1" w14:textId="77777777" w:rsidR="002B4598" w:rsidRDefault="002B4598" w:rsidP="00FD4836">
      <w:pPr>
        <w:pBdr>
          <w:top w:val="single" w:sz="6" w:space="2" w:color="B4B4B4"/>
          <w:left w:val="single" w:sz="6" w:space="2" w:color="B4B4B4"/>
          <w:bottom w:val="single" w:sz="6" w:space="2" w:color="B4B4B4"/>
          <w:right w:val="single" w:sz="6" w:space="2" w:color="B4B4B4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86" w:right="238" w:firstLine="0"/>
        <w:jc w:val="left"/>
        <w:rPr>
          <w:rFonts w:ascii="Courier New" w:eastAsia="Times New Roman" w:hAnsi="Courier New" w:cs="Courier New"/>
          <w:color w:val="001220"/>
          <w:sz w:val="18"/>
          <w:szCs w:val="18"/>
          <w:lang w:eastAsia="ru-RU"/>
        </w:rPr>
      </w:pP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val="en-US" w:eastAsia="ru-RU"/>
        </w:rPr>
        <w:t xml:space="preserve">        </w:t>
      </w: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eastAsia="ru-RU"/>
        </w:rPr>
        <w:t>}, 2000);</w:t>
      </w:r>
    </w:p>
    <w:p w14:paraId="3CE41F01" w14:textId="26061F67" w:rsidR="002B4598" w:rsidRPr="002B4598" w:rsidRDefault="002B4598" w:rsidP="00FD4836">
      <w:pPr>
        <w:pBdr>
          <w:top w:val="single" w:sz="6" w:space="2" w:color="B4B4B4"/>
          <w:left w:val="single" w:sz="6" w:space="2" w:color="B4B4B4"/>
          <w:bottom w:val="single" w:sz="6" w:space="2" w:color="B4B4B4"/>
          <w:right w:val="single" w:sz="6" w:space="2" w:color="B4B4B4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86" w:right="238" w:firstLine="0"/>
        <w:jc w:val="left"/>
        <w:rPr>
          <w:rFonts w:ascii="Courier New" w:eastAsia="Times New Roman" w:hAnsi="Courier New" w:cs="Courier New"/>
          <w:color w:val="001220"/>
          <w:sz w:val="18"/>
          <w:szCs w:val="18"/>
          <w:lang w:eastAsia="ru-RU"/>
        </w:rPr>
      </w:pP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eastAsia="ru-RU"/>
        </w:rPr>
        <w:t xml:space="preserve">     }</w:t>
      </w:r>
    </w:p>
    <w:p w14:paraId="16863964" w14:textId="77777777" w:rsidR="002B4598" w:rsidRPr="002B4598" w:rsidRDefault="002B4598" w:rsidP="00FD4836">
      <w:pPr>
        <w:pBdr>
          <w:top w:val="single" w:sz="6" w:space="2" w:color="B4B4B4"/>
          <w:left w:val="single" w:sz="6" w:space="2" w:color="B4B4B4"/>
          <w:bottom w:val="single" w:sz="6" w:space="2" w:color="B4B4B4"/>
          <w:right w:val="single" w:sz="6" w:space="2" w:color="B4B4B4"/>
        </w:pBdr>
        <w:shd w:val="clear" w:color="auto" w:fill="F3F3F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86" w:right="238" w:firstLine="0"/>
        <w:jc w:val="left"/>
        <w:rPr>
          <w:rFonts w:ascii="Courier New" w:eastAsia="Times New Roman" w:hAnsi="Courier New" w:cs="Courier New"/>
          <w:color w:val="001220"/>
          <w:sz w:val="18"/>
          <w:szCs w:val="18"/>
          <w:lang w:eastAsia="ru-RU"/>
        </w:rPr>
      </w:pPr>
      <w:r w:rsidRPr="002B4598">
        <w:rPr>
          <w:rFonts w:ascii="Courier New" w:eastAsia="Times New Roman" w:hAnsi="Courier New" w:cs="Courier New"/>
          <w:color w:val="001220"/>
          <w:sz w:val="18"/>
          <w:szCs w:val="18"/>
          <w:lang w:eastAsia="ru-RU"/>
        </w:rPr>
        <w:t xml:space="preserve"> }</w:t>
      </w:r>
    </w:p>
    <w:p w14:paraId="3BD063DE" w14:textId="250B6248" w:rsidR="00155F54" w:rsidRPr="00DB04EE" w:rsidRDefault="00155F54" w:rsidP="00BB57CA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DB04EE">
        <w:rPr>
          <w:sz w:val="24"/>
          <w:szCs w:val="24"/>
        </w:rPr>
        <w:t xml:space="preserve">Создание сообщения </w:t>
      </w:r>
    </w:p>
    <w:p w14:paraId="672E0293" w14:textId="44E79C72" w:rsidR="00155F54" w:rsidRDefault="00DB04EE" w:rsidP="00155F54">
      <w:pPr>
        <w:pStyle w:val="ac"/>
        <w:spacing w:after="0" w:line="240" w:lineRule="auto"/>
        <w:ind w:left="0"/>
        <w:rPr>
          <w:szCs w:val="24"/>
        </w:rPr>
      </w:pPr>
      <w:r>
        <w:rPr>
          <w:szCs w:val="24"/>
        </w:rPr>
        <w:t>Право с</w:t>
      </w:r>
      <w:r w:rsidR="00155F54">
        <w:rPr>
          <w:szCs w:val="24"/>
        </w:rPr>
        <w:t>оздани</w:t>
      </w:r>
      <w:r>
        <w:rPr>
          <w:szCs w:val="24"/>
        </w:rPr>
        <w:t>я</w:t>
      </w:r>
      <w:r w:rsidR="002837A0">
        <w:rPr>
          <w:szCs w:val="24"/>
        </w:rPr>
        <w:t xml:space="preserve"> сообщений в приемную управления безопасности</w:t>
      </w:r>
      <w:r w:rsidR="00155F54">
        <w:rPr>
          <w:szCs w:val="24"/>
        </w:rPr>
        <w:t xml:space="preserve"> имеют сотрудники, входящие в группу </w:t>
      </w:r>
      <w:r w:rsidR="00155F54" w:rsidRPr="00155F54">
        <w:t>«Пользователи Горячей линии»</w:t>
      </w:r>
      <w:r w:rsidR="00155F54">
        <w:t>.</w:t>
      </w:r>
    </w:p>
    <w:p w14:paraId="7841B0EA" w14:textId="21DF6012" w:rsidR="00976E1C" w:rsidRDefault="00155F54" w:rsidP="00155F54">
      <w:pPr>
        <w:pStyle w:val="ac"/>
        <w:spacing w:after="0" w:line="240" w:lineRule="auto"/>
        <w:ind w:left="0"/>
        <w:rPr>
          <w:szCs w:val="24"/>
        </w:rPr>
      </w:pPr>
      <w:r>
        <w:rPr>
          <w:szCs w:val="24"/>
        </w:rPr>
        <w:t>При клике по ссылке «Горячая линия» осуществляется открытие карточки создания сообщения, где пользователь указывает заголовок, текст сообщения и</w:t>
      </w:r>
      <w:r w:rsidR="00976E1C">
        <w:rPr>
          <w:szCs w:val="24"/>
        </w:rPr>
        <w:t xml:space="preserve"> при необходимости</w:t>
      </w:r>
      <w:r>
        <w:rPr>
          <w:szCs w:val="24"/>
        </w:rPr>
        <w:t xml:space="preserve"> в</w:t>
      </w:r>
      <w:r w:rsidR="0082045C">
        <w:rPr>
          <w:szCs w:val="24"/>
        </w:rPr>
        <w:t xml:space="preserve">ыставляет признак анонимности. </w:t>
      </w:r>
      <w:r w:rsidR="00976E1C">
        <w:rPr>
          <w:szCs w:val="24"/>
        </w:rPr>
        <w:t xml:space="preserve">Если признак анонимности выставлен в значение «Да», автор сообщения имеет значение «Анонимный пользователь». </w:t>
      </w:r>
      <w:r w:rsidR="002C0785">
        <w:rPr>
          <w:szCs w:val="24"/>
        </w:rPr>
        <w:t>После того как все данные внесены и нажата кнопка «Сохранить», диалоговое окно закрывается и выводится сообщение о создании обращения на горячую линию.</w:t>
      </w:r>
    </w:p>
    <w:p w14:paraId="21C4B6D1" w14:textId="34DE7F23" w:rsidR="00155F54" w:rsidRPr="00DB04EE" w:rsidRDefault="00314B74" w:rsidP="00BB57CA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DB04EE">
        <w:rPr>
          <w:sz w:val="24"/>
          <w:szCs w:val="24"/>
        </w:rPr>
        <w:t>Список «</w:t>
      </w:r>
      <w:r w:rsidR="00976E1C" w:rsidRPr="00DB04EE">
        <w:rPr>
          <w:sz w:val="24"/>
          <w:szCs w:val="24"/>
        </w:rPr>
        <w:t>Горячая линия</w:t>
      </w:r>
      <w:r w:rsidRPr="00DB04EE">
        <w:rPr>
          <w:sz w:val="24"/>
          <w:szCs w:val="24"/>
        </w:rPr>
        <w:t>»</w:t>
      </w:r>
    </w:p>
    <w:p w14:paraId="12A63AC8" w14:textId="1CF7A143" w:rsidR="00155F54" w:rsidRDefault="00155F54" w:rsidP="00155F54">
      <w:pPr>
        <w:pStyle w:val="ac"/>
        <w:spacing w:after="0" w:line="240" w:lineRule="auto"/>
        <w:ind w:left="0"/>
        <w:rPr>
          <w:szCs w:val="24"/>
        </w:rPr>
      </w:pPr>
      <w:r>
        <w:rPr>
          <w:szCs w:val="24"/>
        </w:rPr>
        <w:t>Список «</w:t>
      </w:r>
      <w:r w:rsidR="00976E1C">
        <w:rPr>
          <w:szCs w:val="24"/>
        </w:rPr>
        <w:t>Горячая линия</w:t>
      </w:r>
      <w:r>
        <w:rPr>
          <w:szCs w:val="24"/>
        </w:rPr>
        <w:t>» содержит список созданных</w:t>
      </w:r>
      <w:r w:rsidR="00976E1C">
        <w:rPr>
          <w:szCs w:val="24"/>
        </w:rPr>
        <w:t xml:space="preserve"> сообщений</w:t>
      </w:r>
      <w:r>
        <w:rPr>
          <w:szCs w:val="24"/>
        </w:rPr>
        <w:t>.</w:t>
      </w:r>
    </w:p>
    <w:p w14:paraId="0E29CFBE" w14:textId="439C5F88" w:rsidR="00155F54" w:rsidRDefault="002C0785" w:rsidP="00976E1C">
      <w:pPr>
        <w:pStyle w:val="ac"/>
        <w:spacing w:after="0" w:line="240" w:lineRule="auto"/>
        <w:ind w:left="0"/>
        <w:rPr>
          <w:szCs w:val="24"/>
        </w:rPr>
      </w:pPr>
      <w:r>
        <w:rPr>
          <w:szCs w:val="24"/>
        </w:rPr>
        <w:t>Правами на п</w:t>
      </w:r>
      <w:r w:rsidR="00976E1C">
        <w:rPr>
          <w:szCs w:val="24"/>
        </w:rPr>
        <w:t xml:space="preserve">росмотр </w:t>
      </w:r>
      <w:r w:rsidR="00155F54">
        <w:rPr>
          <w:szCs w:val="24"/>
        </w:rPr>
        <w:t>содержим</w:t>
      </w:r>
      <w:r w:rsidR="00976E1C">
        <w:rPr>
          <w:szCs w:val="24"/>
        </w:rPr>
        <w:t>ого</w:t>
      </w:r>
      <w:r w:rsidR="00155F54">
        <w:rPr>
          <w:szCs w:val="24"/>
        </w:rPr>
        <w:t xml:space="preserve"> списка </w:t>
      </w:r>
      <w:r>
        <w:rPr>
          <w:szCs w:val="24"/>
        </w:rPr>
        <w:t>обладают</w:t>
      </w:r>
      <w:r w:rsidR="00155F54">
        <w:rPr>
          <w:szCs w:val="24"/>
        </w:rPr>
        <w:t xml:space="preserve"> сотрудники, входящие в группу «</w:t>
      </w:r>
      <w:r w:rsidR="00976E1C" w:rsidRPr="00976E1C">
        <w:rPr>
          <w:szCs w:val="24"/>
        </w:rPr>
        <w:t>Сотрудники СБ</w:t>
      </w:r>
      <w:r w:rsidR="00155F54">
        <w:rPr>
          <w:szCs w:val="24"/>
        </w:rPr>
        <w:t>».</w:t>
      </w:r>
    </w:p>
    <w:p w14:paraId="798F4139" w14:textId="6F1554A4" w:rsidR="00155F54" w:rsidRPr="00DB04EE" w:rsidRDefault="00314B74" w:rsidP="00BB57CA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DB04EE">
        <w:rPr>
          <w:sz w:val="24"/>
          <w:szCs w:val="24"/>
        </w:rPr>
        <w:t>Уведомления</w:t>
      </w:r>
    </w:p>
    <w:p w14:paraId="36D5E351" w14:textId="3C3B1791" w:rsidR="00053DBC" w:rsidRPr="00672083" w:rsidRDefault="007C5893" w:rsidP="00053DBC">
      <w:pPr>
        <w:pStyle w:val="ac"/>
        <w:spacing w:after="0" w:line="240" w:lineRule="auto"/>
        <w:ind w:left="0" w:firstLine="567"/>
      </w:pPr>
      <w:r>
        <w:t>При создании сообщения в списке «Горячая линия» сотрудникам, входящим в группу «</w:t>
      </w:r>
      <w:r w:rsidRPr="00976E1C">
        <w:t>Сотрудники СБ</w:t>
      </w:r>
      <w:r>
        <w:t>»</w:t>
      </w:r>
      <w:r w:rsidR="00C8460D" w:rsidRPr="00C8460D">
        <w:t>,</w:t>
      </w:r>
      <w:r>
        <w:t xml:space="preserve"> отправляются уведомления «Новое сообщение на горячую линию»</w:t>
      </w:r>
      <w:r w:rsidR="00053DBC">
        <w:t>. Ш</w:t>
      </w:r>
      <w:r w:rsidR="00155F54">
        <w:t>аблон</w:t>
      </w:r>
      <w:r w:rsidR="00053DBC">
        <w:t>ы</w:t>
      </w:r>
      <w:r w:rsidR="00155F54">
        <w:t xml:space="preserve"> уведомлени</w:t>
      </w:r>
      <w:r w:rsidR="00053DBC">
        <w:t>й</w:t>
      </w:r>
      <w:r w:rsidR="00155F54">
        <w:t xml:space="preserve"> можно изменить в списке шаблонов уведомлений</w:t>
      </w:r>
      <w:r w:rsidR="00053DBC">
        <w:t>.</w:t>
      </w:r>
      <w:r w:rsidR="00053DBC" w:rsidRPr="00053DBC">
        <w:t xml:space="preserve"> </w:t>
      </w:r>
      <w:r w:rsidR="00053DBC" w:rsidRPr="00FA48C1">
        <w:t xml:space="preserve">Описание механизма отправки уведомлений </w:t>
      </w:r>
      <w:r w:rsidR="00053DBC" w:rsidRPr="00053DBC">
        <w:t xml:space="preserve">приведено в пункте </w:t>
      </w:r>
      <w:r w:rsidR="00F95F3A">
        <w:t xml:space="preserve">(п. </w:t>
      </w:r>
      <w:r w:rsidR="00F95F3A">
        <w:fldChar w:fldCharType="begin"/>
      </w:r>
      <w:r w:rsidR="00F95F3A">
        <w:instrText xml:space="preserve"> REF _Ref463460874 \r \h </w:instrText>
      </w:r>
      <w:r w:rsidR="00F95F3A">
        <w:fldChar w:fldCharType="separate"/>
      </w:r>
      <w:r w:rsidR="00E22EDC">
        <w:t>4.3.4</w:t>
      </w:r>
      <w:r w:rsidR="00F95F3A">
        <w:fldChar w:fldCharType="end"/>
      </w:r>
      <w:r w:rsidR="00F95F3A">
        <w:t xml:space="preserve">) </w:t>
      </w:r>
      <w:r w:rsidR="00053DBC" w:rsidRPr="00053DBC">
        <w:t>настоящего документа.</w:t>
      </w:r>
    </w:p>
    <w:p w14:paraId="4C7EDFB8" w14:textId="575BCD04" w:rsidR="00E64E27" w:rsidRPr="00D169F3" w:rsidRDefault="00A440C4" w:rsidP="00BB57CA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124" w:name="_Toc465336152"/>
      <w:r w:rsidRPr="00D169F3">
        <w:rPr>
          <w:sz w:val="24"/>
          <w:szCs w:val="24"/>
        </w:rPr>
        <w:t xml:space="preserve">Раздел </w:t>
      </w:r>
      <w:r w:rsidR="005141F9" w:rsidRPr="00D169F3">
        <w:rPr>
          <w:sz w:val="24"/>
          <w:szCs w:val="24"/>
        </w:rPr>
        <w:t>«</w:t>
      </w:r>
      <w:r w:rsidR="00E64E27" w:rsidRPr="00D169F3">
        <w:rPr>
          <w:sz w:val="24"/>
          <w:szCs w:val="24"/>
        </w:rPr>
        <w:t>Закупки</w:t>
      </w:r>
      <w:r w:rsidR="005141F9" w:rsidRPr="00D169F3">
        <w:rPr>
          <w:sz w:val="24"/>
          <w:szCs w:val="24"/>
        </w:rPr>
        <w:t>»</w:t>
      </w:r>
      <w:bookmarkEnd w:id="124"/>
    </w:p>
    <w:p w14:paraId="3A5983C4" w14:textId="3FEF7A1B" w:rsidR="00E64E27" w:rsidRPr="00D169F3" w:rsidRDefault="00A440C4" w:rsidP="00E96616">
      <w:pPr>
        <w:spacing w:after="0" w:line="240" w:lineRule="auto"/>
        <w:ind w:firstLine="567"/>
      </w:pPr>
      <w:r>
        <w:t xml:space="preserve">Раздел </w:t>
      </w:r>
      <w:r w:rsidR="00E64E27" w:rsidRPr="00711260">
        <w:t xml:space="preserve">реализован в отдельной сайт-коллекции на основе шаблона «Центр документов» и </w:t>
      </w:r>
      <w:r w:rsidR="0046469A" w:rsidRPr="00D169F3">
        <w:t>рассчитан</w:t>
      </w:r>
      <w:r w:rsidR="00E64E27" w:rsidRPr="00D169F3">
        <w:t xml:space="preserve"> на объем документов не более 1 ТБ. </w:t>
      </w:r>
    </w:p>
    <w:p w14:paraId="5DC94AF9" w14:textId="3207C778" w:rsidR="00E64E27" w:rsidRPr="00D169F3" w:rsidRDefault="00E64E27" w:rsidP="00E96616">
      <w:pPr>
        <w:spacing w:after="0" w:line="240" w:lineRule="auto"/>
        <w:ind w:firstLine="567"/>
      </w:pPr>
      <w:r w:rsidRPr="00D169F3">
        <w:t xml:space="preserve">Данный </w:t>
      </w:r>
      <w:r w:rsidR="00A440C4" w:rsidRPr="00D169F3">
        <w:t>раздел</w:t>
      </w:r>
      <w:r w:rsidR="00FA5B76" w:rsidRPr="00D169F3">
        <w:t xml:space="preserve"> </w:t>
      </w:r>
      <w:r w:rsidRPr="00D169F3">
        <w:t xml:space="preserve">интегрирован </w:t>
      </w:r>
      <w:r w:rsidR="00CE36EF" w:rsidRPr="00D169F3">
        <w:t>модулем ММ</w:t>
      </w:r>
      <w:r w:rsidR="00CE36EF">
        <w:t xml:space="preserve"> АСУ ФХД</w:t>
      </w:r>
      <w:r w:rsidR="0046469A" w:rsidRPr="00D169F3">
        <w:t>.</w:t>
      </w:r>
      <w:r w:rsidR="008F5148" w:rsidRPr="00D169F3">
        <w:t xml:space="preserve"> </w:t>
      </w:r>
      <w:r w:rsidRPr="00D169F3">
        <w:t xml:space="preserve">Описание механизма интеграции </w:t>
      </w:r>
      <w:r w:rsidR="008F5148" w:rsidRPr="00D169F3">
        <w:t>приведено в разделе «</w:t>
      </w:r>
      <w:r w:rsidR="00DF61F9" w:rsidRPr="00D169F3">
        <w:fldChar w:fldCharType="begin"/>
      </w:r>
      <w:r w:rsidR="00DF61F9" w:rsidRPr="00D169F3">
        <w:instrText xml:space="preserve"> REF _Ref446413942 \h  \* MERGEFORMAT </w:instrText>
      </w:r>
      <w:r w:rsidR="00DF61F9" w:rsidRPr="00D169F3">
        <w:fldChar w:fldCharType="separate"/>
      </w:r>
      <w:r w:rsidR="00E22EDC" w:rsidRPr="00633C51">
        <w:rPr>
          <w:szCs w:val="24"/>
        </w:rPr>
        <w:t>Интеграция с модулем MM</w:t>
      </w:r>
      <w:r w:rsidR="00DF61F9" w:rsidRPr="00D169F3">
        <w:fldChar w:fldCharType="end"/>
      </w:r>
      <w:r w:rsidR="008F5148" w:rsidRPr="00D169F3">
        <w:t>» настоящего документа</w:t>
      </w:r>
      <w:r w:rsidRPr="00D169F3">
        <w:t xml:space="preserve">. </w:t>
      </w:r>
    </w:p>
    <w:p w14:paraId="3B070E54" w14:textId="1CA1C9B7" w:rsidR="00E64E27" w:rsidRDefault="00E64E27" w:rsidP="00F95F3A">
      <w:pPr>
        <w:spacing w:after="0" w:line="240" w:lineRule="auto"/>
        <w:ind w:firstLine="567"/>
      </w:pPr>
      <w:r w:rsidRPr="00D169F3">
        <w:t>В корневом каталоге библиотеки наход</w:t>
      </w:r>
      <w:r w:rsidR="00C8460D" w:rsidRPr="00D169F3">
        <w:t>я</w:t>
      </w:r>
      <w:r w:rsidRPr="00D169F3">
        <w:t>тся папки закупок. Они структурированы по признакам «Организатор закупк</w:t>
      </w:r>
      <w:r w:rsidR="00F95F3A">
        <w:t>и»,</w:t>
      </w:r>
      <w:r w:rsidR="00E556B2" w:rsidRPr="00D169F3">
        <w:t xml:space="preserve"> «</w:t>
      </w:r>
      <w:r w:rsidR="00F95F3A">
        <w:t>Год</w:t>
      </w:r>
      <w:r w:rsidR="00E556B2" w:rsidRPr="00D169F3">
        <w:t>»</w:t>
      </w:r>
      <w:r w:rsidR="00F95F3A">
        <w:t>, «Квартал»</w:t>
      </w:r>
      <w:r w:rsidR="00E556B2" w:rsidRPr="00D169F3">
        <w:t xml:space="preserve"> посредство</w:t>
      </w:r>
      <w:r w:rsidRPr="00D169F3">
        <w:t>м станда</w:t>
      </w:r>
      <w:r w:rsidR="00114724" w:rsidRPr="00D169F3">
        <w:t>ртных возможностей представлений</w:t>
      </w:r>
      <w:r w:rsidRPr="00D169F3">
        <w:t xml:space="preserve"> </w:t>
      </w:r>
      <w:r w:rsidR="00E556B2" w:rsidRPr="00D169F3">
        <w:t xml:space="preserve">MS </w:t>
      </w:r>
      <w:r w:rsidRPr="00D169F3">
        <w:t xml:space="preserve">SharePoint. Внутри папки </w:t>
      </w:r>
      <w:r w:rsidR="00114724" w:rsidRPr="00D169F3">
        <w:t>возможно хранение</w:t>
      </w:r>
      <w:r w:rsidRPr="00D169F3">
        <w:t xml:space="preserve"> документ</w:t>
      </w:r>
      <w:r w:rsidR="00114724" w:rsidRPr="00D169F3">
        <w:t>ов</w:t>
      </w:r>
      <w:r w:rsidR="00E556B2" w:rsidRPr="00D169F3">
        <w:t>, относящиеся к закупке, а так</w:t>
      </w:r>
      <w:r w:rsidRPr="00D169F3">
        <w:t xml:space="preserve">же </w:t>
      </w:r>
      <w:r w:rsidR="00114724" w:rsidRPr="00D169F3">
        <w:t>создание папок</w:t>
      </w:r>
      <w:r w:rsidRPr="00D169F3">
        <w:t xml:space="preserve"> </w:t>
      </w:r>
      <w:r w:rsidR="00F95F3A">
        <w:t>категориям «Готовые», «Рабочие»</w:t>
      </w:r>
      <w:r w:rsidRPr="00D169F3">
        <w:t xml:space="preserve">. </w:t>
      </w:r>
    </w:p>
    <w:p w14:paraId="23841F28" w14:textId="77777777" w:rsidR="00C71DA5" w:rsidRDefault="00C71DA5" w:rsidP="00E11673">
      <w:pPr>
        <w:spacing w:after="0" w:line="240" w:lineRule="auto"/>
        <w:ind w:firstLine="567"/>
      </w:pPr>
    </w:p>
    <w:p w14:paraId="31497370" w14:textId="086A63F2" w:rsidR="00C71DA5" w:rsidRPr="00DE693B" w:rsidRDefault="00C71DA5" w:rsidP="00C71DA5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 w:rsidRPr="00DE693B">
        <w:rPr>
          <w:sz w:val="24"/>
          <w:szCs w:val="24"/>
        </w:rPr>
        <w:lastRenderedPageBreak/>
        <w:t>Распределение ролей пользователей</w:t>
      </w:r>
    </w:p>
    <w:p w14:paraId="5FC509B3" w14:textId="39694F1A" w:rsidR="005A48D6" w:rsidRDefault="005A48D6" w:rsidP="005A48D6">
      <w:pPr>
        <w:spacing w:after="0" w:line="240" w:lineRule="auto"/>
        <w:ind w:firstLine="567"/>
      </w:pPr>
      <w:r>
        <w:t xml:space="preserve">В рамках общего перечня закупок организован процесс работы сотрудников структурного подразделения и </w:t>
      </w:r>
      <w:r w:rsidRPr="00D169F3">
        <w:t>закупочной комиссии путем разграничения прав доступа к папкам с документами.</w:t>
      </w:r>
      <w:r w:rsidR="00F547C2">
        <w:t xml:space="preserve"> </w:t>
      </w:r>
    </w:p>
    <w:p w14:paraId="15756224" w14:textId="381D5735" w:rsidR="00C71DA5" w:rsidRPr="00C71DA5" w:rsidRDefault="00F547C2" w:rsidP="00C71DA5">
      <w:pPr>
        <w:spacing w:line="240" w:lineRule="auto"/>
      </w:pPr>
      <w:r>
        <w:t xml:space="preserve">В таблице (см. </w:t>
      </w:r>
      <w:r w:rsidRPr="00C71DA5">
        <w:fldChar w:fldCharType="begin"/>
      </w:r>
      <w:r w:rsidRPr="00C71DA5">
        <w:instrText xml:space="preserve"> REF _Ref427745621 \h </w:instrText>
      </w:r>
      <w:r>
        <w:instrText xml:space="preserve"> \* MERGEFORMAT </w:instrText>
      </w:r>
      <w:r w:rsidRPr="00C71DA5">
        <w:fldChar w:fldCharType="separate"/>
      </w:r>
      <w:r w:rsidR="00E22EDC" w:rsidRPr="00E22EDC">
        <w:t>Таблица 7</w:t>
      </w:r>
      <w:r w:rsidRPr="00C71DA5">
        <w:fldChar w:fldCharType="end"/>
      </w:r>
      <w:r>
        <w:t xml:space="preserve">) приведены </w:t>
      </w:r>
      <w:r w:rsidRPr="00C71DA5">
        <w:t>группы SharePoint</w:t>
      </w:r>
      <w:r>
        <w:t>, предусмотренные д</w:t>
      </w:r>
      <w:r w:rsidR="00C71DA5" w:rsidRPr="00C71DA5">
        <w:t xml:space="preserve">ля разграничения прав доступа </w:t>
      </w:r>
      <w:r>
        <w:t xml:space="preserve">к </w:t>
      </w:r>
      <w:r w:rsidR="00C71DA5" w:rsidRPr="00C71DA5">
        <w:t>раздел</w:t>
      </w:r>
      <w:r>
        <w:t>у</w:t>
      </w:r>
      <w:r w:rsidR="00C71DA5" w:rsidRPr="00C71DA5">
        <w:t xml:space="preserve"> «Закупки».</w:t>
      </w:r>
    </w:p>
    <w:p w14:paraId="5342AC09" w14:textId="3EDE9E0A" w:rsidR="00C71DA5" w:rsidRPr="00C71DA5" w:rsidRDefault="00C71DA5" w:rsidP="005A48D6">
      <w:pPr>
        <w:keepNext/>
        <w:spacing w:before="200" w:line="240" w:lineRule="auto"/>
        <w:jc w:val="right"/>
        <w:rPr>
          <w:bCs/>
          <w:i/>
          <w:szCs w:val="18"/>
        </w:rPr>
      </w:pPr>
      <w:bookmarkStart w:id="125" w:name="_Ref427745621"/>
      <w:r w:rsidRPr="00C71DA5">
        <w:rPr>
          <w:bCs/>
          <w:i/>
          <w:szCs w:val="18"/>
        </w:rPr>
        <w:t xml:space="preserve">Таблица </w:t>
      </w:r>
      <w:r w:rsidRPr="00C71DA5">
        <w:rPr>
          <w:bCs/>
          <w:i/>
          <w:szCs w:val="18"/>
        </w:rPr>
        <w:fldChar w:fldCharType="begin"/>
      </w:r>
      <w:r w:rsidRPr="00C71DA5">
        <w:rPr>
          <w:bCs/>
          <w:i/>
          <w:szCs w:val="18"/>
        </w:rPr>
        <w:instrText xml:space="preserve"> SEQ Таблица \* ARABIC </w:instrText>
      </w:r>
      <w:r w:rsidRPr="00C71DA5">
        <w:rPr>
          <w:bCs/>
          <w:i/>
          <w:szCs w:val="18"/>
        </w:rPr>
        <w:fldChar w:fldCharType="separate"/>
      </w:r>
      <w:r w:rsidR="00E22EDC">
        <w:rPr>
          <w:bCs/>
          <w:i/>
          <w:noProof/>
          <w:szCs w:val="18"/>
        </w:rPr>
        <w:t>7</w:t>
      </w:r>
      <w:r w:rsidRPr="00C71DA5">
        <w:rPr>
          <w:bCs/>
          <w:i/>
          <w:noProof/>
          <w:szCs w:val="18"/>
        </w:rPr>
        <w:fldChar w:fldCharType="end"/>
      </w:r>
      <w:bookmarkEnd w:id="125"/>
      <w:r w:rsidRPr="00C71DA5">
        <w:rPr>
          <w:bCs/>
          <w:i/>
          <w:szCs w:val="18"/>
        </w:rPr>
        <w:t xml:space="preserve"> – Группы SharePoint раздела «Закупки»</w:t>
      </w:r>
    </w:p>
    <w:tbl>
      <w:tblPr>
        <w:tblStyle w:val="46"/>
        <w:tblW w:w="5000" w:type="pct"/>
        <w:tblLook w:val="04A0" w:firstRow="1" w:lastRow="0" w:firstColumn="1" w:lastColumn="0" w:noHBand="0" w:noVBand="1"/>
      </w:tblPr>
      <w:tblGrid>
        <w:gridCol w:w="2563"/>
        <w:gridCol w:w="6781"/>
      </w:tblGrid>
      <w:tr w:rsidR="005A48D6" w:rsidRPr="003A3B11" w14:paraId="3D01AD7A" w14:textId="77777777" w:rsidTr="00F95F3A">
        <w:tc>
          <w:tcPr>
            <w:tcW w:w="1346" w:type="pct"/>
            <w:shd w:val="clear" w:color="auto" w:fill="D0CECE" w:themeFill="background2" w:themeFillShade="E6"/>
            <w:vAlign w:val="center"/>
          </w:tcPr>
          <w:p w14:paraId="461466BC" w14:textId="77777777" w:rsidR="005A48D6" w:rsidRPr="00E818C8" w:rsidRDefault="005A48D6" w:rsidP="00E818C8">
            <w:pPr>
              <w:spacing w:after="0" w:line="240" w:lineRule="auto"/>
              <w:ind w:firstLine="0"/>
              <w:jc w:val="center"/>
              <w:rPr>
                <w:b/>
                <w:szCs w:val="24"/>
                <w:lang w:val="en-US"/>
              </w:rPr>
            </w:pPr>
            <w:r w:rsidRPr="00E818C8">
              <w:rPr>
                <w:b/>
                <w:szCs w:val="24"/>
              </w:rPr>
              <w:t xml:space="preserve">Группа </w:t>
            </w:r>
            <w:r w:rsidRPr="00E818C8">
              <w:rPr>
                <w:b/>
                <w:szCs w:val="24"/>
                <w:lang w:val="en-US"/>
              </w:rPr>
              <w:t>SharePoint</w:t>
            </w:r>
          </w:p>
        </w:tc>
        <w:tc>
          <w:tcPr>
            <w:tcW w:w="3654" w:type="pct"/>
            <w:shd w:val="clear" w:color="auto" w:fill="D0CECE" w:themeFill="background2" w:themeFillShade="E6"/>
            <w:vAlign w:val="center"/>
          </w:tcPr>
          <w:p w14:paraId="17B6059A" w14:textId="77777777" w:rsidR="005A48D6" w:rsidRPr="00E818C8" w:rsidRDefault="005A48D6" w:rsidP="00E818C8">
            <w:pPr>
              <w:spacing w:after="0" w:line="240" w:lineRule="auto"/>
              <w:ind w:firstLine="0"/>
              <w:jc w:val="center"/>
              <w:rPr>
                <w:b/>
                <w:szCs w:val="24"/>
              </w:rPr>
            </w:pPr>
            <w:r w:rsidRPr="00E818C8">
              <w:rPr>
                <w:b/>
                <w:szCs w:val="24"/>
              </w:rPr>
              <w:t>Описание</w:t>
            </w:r>
          </w:p>
        </w:tc>
      </w:tr>
      <w:tr w:rsidR="005A48D6" w:rsidRPr="003A3B11" w14:paraId="3D01998F" w14:textId="77777777" w:rsidTr="00F95F3A">
        <w:tc>
          <w:tcPr>
            <w:tcW w:w="1346" w:type="pct"/>
            <w:shd w:val="clear" w:color="auto" w:fill="auto"/>
          </w:tcPr>
          <w:p w14:paraId="497B30F2" w14:textId="77777777" w:rsidR="005A48D6" w:rsidRPr="00E818C8" w:rsidRDefault="005A48D6" w:rsidP="00E818C8">
            <w:pPr>
              <w:spacing w:after="0" w:line="240" w:lineRule="auto"/>
              <w:ind w:firstLine="0"/>
              <w:rPr>
                <w:b/>
                <w:szCs w:val="24"/>
              </w:rPr>
            </w:pPr>
            <w:r w:rsidRPr="00E818C8">
              <w:rPr>
                <w:szCs w:val="24"/>
              </w:rPr>
              <w:t xml:space="preserve">Закупки_Модераторы </w:t>
            </w:r>
          </w:p>
        </w:tc>
        <w:tc>
          <w:tcPr>
            <w:tcW w:w="3654" w:type="pct"/>
            <w:shd w:val="clear" w:color="auto" w:fill="auto"/>
          </w:tcPr>
          <w:p w14:paraId="16119EB1" w14:textId="77777777" w:rsidR="005A48D6" w:rsidRPr="00E818C8" w:rsidRDefault="005A48D6" w:rsidP="00E818C8">
            <w:pPr>
              <w:spacing w:after="0" w:line="240" w:lineRule="auto"/>
              <w:ind w:firstLine="0"/>
              <w:jc w:val="left"/>
              <w:rPr>
                <w:b/>
                <w:szCs w:val="24"/>
              </w:rPr>
            </w:pPr>
            <w:r w:rsidRPr="00E818C8">
              <w:rPr>
                <w:szCs w:val="24"/>
              </w:rPr>
              <w:t>Сотрудники, добавленные в эту группу, имеют доступ (создание, чтение, удаление, изменение) к папкам «Область закупок» и их содержимому. Управляют правами доступа к «Области закупок».</w:t>
            </w:r>
          </w:p>
        </w:tc>
      </w:tr>
      <w:tr w:rsidR="005A48D6" w:rsidRPr="003A3B11" w14:paraId="742B08FF" w14:textId="77777777" w:rsidTr="00F95F3A">
        <w:tc>
          <w:tcPr>
            <w:tcW w:w="1346" w:type="pct"/>
          </w:tcPr>
          <w:p w14:paraId="46B59632" w14:textId="77777777" w:rsidR="005A48D6" w:rsidRPr="00E818C8" w:rsidRDefault="005A48D6" w:rsidP="00E818C8">
            <w:pPr>
              <w:spacing w:after="0" w:line="240" w:lineRule="auto"/>
              <w:ind w:firstLine="0"/>
              <w:rPr>
                <w:szCs w:val="24"/>
              </w:rPr>
            </w:pPr>
            <w:r w:rsidRPr="00E818C8">
              <w:rPr>
                <w:szCs w:val="24"/>
              </w:rPr>
              <w:t>Закупки_Сотрудники исполнительного аппарата</w:t>
            </w:r>
          </w:p>
        </w:tc>
        <w:tc>
          <w:tcPr>
            <w:tcW w:w="3654" w:type="pct"/>
          </w:tcPr>
          <w:p w14:paraId="3F4FD1A9" w14:textId="77777777" w:rsidR="005A48D6" w:rsidRPr="00E818C8" w:rsidRDefault="005A48D6" w:rsidP="00E818C8">
            <w:pPr>
              <w:spacing w:after="0" w:line="240" w:lineRule="auto"/>
              <w:ind w:firstLine="0"/>
              <w:rPr>
                <w:szCs w:val="24"/>
              </w:rPr>
            </w:pPr>
            <w:r w:rsidRPr="00E818C8">
              <w:rPr>
                <w:szCs w:val="24"/>
              </w:rPr>
              <w:t>Сотрудники, добавленные в эту группу, имеют доступ (чтение, удаление, изменение) ко всем папкам «Область закупок» и их содержимому. Имеют права на управление содержимым групп «Закупочная комиссия».</w:t>
            </w:r>
          </w:p>
        </w:tc>
      </w:tr>
      <w:tr w:rsidR="005A48D6" w:rsidRPr="003A3B11" w14:paraId="60115ED0" w14:textId="77777777" w:rsidTr="00F95F3A">
        <w:tc>
          <w:tcPr>
            <w:tcW w:w="1346" w:type="pct"/>
          </w:tcPr>
          <w:p w14:paraId="098B4F22" w14:textId="77777777" w:rsidR="005A48D6" w:rsidRPr="00E818C8" w:rsidRDefault="005A48D6" w:rsidP="00E818C8">
            <w:pPr>
              <w:spacing w:after="0" w:line="240" w:lineRule="auto"/>
              <w:ind w:firstLine="0"/>
              <w:rPr>
                <w:szCs w:val="24"/>
              </w:rPr>
            </w:pPr>
            <w:r w:rsidRPr="00E818C8">
              <w:rPr>
                <w:szCs w:val="24"/>
              </w:rPr>
              <w:t>Закупки_Сотрудники</w:t>
            </w:r>
          </w:p>
        </w:tc>
        <w:tc>
          <w:tcPr>
            <w:tcW w:w="3654" w:type="pct"/>
          </w:tcPr>
          <w:p w14:paraId="40679023" w14:textId="77777777" w:rsidR="005A48D6" w:rsidRPr="00E818C8" w:rsidRDefault="005A48D6" w:rsidP="00E818C8">
            <w:pPr>
              <w:spacing w:after="0" w:line="240" w:lineRule="auto"/>
              <w:ind w:firstLine="0"/>
              <w:rPr>
                <w:szCs w:val="24"/>
              </w:rPr>
            </w:pPr>
            <w:r w:rsidRPr="00E818C8">
              <w:rPr>
                <w:szCs w:val="24"/>
              </w:rPr>
              <w:t>Группа пользователей создается для каждой «Области закупок». Сотрудники, добавленные в группу, имеют доступ к соответствующей папке «Область закупок» и осуществляют управление содержимым папок «Закупка». Имеют права на управление содержимым групп «Закупочная комиссия».</w:t>
            </w:r>
          </w:p>
        </w:tc>
      </w:tr>
      <w:tr w:rsidR="005A48D6" w:rsidRPr="003A3B11" w14:paraId="5AAE6EA8" w14:textId="77777777" w:rsidTr="00F95F3A">
        <w:tc>
          <w:tcPr>
            <w:tcW w:w="1346" w:type="pct"/>
          </w:tcPr>
          <w:p w14:paraId="65E0B494" w14:textId="77777777" w:rsidR="005A48D6" w:rsidRPr="00E818C8" w:rsidRDefault="005A48D6" w:rsidP="00E818C8">
            <w:pPr>
              <w:spacing w:after="0" w:line="240" w:lineRule="auto"/>
              <w:ind w:firstLine="0"/>
              <w:rPr>
                <w:szCs w:val="24"/>
              </w:rPr>
            </w:pPr>
            <w:r w:rsidRPr="00E818C8">
              <w:rPr>
                <w:szCs w:val="24"/>
              </w:rPr>
              <w:t>Закупочная комиссия</w:t>
            </w:r>
          </w:p>
        </w:tc>
        <w:tc>
          <w:tcPr>
            <w:tcW w:w="3654" w:type="pct"/>
          </w:tcPr>
          <w:p w14:paraId="787C7C03" w14:textId="77777777" w:rsidR="005A48D6" w:rsidRPr="00E818C8" w:rsidRDefault="005A48D6" w:rsidP="00E818C8">
            <w:pPr>
              <w:spacing w:after="0" w:line="240" w:lineRule="auto"/>
              <w:ind w:firstLine="0"/>
              <w:rPr>
                <w:szCs w:val="24"/>
              </w:rPr>
            </w:pPr>
            <w:r w:rsidRPr="00E818C8">
              <w:rPr>
                <w:szCs w:val="24"/>
              </w:rPr>
              <w:t>Группа «Закупочная комиссия» создается для каждой закупки. Сотрудники, входящие в группу для конкретной закупки, имеют доступ (чтение) к папке «Готово» расположенной в закупке. После завершения процедуры закупки права у на просмотр у членов группы аннулируются.</w:t>
            </w:r>
          </w:p>
        </w:tc>
      </w:tr>
      <w:tr w:rsidR="00F95F3A" w:rsidRPr="003A3B11" w14:paraId="2731FCB6" w14:textId="77777777" w:rsidTr="00F95F3A">
        <w:tc>
          <w:tcPr>
            <w:tcW w:w="1346" w:type="pct"/>
          </w:tcPr>
          <w:p w14:paraId="74011BEA" w14:textId="6CB087F3" w:rsidR="00F95F3A" w:rsidRPr="00E818C8" w:rsidRDefault="00F95F3A" w:rsidP="00E818C8">
            <w:pPr>
              <w:spacing w:after="0" w:line="240" w:lineRule="auto"/>
              <w:ind w:firstLine="0"/>
              <w:rPr>
                <w:szCs w:val="24"/>
              </w:rPr>
            </w:pPr>
            <w:r w:rsidRPr="00E818C8">
              <w:rPr>
                <w:szCs w:val="24"/>
              </w:rPr>
              <w:t>Закупки_Кураторы</w:t>
            </w:r>
          </w:p>
        </w:tc>
        <w:tc>
          <w:tcPr>
            <w:tcW w:w="3654" w:type="pct"/>
          </w:tcPr>
          <w:p w14:paraId="6998D50B" w14:textId="184589E7" w:rsidR="00F95F3A" w:rsidRPr="00E818C8" w:rsidRDefault="00F95F3A" w:rsidP="00E818C8">
            <w:pPr>
              <w:spacing w:after="0" w:line="240" w:lineRule="auto"/>
              <w:ind w:firstLine="0"/>
              <w:rPr>
                <w:szCs w:val="24"/>
              </w:rPr>
            </w:pPr>
            <w:r w:rsidRPr="00E818C8">
              <w:rPr>
                <w:szCs w:val="24"/>
              </w:rPr>
              <w:t>Группа «Закупки_Кураторы» создается для каждой закупки. Сотрудники, входящие в группу для конкретной закупки, имеют полный доступ на эту закупку.</w:t>
            </w:r>
          </w:p>
        </w:tc>
      </w:tr>
      <w:tr w:rsidR="00F95F3A" w:rsidRPr="003A3B11" w14:paraId="23B37C52" w14:textId="77777777" w:rsidTr="00F95F3A">
        <w:tc>
          <w:tcPr>
            <w:tcW w:w="1346" w:type="pct"/>
          </w:tcPr>
          <w:p w14:paraId="35145B36" w14:textId="4B5C6D89" w:rsidR="00F95F3A" w:rsidRPr="00E818C8" w:rsidRDefault="00F95F3A" w:rsidP="00E818C8">
            <w:pPr>
              <w:spacing w:after="0" w:line="240" w:lineRule="auto"/>
              <w:ind w:firstLine="0"/>
              <w:rPr>
                <w:szCs w:val="24"/>
              </w:rPr>
            </w:pPr>
            <w:r w:rsidRPr="00E818C8">
              <w:rPr>
                <w:szCs w:val="24"/>
              </w:rPr>
              <w:t>Закупки_Наблюдатели</w:t>
            </w:r>
          </w:p>
        </w:tc>
        <w:tc>
          <w:tcPr>
            <w:tcW w:w="3654" w:type="pct"/>
          </w:tcPr>
          <w:p w14:paraId="68FBECAC" w14:textId="5F2A4BFB" w:rsidR="00F95F3A" w:rsidRPr="00E818C8" w:rsidRDefault="00F95F3A" w:rsidP="00E818C8">
            <w:pPr>
              <w:spacing w:after="0" w:line="240" w:lineRule="auto"/>
              <w:ind w:firstLine="0"/>
              <w:rPr>
                <w:szCs w:val="24"/>
              </w:rPr>
            </w:pPr>
            <w:r w:rsidRPr="00E818C8">
              <w:rPr>
                <w:szCs w:val="24"/>
              </w:rPr>
              <w:t>Группа «Закупки_Наблюдатели» создается для каждой закупки во всех областях закупки. Сотрудники, входящие в группу</w:t>
            </w:r>
            <w:r w:rsidR="00B77009" w:rsidRPr="00E818C8">
              <w:rPr>
                <w:szCs w:val="24"/>
              </w:rPr>
              <w:t>,</w:t>
            </w:r>
            <w:r w:rsidRPr="00E818C8">
              <w:rPr>
                <w:szCs w:val="24"/>
              </w:rPr>
              <w:t xml:space="preserve"> имеют права на просмотр содержимого всех папок во всех Областях закупок</w:t>
            </w:r>
          </w:p>
        </w:tc>
      </w:tr>
    </w:tbl>
    <w:p w14:paraId="70D80EB3" w14:textId="10219215" w:rsidR="00C71DA5" w:rsidRPr="00C71DA5" w:rsidRDefault="00C71DA5" w:rsidP="00F547C2">
      <w:pPr>
        <w:spacing w:after="0" w:line="240" w:lineRule="auto"/>
      </w:pPr>
      <w:bookmarkStart w:id="126" w:name="_Toc428197412"/>
      <w:r w:rsidRPr="00C71DA5">
        <w:t>Разграничение прав доступа реализовано на уровне:</w:t>
      </w:r>
      <w:bookmarkEnd w:id="126"/>
    </w:p>
    <w:p w14:paraId="2BB8E9E8" w14:textId="77777777" w:rsidR="00C71DA5" w:rsidRPr="00C71DA5" w:rsidRDefault="00C71DA5" w:rsidP="0087712D">
      <w:pPr>
        <w:numPr>
          <w:ilvl w:val="1"/>
          <w:numId w:val="40"/>
        </w:numPr>
        <w:spacing w:after="0" w:line="240" w:lineRule="auto"/>
        <w:contextualSpacing/>
      </w:pPr>
      <w:r w:rsidRPr="00C71DA5">
        <w:t>папки «Область закупки»;</w:t>
      </w:r>
    </w:p>
    <w:p w14:paraId="7DCB1433" w14:textId="26191A23" w:rsidR="00C71DA5" w:rsidRDefault="00C71DA5" w:rsidP="00E818C8">
      <w:pPr>
        <w:numPr>
          <w:ilvl w:val="1"/>
          <w:numId w:val="40"/>
        </w:numPr>
        <w:spacing w:after="0" w:line="240" w:lineRule="auto"/>
        <w:contextualSpacing/>
      </w:pPr>
      <w:r w:rsidRPr="00C71DA5">
        <w:t>папки «Закупка».</w:t>
      </w:r>
    </w:p>
    <w:p w14:paraId="05EEDE1D" w14:textId="18E4E209" w:rsidR="005A48D6" w:rsidRPr="00DE693B" w:rsidRDefault="005A48D6" w:rsidP="005A48D6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Архивирование</w:t>
      </w:r>
    </w:p>
    <w:p w14:paraId="1FC03D73" w14:textId="714AD302" w:rsidR="005A48D6" w:rsidRDefault="000875A9" w:rsidP="00E11673">
      <w:pPr>
        <w:spacing w:after="0" w:line="240" w:lineRule="auto"/>
        <w:ind w:firstLine="567"/>
      </w:pPr>
      <w:r w:rsidRPr="00196AE2">
        <w:t xml:space="preserve">Архив закупок </w:t>
      </w:r>
      <w:r w:rsidRPr="00867C8B">
        <w:rPr>
          <w:szCs w:val="28"/>
          <w:lang w:eastAsia="ru-RU"/>
        </w:rPr>
        <w:t>хранится</w:t>
      </w:r>
      <w:r w:rsidRPr="00196AE2">
        <w:t xml:space="preserve"> в сетевой папке. Сетевой ресурс представляет собой отдельное файловое хранилище</w:t>
      </w:r>
      <w:r>
        <w:t xml:space="preserve">. </w:t>
      </w:r>
      <w:r w:rsidRPr="00196AE2">
        <w:t>Путь к сетевой папке настраивается на странице настроек сайта закупок (PurchaseSettings.aspx)</w:t>
      </w:r>
      <w:r>
        <w:t>.</w:t>
      </w:r>
      <w:r w:rsidR="00C71DA5">
        <w:t xml:space="preserve">  </w:t>
      </w:r>
    </w:p>
    <w:p w14:paraId="4E09B7F7" w14:textId="77777777" w:rsidR="00F547C2" w:rsidRPr="00EA18F6" w:rsidRDefault="00F547C2" w:rsidP="00F547C2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Уведомления</w:t>
      </w:r>
    </w:p>
    <w:p w14:paraId="78B7BB3C" w14:textId="77777777" w:rsidR="00F547C2" w:rsidRPr="00F547C2" w:rsidRDefault="00F547C2" w:rsidP="00F547C2">
      <w:pPr>
        <w:spacing w:after="0" w:line="240" w:lineRule="auto"/>
      </w:pPr>
      <w:r w:rsidRPr="00F547C2">
        <w:t>В системе предусмотрены два типа уведомлений:</w:t>
      </w:r>
    </w:p>
    <w:p w14:paraId="3B96DD0A" w14:textId="77777777" w:rsidR="00F547C2" w:rsidRPr="00F547C2" w:rsidRDefault="00F547C2" w:rsidP="0087712D">
      <w:pPr>
        <w:numPr>
          <w:ilvl w:val="1"/>
          <w:numId w:val="40"/>
        </w:numPr>
        <w:spacing w:after="0" w:line="240" w:lineRule="auto"/>
        <w:contextualSpacing/>
      </w:pPr>
      <w:r w:rsidRPr="00F547C2">
        <w:t>Стандартные уведомления SharePoint;</w:t>
      </w:r>
    </w:p>
    <w:p w14:paraId="25AAA65F" w14:textId="77777777" w:rsidR="00F547C2" w:rsidRPr="00F547C2" w:rsidRDefault="00F547C2" w:rsidP="0087712D">
      <w:pPr>
        <w:numPr>
          <w:ilvl w:val="1"/>
          <w:numId w:val="40"/>
        </w:numPr>
        <w:spacing w:after="0" w:line="240" w:lineRule="auto"/>
        <w:contextualSpacing/>
      </w:pPr>
      <w:r w:rsidRPr="00F547C2">
        <w:t>Уведомления по шаблону.</w:t>
      </w:r>
    </w:p>
    <w:p w14:paraId="1EBD46E8" w14:textId="77777777" w:rsidR="00F547C2" w:rsidRPr="00F547C2" w:rsidRDefault="00F547C2" w:rsidP="00F547C2">
      <w:pPr>
        <w:spacing w:after="0" w:line="240" w:lineRule="auto"/>
      </w:pPr>
      <w:r w:rsidRPr="00F547C2">
        <w:t xml:space="preserve">Стандартные уведомления </w:t>
      </w:r>
      <w:r w:rsidRPr="00F547C2">
        <w:rPr>
          <w:lang w:val="en-US"/>
        </w:rPr>
        <w:t>SharePoint</w:t>
      </w:r>
      <w:r w:rsidRPr="00F547C2">
        <w:t xml:space="preserve"> пользователи получают при использовании стандартного функционала «Оповестить меня», предоставляющего возможность получать уведомления:</w:t>
      </w:r>
    </w:p>
    <w:p w14:paraId="5E55F531" w14:textId="77777777" w:rsidR="00F547C2" w:rsidRPr="00F547C2" w:rsidRDefault="00F547C2" w:rsidP="0087712D">
      <w:pPr>
        <w:numPr>
          <w:ilvl w:val="1"/>
          <w:numId w:val="40"/>
        </w:numPr>
        <w:spacing w:after="0" w:line="240" w:lineRule="auto"/>
        <w:contextualSpacing/>
      </w:pPr>
      <w:r w:rsidRPr="00F547C2">
        <w:t>При изменении любого документа в папке «Закупка»;</w:t>
      </w:r>
    </w:p>
    <w:p w14:paraId="22AC3A82" w14:textId="77777777" w:rsidR="00F547C2" w:rsidRPr="00F547C2" w:rsidRDefault="00F547C2" w:rsidP="0087712D">
      <w:pPr>
        <w:numPr>
          <w:ilvl w:val="1"/>
          <w:numId w:val="40"/>
        </w:numPr>
        <w:spacing w:after="0" w:line="240" w:lineRule="auto"/>
        <w:contextualSpacing/>
      </w:pPr>
      <w:r w:rsidRPr="00F547C2">
        <w:t>При изменениях конкретного документа;</w:t>
      </w:r>
    </w:p>
    <w:p w14:paraId="444D61AC" w14:textId="77777777" w:rsidR="00F547C2" w:rsidRPr="00F547C2" w:rsidRDefault="00F547C2" w:rsidP="0087712D">
      <w:pPr>
        <w:numPr>
          <w:ilvl w:val="1"/>
          <w:numId w:val="40"/>
        </w:numPr>
        <w:spacing w:after="0" w:line="240" w:lineRule="auto"/>
        <w:contextualSpacing/>
      </w:pPr>
      <w:r w:rsidRPr="00F547C2">
        <w:t xml:space="preserve">Только при изменении документов, созданных текущим пользователем. </w:t>
      </w:r>
    </w:p>
    <w:p w14:paraId="67A8D228" w14:textId="77777777" w:rsidR="00F547C2" w:rsidRPr="00F547C2" w:rsidRDefault="00F547C2" w:rsidP="00F547C2">
      <w:pPr>
        <w:spacing w:after="0" w:line="240" w:lineRule="auto"/>
      </w:pPr>
      <w:r w:rsidRPr="00F547C2">
        <w:lastRenderedPageBreak/>
        <w:t>Отправку уведомлений членам группы «Закупочная комиссия» для конкретной закупки инициирует «Куратор закупки», указав комментарий с какими именно документами необходимо ознакомиться.</w:t>
      </w:r>
    </w:p>
    <w:p w14:paraId="7255AC04" w14:textId="79A2FCF4" w:rsidR="00053DBC" w:rsidRPr="00672083" w:rsidRDefault="00F547C2" w:rsidP="00053DBC">
      <w:pPr>
        <w:pStyle w:val="ac"/>
        <w:spacing w:after="0" w:line="240" w:lineRule="auto"/>
        <w:ind w:left="0" w:firstLine="567"/>
      </w:pPr>
      <w:r w:rsidRPr="00F547C2">
        <w:t>Список уведомлений по шаблону, отправляемых сервисом «Закупки»</w:t>
      </w:r>
      <w:r w:rsidR="007E6A72">
        <w:t>,</w:t>
      </w:r>
      <w:r w:rsidRPr="00F547C2">
        <w:t xml:space="preserve"> представлен в </w:t>
      </w:r>
      <w:r>
        <w:t xml:space="preserve">таблице (см. </w:t>
      </w:r>
      <w:r w:rsidRPr="00F547C2">
        <w:fldChar w:fldCharType="begin"/>
      </w:r>
      <w:r w:rsidRPr="00F547C2">
        <w:instrText xml:space="preserve"> REF _Ref428192142 \h  \* MERGEFORMAT </w:instrText>
      </w:r>
      <w:r w:rsidRPr="00F547C2">
        <w:fldChar w:fldCharType="separate"/>
      </w:r>
      <w:r w:rsidR="00E22EDC" w:rsidRPr="00E22EDC">
        <w:t xml:space="preserve">Таблица </w:t>
      </w:r>
      <w:r w:rsidR="00E22EDC" w:rsidRPr="00E22EDC">
        <w:rPr>
          <w:noProof/>
        </w:rPr>
        <w:t>8</w:t>
      </w:r>
      <w:r w:rsidRPr="00F547C2">
        <w:fldChar w:fldCharType="end"/>
      </w:r>
      <w:r>
        <w:t>)</w:t>
      </w:r>
      <w:r w:rsidRPr="00F547C2">
        <w:t>.</w:t>
      </w:r>
      <w:r w:rsidR="00053DBC">
        <w:t xml:space="preserve"> Шаблоны уведомлений можно изменить в списке шаблонов уведомлений.</w:t>
      </w:r>
      <w:r w:rsidR="00053DBC" w:rsidRPr="00053DBC">
        <w:t xml:space="preserve"> </w:t>
      </w:r>
      <w:r w:rsidR="00053DBC" w:rsidRPr="00FA48C1">
        <w:t xml:space="preserve">Описание механизма отправки уведомлений </w:t>
      </w:r>
      <w:r w:rsidR="00053DBC" w:rsidRPr="00053DBC">
        <w:t xml:space="preserve">приведено в пункте </w:t>
      </w:r>
      <w:r w:rsidR="00B77009">
        <w:fldChar w:fldCharType="begin"/>
      </w:r>
      <w:r w:rsidR="00B77009">
        <w:instrText xml:space="preserve"> REF _Ref463460874 \r \h </w:instrText>
      </w:r>
      <w:r w:rsidR="00B77009">
        <w:fldChar w:fldCharType="separate"/>
      </w:r>
      <w:r w:rsidR="00E22EDC">
        <w:t>4.3.4</w:t>
      </w:r>
      <w:r w:rsidR="00B77009">
        <w:fldChar w:fldCharType="end"/>
      </w:r>
      <w:r w:rsidR="00B77009">
        <w:t xml:space="preserve"> </w:t>
      </w:r>
      <w:r w:rsidR="00053DBC" w:rsidRPr="00053DBC">
        <w:t>настоящего документа.</w:t>
      </w:r>
    </w:p>
    <w:p w14:paraId="75C1F854" w14:textId="4ADB0A6D" w:rsidR="00F547C2" w:rsidRPr="00F547C2" w:rsidRDefault="00F547C2" w:rsidP="003A3B11">
      <w:pPr>
        <w:keepNext/>
        <w:spacing w:before="200" w:line="240" w:lineRule="auto"/>
        <w:jc w:val="right"/>
        <w:rPr>
          <w:bCs/>
          <w:i/>
          <w:szCs w:val="18"/>
        </w:rPr>
      </w:pPr>
      <w:bookmarkStart w:id="127" w:name="_Ref428192142"/>
      <w:r w:rsidRPr="00F547C2">
        <w:rPr>
          <w:bCs/>
          <w:i/>
          <w:szCs w:val="18"/>
        </w:rPr>
        <w:t xml:space="preserve">Таблица </w:t>
      </w:r>
      <w:r w:rsidRPr="00F547C2">
        <w:rPr>
          <w:bCs/>
          <w:i/>
          <w:szCs w:val="18"/>
        </w:rPr>
        <w:fldChar w:fldCharType="begin"/>
      </w:r>
      <w:r w:rsidRPr="00F547C2">
        <w:rPr>
          <w:bCs/>
          <w:i/>
          <w:szCs w:val="18"/>
        </w:rPr>
        <w:instrText xml:space="preserve"> SEQ Таблица \* ARABIC </w:instrText>
      </w:r>
      <w:r w:rsidRPr="00F547C2">
        <w:rPr>
          <w:bCs/>
          <w:i/>
          <w:szCs w:val="18"/>
        </w:rPr>
        <w:fldChar w:fldCharType="separate"/>
      </w:r>
      <w:r w:rsidR="00E22EDC">
        <w:rPr>
          <w:bCs/>
          <w:i/>
          <w:noProof/>
          <w:szCs w:val="18"/>
        </w:rPr>
        <w:t>8</w:t>
      </w:r>
      <w:r w:rsidRPr="00F547C2">
        <w:rPr>
          <w:bCs/>
          <w:i/>
          <w:szCs w:val="18"/>
        </w:rPr>
        <w:fldChar w:fldCharType="end"/>
      </w:r>
      <w:bookmarkEnd w:id="127"/>
      <w:r w:rsidRPr="00F547C2">
        <w:rPr>
          <w:bCs/>
          <w:i/>
          <w:szCs w:val="18"/>
        </w:rPr>
        <w:t xml:space="preserve"> – Уведомления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4"/>
        <w:gridCol w:w="2762"/>
        <w:gridCol w:w="3261"/>
        <w:gridCol w:w="2827"/>
      </w:tblGrid>
      <w:tr w:rsidR="00F547C2" w:rsidRPr="00E818C8" w14:paraId="3EC95C9E" w14:textId="77777777" w:rsidTr="003A3B11"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2D60B803" w14:textId="77777777" w:rsidR="00F547C2" w:rsidRPr="00E818C8" w:rsidRDefault="00F547C2" w:rsidP="003A3B11">
            <w:pPr>
              <w:spacing w:after="0"/>
              <w:ind w:firstLine="0"/>
              <w:jc w:val="center"/>
              <w:rPr>
                <w:b/>
                <w:szCs w:val="24"/>
              </w:rPr>
            </w:pP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72800A8D" w14:textId="77777777" w:rsidR="00F547C2" w:rsidRPr="00E818C8" w:rsidRDefault="00F547C2" w:rsidP="003A3B11">
            <w:pPr>
              <w:spacing w:after="0" w:line="240" w:lineRule="auto"/>
              <w:ind w:firstLine="0"/>
              <w:jc w:val="center"/>
              <w:rPr>
                <w:b/>
                <w:szCs w:val="24"/>
              </w:rPr>
            </w:pPr>
            <w:r w:rsidRPr="00E818C8">
              <w:rPr>
                <w:b/>
                <w:szCs w:val="24"/>
              </w:rPr>
              <w:t>Уведомление</w:t>
            </w:r>
          </w:p>
        </w:tc>
        <w:tc>
          <w:tcPr>
            <w:tcW w:w="1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3521BDA8" w14:textId="77777777" w:rsidR="00F547C2" w:rsidRPr="00E818C8" w:rsidRDefault="00F547C2" w:rsidP="003A3B11">
            <w:pPr>
              <w:spacing w:after="0" w:line="240" w:lineRule="auto"/>
              <w:ind w:firstLine="0"/>
              <w:jc w:val="center"/>
              <w:rPr>
                <w:b/>
                <w:szCs w:val="24"/>
              </w:rPr>
            </w:pPr>
            <w:r w:rsidRPr="00E818C8">
              <w:rPr>
                <w:b/>
                <w:szCs w:val="24"/>
              </w:rPr>
              <w:t>Получатель</w:t>
            </w:r>
          </w:p>
        </w:tc>
        <w:tc>
          <w:tcPr>
            <w:tcW w:w="1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6A75A860" w14:textId="77777777" w:rsidR="00F547C2" w:rsidRPr="00E818C8" w:rsidRDefault="00F547C2" w:rsidP="003A3B11">
            <w:pPr>
              <w:spacing w:after="0" w:line="240" w:lineRule="auto"/>
              <w:ind w:firstLine="0"/>
              <w:jc w:val="center"/>
              <w:rPr>
                <w:b/>
                <w:szCs w:val="24"/>
              </w:rPr>
            </w:pPr>
            <w:r w:rsidRPr="00E818C8">
              <w:rPr>
                <w:b/>
                <w:szCs w:val="24"/>
              </w:rPr>
              <w:t>Событие</w:t>
            </w:r>
          </w:p>
        </w:tc>
      </w:tr>
      <w:tr w:rsidR="00F547C2" w:rsidRPr="00E818C8" w14:paraId="2EF93573" w14:textId="77777777" w:rsidTr="003A3B11"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DF2E8E6" w14:textId="77777777" w:rsidR="00F547C2" w:rsidRPr="00E818C8" w:rsidRDefault="00F547C2" w:rsidP="00F547C2">
            <w:pPr>
              <w:spacing w:after="0" w:line="240" w:lineRule="auto"/>
              <w:ind w:firstLine="0"/>
              <w:rPr>
                <w:szCs w:val="24"/>
              </w:rPr>
            </w:pPr>
            <w:r w:rsidRPr="00E818C8">
              <w:rPr>
                <w:szCs w:val="24"/>
              </w:rPr>
              <w:t>1</w:t>
            </w: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ADD8EAD" w14:textId="77777777" w:rsidR="00F547C2" w:rsidRPr="00E818C8" w:rsidRDefault="00F547C2" w:rsidP="00481F0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О создании закупки на основании заявки и необходимости указать куратора</w:t>
            </w:r>
          </w:p>
        </w:tc>
        <w:tc>
          <w:tcPr>
            <w:tcW w:w="1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0B77BDC" w14:textId="77777777" w:rsidR="00F547C2" w:rsidRPr="00E818C8" w:rsidRDefault="00F547C2" w:rsidP="00481F0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Группа «Закупки_Сотрудник» области закупок, где создана закупка</w:t>
            </w:r>
          </w:p>
        </w:tc>
        <w:tc>
          <w:tcPr>
            <w:tcW w:w="1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A1767E3" w14:textId="77777777" w:rsidR="00F547C2" w:rsidRPr="00E818C8" w:rsidRDefault="00F547C2" w:rsidP="00481F0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В области закупки создана закупка на основании заявки</w:t>
            </w:r>
          </w:p>
        </w:tc>
      </w:tr>
      <w:tr w:rsidR="00F547C2" w:rsidRPr="00E818C8" w14:paraId="1B22D803" w14:textId="77777777" w:rsidTr="003A3B11"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9844948" w14:textId="77777777" w:rsidR="00F547C2" w:rsidRPr="00E818C8" w:rsidRDefault="00F547C2" w:rsidP="00F547C2">
            <w:pPr>
              <w:spacing w:after="0" w:line="240" w:lineRule="auto"/>
              <w:ind w:firstLine="0"/>
              <w:rPr>
                <w:szCs w:val="24"/>
              </w:rPr>
            </w:pPr>
            <w:r w:rsidRPr="00E818C8">
              <w:rPr>
                <w:szCs w:val="24"/>
              </w:rPr>
              <w:t>2</w:t>
            </w: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2FC1417" w14:textId="77777777" w:rsidR="00F547C2" w:rsidRPr="00E818C8" w:rsidRDefault="00F547C2" w:rsidP="00481F0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О необходимости перенести закупку в архив</w:t>
            </w:r>
          </w:p>
        </w:tc>
        <w:tc>
          <w:tcPr>
            <w:tcW w:w="1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B9B9464" w14:textId="77777777" w:rsidR="00F547C2" w:rsidRPr="00E818C8" w:rsidRDefault="00F547C2" w:rsidP="00481F0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Куратора закупки, если куратора нет «Закупки_модераторы» области закупок, где создана закупка</w:t>
            </w:r>
          </w:p>
        </w:tc>
        <w:tc>
          <w:tcPr>
            <w:tcW w:w="1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A989899" w14:textId="77777777" w:rsidR="00F547C2" w:rsidRPr="00E818C8" w:rsidRDefault="00F547C2" w:rsidP="00481F08">
            <w:pPr>
              <w:spacing w:after="0" w:line="240" w:lineRule="auto"/>
              <w:ind w:firstLine="0"/>
              <w:jc w:val="left"/>
              <w:rPr>
                <w:i/>
                <w:szCs w:val="24"/>
              </w:rPr>
            </w:pPr>
            <w:r w:rsidRPr="00E818C8">
              <w:rPr>
                <w:szCs w:val="24"/>
              </w:rPr>
              <w:t>Заявка на закупку помечена на удаление</w:t>
            </w:r>
          </w:p>
        </w:tc>
      </w:tr>
      <w:tr w:rsidR="00F547C2" w:rsidRPr="00E818C8" w14:paraId="75A04333" w14:textId="77777777" w:rsidTr="003A3B11"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2C5A7EF" w14:textId="77777777" w:rsidR="00F547C2" w:rsidRPr="00E818C8" w:rsidRDefault="00F547C2" w:rsidP="00F547C2">
            <w:pPr>
              <w:spacing w:after="0" w:line="240" w:lineRule="auto"/>
              <w:ind w:firstLine="0"/>
              <w:rPr>
                <w:szCs w:val="24"/>
              </w:rPr>
            </w:pPr>
            <w:r w:rsidRPr="00E818C8">
              <w:rPr>
                <w:szCs w:val="24"/>
              </w:rPr>
              <w:t>3</w:t>
            </w: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3C8422F" w14:textId="77777777" w:rsidR="00F547C2" w:rsidRPr="00E818C8" w:rsidRDefault="00F547C2" w:rsidP="00481F0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О необходимости перенести закупку в архив</w:t>
            </w:r>
          </w:p>
        </w:tc>
        <w:tc>
          <w:tcPr>
            <w:tcW w:w="1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49FCE0F" w14:textId="77777777" w:rsidR="00F547C2" w:rsidRPr="00E818C8" w:rsidRDefault="00F547C2" w:rsidP="00481F0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Куратора закупки, если куратора нет «Закупки_модераторы» области закупок, где создана закупка</w:t>
            </w:r>
          </w:p>
        </w:tc>
        <w:tc>
          <w:tcPr>
            <w:tcW w:w="1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1B0C5C8" w14:textId="77777777" w:rsidR="00F547C2" w:rsidRPr="00E818C8" w:rsidRDefault="00F547C2" w:rsidP="00481F0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Если единственный действующий лот в заявке помечен на удаление</w:t>
            </w:r>
          </w:p>
        </w:tc>
      </w:tr>
      <w:tr w:rsidR="00F547C2" w:rsidRPr="00E818C8" w14:paraId="7B94DF26" w14:textId="77777777" w:rsidTr="003A3B11"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03EE88D" w14:textId="77777777" w:rsidR="00F547C2" w:rsidRPr="00E818C8" w:rsidRDefault="00F547C2" w:rsidP="00F547C2">
            <w:pPr>
              <w:spacing w:after="0" w:line="240" w:lineRule="auto"/>
              <w:ind w:firstLine="0"/>
              <w:rPr>
                <w:szCs w:val="24"/>
              </w:rPr>
            </w:pPr>
            <w:r w:rsidRPr="00E818C8">
              <w:rPr>
                <w:szCs w:val="24"/>
              </w:rPr>
              <w:t>4</w:t>
            </w: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86C3EB8" w14:textId="77777777" w:rsidR="00F547C2" w:rsidRPr="00E818C8" w:rsidRDefault="00F547C2" w:rsidP="00481F08">
            <w:pPr>
              <w:spacing w:after="0" w:line="240" w:lineRule="auto"/>
              <w:ind w:firstLine="0"/>
              <w:jc w:val="left"/>
              <w:rPr>
                <w:strike/>
                <w:szCs w:val="24"/>
              </w:rPr>
            </w:pPr>
            <w:r w:rsidRPr="00E818C8">
              <w:rPr>
                <w:szCs w:val="24"/>
              </w:rPr>
              <w:t>О создании закупки на основании карточки закупки и необходимости указать куратора</w:t>
            </w:r>
          </w:p>
        </w:tc>
        <w:tc>
          <w:tcPr>
            <w:tcW w:w="1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AED5FC" w14:textId="77777777" w:rsidR="00F547C2" w:rsidRPr="00E818C8" w:rsidRDefault="00F547C2" w:rsidP="00481F08">
            <w:pPr>
              <w:spacing w:after="0" w:line="240" w:lineRule="auto"/>
              <w:ind w:firstLine="0"/>
              <w:jc w:val="left"/>
              <w:rPr>
                <w:strike/>
                <w:szCs w:val="24"/>
              </w:rPr>
            </w:pPr>
            <w:r w:rsidRPr="00E818C8">
              <w:rPr>
                <w:szCs w:val="24"/>
              </w:rPr>
              <w:t>Группа «Закупки_Сотрудники» области закупок, где создана закупка</w:t>
            </w:r>
          </w:p>
        </w:tc>
        <w:tc>
          <w:tcPr>
            <w:tcW w:w="1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D5406C7" w14:textId="77777777" w:rsidR="00F547C2" w:rsidRPr="00E818C8" w:rsidRDefault="00F547C2" w:rsidP="00481F08">
            <w:pPr>
              <w:spacing w:after="0" w:line="240" w:lineRule="auto"/>
              <w:ind w:firstLine="0"/>
              <w:jc w:val="left"/>
              <w:rPr>
                <w:strike/>
                <w:szCs w:val="24"/>
              </w:rPr>
            </w:pPr>
            <w:r w:rsidRPr="00E818C8">
              <w:rPr>
                <w:szCs w:val="24"/>
              </w:rPr>
              <w:t>В области закупки создана закупка на основании карточки закупки</w:t>
            </w:r>
          </w:p>
        </w:tc>
      </w:tr>
      <w:tr w:rsidR="00F547C2" w:rsidRPr="00E818C8" w14:paraId="7186B16A" w14:textId="77777777" w:rsidTr="003A3B11"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941B35C" w14:textId="77777777" w:rsidR="00F547C2" w:rsidRPr="00E818C8" w:rsidRDefault="00F547C2" w:rsidP="00F547C2">
            <w:pPr>
              <w:spacing w:after="0" w:line="240" w:lineRule="auto"/>
              <w:ind w:firstLine="0"/>
              <w:rPr>
                <w:szCs w:val="24"/>
              </w:rPr>
            </w:pPr>
            <w:r w:rsidRPr="00E818C8">
              <w:rPr>
                <w:szCs w:val="24"/>
              </w:rPr>
              <w:t>5</w:t>
            </w: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88AA252" w14:textId="77777777" w:rsidR="00F547C2" w:rsidRPr="00E818C8" w:rsidRDefault="00F547C2" w:rsidP="00481F0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О создании закупки (повторно) и необходимости указать куратора</w:t>
            </w:r>
          </w:p>
        </w:tc>
        <w:tc>
          <w:tcPr>
            <w:tcW w:w="1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981EBB8" w14:textId="4E5B5C87" w:rsidR="00F547C2" w:rsidRPr="00E818C8" w:rsidRDefault="00F547C2" w:rsidP="00481F08">
            <w:pPr>
              <w:spacing w:after="0" w:line="240" w:lineRule="auto"/>
              <w:ind w:firstLine="0"/>
              <w:jc w:val="left"/>
              <w:rPr>
                <w:color w:val="FF0000"/>
                <w:szCs w:val="24"/>
              </w:rPr>
            </w:pPr>
            <w:r w:rsidRPr="00E818C8">
              <w:rPr>
                <w:szCs w:val="24"/>
              </w:rPr>
              <w:t>Группа «Закупки_Сотрудники» области закупок, где создана закупка</w:t>
            </w:r>
          </w:p>
        </w:tc>
        <w:tc>
          <w:tcPr>
            <w:tcW w:w="1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83CDA12" w14:textId="77777777" w:rsidR="00F547C2" w:rsidRPr="00E818C8" w:rsidRDefault="00F547C2" w:rsidP="00481F0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Если в карточке закупки создан лот с субномером, содержащим признак повторного проведения закупки (П1, П2 и пр.)</w:t>
            </w:r>
          </w:p>
        </w:tc>
      </w:tr>
      <w:tr w:rsidR="00F547C2" w:rsidRPr="00E818C8" w14:paraId="08088A33" w14:textId="77777777" w:rsidTr="003A3B11"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7511748" w14:textId="77777777" w:rsidR="00F547C2" w:rsidRPr="00E818C8" w:rsidRDefault="00F547C2" w:rsidP="00F547C2">
            <w:pPr>
              <w:spacing w:after="0" w:line="240" w:lineRule="auto"/>
              <w:ind w:firstLine="0"/>
              <w:rPr>
                <w:szCs w:val="24"/>
              </w:rPr>
            </w:pPr>
            <w:r w:rsidRPr="00E818C8">
              <w:rPr>
                <w:szCs w:val="24"/>
              </w:rPr>
              <w:t>6</w:t>
            </w: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CF71506" w14:textId="77777777" w:rsidR="00F547C2" w:rsidRPr="00E818C8" w:rsidRDefault="00F547C2" w:rsidP="00481F0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О необходимости перенести закупку в архив</w:t>
            </w:r>
          </w:p>
        </w:tc>
        <w:tc>
          <w:tcPr>
            <w:tcW w:w="1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DEE684A" w14:textId="77777777" w:rsidR="00F547C2" w:rsidRPr="00E818C8" w:rsidRDefault="00F547C2" w:rsidP="00481F08">
            <w:pPr>
              <w:spacing w:after="0" w:line="240" w:lineRule="auto"/>
              <w:ind w:firstLine="0"/>
              <w:jc w:val="left"/>
              <w:rPr>
                <w:color w:val="FF0000"/>
                <w:szCs w:val="24"/>
              </w:rPr>
            </w:pPr>
            <w:r w:rsidRPr="00E818C8">
              <w:rPr>
                <w:szCs w:val="24"/>
              </w:rPr>
              <w:t>Куратора закупки, если куратора «Закупки_модераторы» области закупок, где создана закупка</w:t>
            </w:r>
          </w:p>
        </w:tc>
        <w:tc>
          <w:tcPr>
            <w:tcW w:w="1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E23A1F2" w14:textId="77777777" w:rsidR="00F547C2" w:rsidRPr="00E818C8" w:rsidRDefault="00F547C2" w:rsidP="00481F0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Карточка закупки помечена на удаление.</w:t>
            </w:r>
          </w:p>
        </w:tc>
      </w:tr>
      <w:tr w:rsidR="00F547C2" w:rsidRPr="00E818C8" w14:paraId="4EDF3382" w14:textId="77777777" w:rsidTr="003A3B11"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AAA6C5E" w14:textId="77777777" w:rsidR="00F547C2" w:rsidRPr="00E818C8" w:rsidRDefault="00F547C2" w:rsidP="00F547C2">
            <w:pPr>
              <w:spacing w:after="0" w:line="240" w:lineRule="auto"/>
              <w:ind w:firstLine="0"/>
              <w:rPr>
                <w:szCs w:val="24"/>
              </w:rPr>
            </w:pPr>
            <w:r w:rsidRPr="00E818C8">
              <w:rPr>
                <w:szCs w:val="24"/>
              </w:rPr>
              <w:t>7</w:t>
            </w: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70C2194" w14:textId="77777777" w:rsidR="00F547C2" w:rsidRPr="00E818C8" w:rsidRDefault="00F547C2" w:rsidP="00481F0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О необходимости ознакомиться с документами по закупке</w:t>
            </w:r>
          </w:p>
        </w:tc>
        <w:tc>
          <w:tcPr>
            <w:tcW w:w="1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770CC8E" w14:textId="77777777" w:rsidR="00F547C2" w:rsidRPr="00E818C8" w:rsidRDefault="00F547C2" w:rsidP="00481F0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Члены группы «Закупочная комиссия» конкретной закупки</w:t>
            </w:r>
          </w:p>
        </w:tc>
        <w:tc>
          <w:tcPr>
            <w:tcW w:w="1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D6460B7" w14:textId="77777777" w:rsidR="00F547C2" w:rsidRPr="00E818C8" w:rsidRDefault="00F547C2" w:rsidP="00481F0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Инициации отправки уведомления</w:t>
            </w:r>
          </w:p>
        </w:tc>
      </w:tr>
    </w:tbl>
    <w:p w14:paraId="0EA91740" w14:textId="2D0237E0" w:rsidR="00931CBF" w:rsidRDefault="00931CBF" w:rsidP="00E11673">
      <w:pPr>
        <w:spacing w:after="0" w:line="240" w:lineRule="auto"/>
        <w:ind w:firstLine="567"/>
      </w:pPr>
    </w:p>
    <w:p w14:paraId="7F15BD54" w14:textId="4B0C952F" w:rsidR="004C106D" w:rsidRPr="00EA18F6" w:rsidRDefault="004C106D" w:rsidP="004C106D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Поиск</w:t>
      </w:r>
    </w:p>
    <w:p w14:paraId="7AEF4F4B" w14:textId="30CDA002" w:rsidR="004C106D" w:rsidRPr="004C106D" w:rsidRDefault="004C106D" w:rsidP="004C106D">
      <w:pPr>
        <w:spacing w:after="0" w:line="240" w:lineRule="auto"/>
      </w:pPr>
      <w:r w:rsidRPr="004C106D">
        <w:t>Страница поиска информации о закупках содержит:</w:t>
      </w:r>
    </w:p>
    <w:p w14:paraId="49C1E68F" w14:textId="77777777" w:rsidR="004C106D" w:rsidRPr="004C106D" w:rsidRDefault="004C106D" w:rsidP="0087712D">
      <w:pPr>
        <w:numPr>
          <w:ilvl w:val="1"/>
          <w:numId w:val="38"/>
        </w:numPr>
        <w:spacing w:after="0" w:line="240" w:lineRule="auto"/>
        <w:contextualSpacing/>
      </w:pPr>
      <w:r w:rsidRPr="004C106D">
        <w:t>Универсальную строку поиска;</w:t>
      </w:r>
    </w:p>
    <w:p w14:paraId="2EB6CE99" w14:textId="77777777" w:rsidR="004C106D" w:rsidRPr="004C106D" w:rsidRDefault="004C106D" w:rsidP="0087712D">
      <w:pPr>
        <w:numPr>
          <w:ilvl w:val="1"/>
          <w:numId w:val="38"/>
        </w:numPr>
        <w:spacing w:after="0" w:line="240" w:lineRule="auto"/>
        <w:contextualSpacing/>
      </w:pPr>
      <w:r w:rsidRPr="004C106D">
        <w:t>Панель уточняющих параметров;</w:t>
      </w:r>
    </w:p>
    <w:p w14:paraId="36208479" w14:textId="77777777" w:rsidR="004C106D" w:rsidRPr="004C106D" w:rsidRDefault="004C106D" w:rsidP="0087712D">
      <w:pPr>
        <w:numPr>
          <w:ilvl w:val="1"/>
          <w:numId w:val="38"/>
        </w:numPr>
        <w:spacing w:after="0" w:line="240" w:lineRule="auto"/>
        <w:contextualSpacing/>
      </w:pPr>
      <w:r w:rsidRPr="004C106D">
        <w:t>Область отображения результатов поиска.</w:t>
      </w:r>
    </w:p>
    <w:p w14:paraId="1886D4F9" w14:textId="77777777" w:rsidR="004C106D" w:rsidRPr="004C106D" w:rsidRDefault="004C106D" w:rsidP="004C106D">
      <w:pPr>
        <w:spacing w:after="0" w:line="240" w:lineRule="auto"/>
      </w:pPr>
      <w:r w:rsidRPr="004C106D">
        <w:t>Поиск информации о закупках осуществляется по:</w:t>
      </w:r>
    </w:p>
    <w:p w14:paraId="07A52515" w14:textId="77777777" w:rsidR="004C106D" w:rsidRPr="004C106D" w:rsidRDefault="004C106D" w:rsidP="0087712D">
      <w:pPr>
        <w:numPr>
          <w:ilvl w:val="1"/>
          <w:numId w:val="38"/>
        </w:numPr>
        <w:spacing w:after="0" w:line="240" w:lineRule="auto"/>
        <w:contextualSpacing/>
      </w:pPr>
      <w:r w:rsidRPr="004C106D">
        <w:t>Областям закупок;</w:t>
      </w:r>
    </w:p>
    <w:p w14:paraId="658C5B30" w14:textId="77777777" w:rsidR="004C106D" w:rsidRPr="004C106D" w:rsidRDefault="004C106D" w:rsidP="0087712D">
      <w:pPr>
        <w:numPr>
          <w:ilvl w:val="1"/>
          <w:numId w:val="38"/>
        </w:numPr>
        <w:spacing w:after="0" w:line="240" w:lineRule="auto"/>
        <w:contextualSpacing/>
      </w:pPr>
      <w:r w:rsidRPr="004C106D">
        <w:lastRenderedPageBreak/>
        <w:t>Стороннему ресурсу, куда осуществляется архивирование завершенных закупок (поиск только по названию закупок).</w:t>
      </w:r>
    </w:p>
    <w:p w14:paraId="179F8563" w14:textId="77777777" w:rsidR="004C106D" w:rsidRPr="004C106D" w:rsidRDefault="004C106D" w:rsidP="004C106D">
      <w:pPr>
        <w:spacing w:after="0" w:line="240" w:lineRule="auto"/>
      </w:pPr>
      <w:r w:rsidRPr="004C106D">
        <w:t>При вводе поискового запроса в универсальную строку поиска, в области отображения результатов поиска отображается информация о закупках, удовлетворяющих запросу.</w:t>
      </w:r>
    </w:p>
    <w:p w14:paraId="5DCCE0CF" w14:textId="77777777" w:rsidR="004C106D" w:rsidRPr="004C106D" w:rsidRDefault="004C106D" w:rsidP="004C106D">
      <w:pPr>
        <w:tabs>
          <w:tab w:val="left" w:pos="982"/>
        </w:tabs>
        <w:spacing w:after="0" w:line="240" w:lineRule="auto"/>
        <w:ind w:firstLine="708"/>
      </w:pPr>
      <w:r w:rsidRPr="004C106D">
        <w:t>По каждой закупке выводится информация (по закупкам, расположенным на стороннем сетевом ресурсе только «Название папки»):</w:t>
      </w:r>
    </w:p>
    <w:p w14:paraId="17D947BC" w14:textId="77777777" w:rsidR="004C106D" w:rsidRPr="004C106D" w:rsidRDefault="004C106D" w:rsidP="0087712D">
      <w:pPr>
        <w:numPr>
          <w:ilvl w:val="1"/>
          <w:numId w:val="38"/>
        </w:numPr>
        <w:spacing w:after="0" w:line="240" w:lineRule="auto"/>
        <w:contextualSpacing/>
      </w:pPr>
      <w:r w:rsidRPr="004C106D">
        <w:t>Название (ссылка для перехода в «Закупку»);</w:t>
      </w:r>
    </w:p>
    <w:p w14:paraId="05A1A54F" w14:textId="4A723CB5" w:rsidR="004C106D" w:rsidRPr="004C106D" w:rsidRDefault="004C106D" w:rsidP="0087712D">
      <w:pPr>
        <w:numPr>
          <w:ilvl w:val="1"/>
          <w:numId w:val="38"/>
        </w:numPr>
        <w:spacing w:after="0" w:line="240" w:lineRule="auto"/>
        <w:contextualSpacing/>
      </w:pPr>
      <w:r w:rsidRPr="004C106D">
        <w:t>Наименование закупки</w:t>
      </w:r>
      <w:r>
        <w:t>.</w:t>
      </w:r>
    </w:p>
    <w:p w14:paraId="254F690B" w14:textId="77777777" w:rsidR="004C106D" w:rsidRPr="004C106D" w:rsidRDefault="004C106D" w:rsidP="004C106D">
      <w:pPr>
        <w:spacing w:after="0" w:line="240" w:lineRule="auto"/>
      </w:pPr>
      <w:r w:rsidRPr="004C106D">
        <w:t>Панель уточняющих параметров содержит перечень атрибутов найденных закупок. При выборе значения, в области отображения результатов поиска отображается информация о закупках, имеющих выбранное значение атрибута.</w:t>
      </w:r>
    </w:p>
    <w:p w14:paraId="40578165" w14:textId="53FCABD9" w:rsidR="00631AC5" w:rsidRPr="00EC5358" w:rsidRDefault="00631AC5" w:rsidP="004C106D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128" w:name="_Toc465336153"/>
      <w:r w:rsidRPr="00EC5358">
        <w:rPr>
          <w:sz w:val="24"/>
          <w:szCs w:val="24"/>
        </w:rPr>
        <w:t xml:space="preserve">Бронирование зала </w:t>
      </w:r>
      <w:r w:rsidR="00D169F3">
        <w:rPr>
          <w:sz w:val="24"/>
          <w:szCs w:val="24"/>
        </w:rPr>
        <w:t xml:space="preserve">селекторных </w:t>
      </w:r>
      <w:r w:rsidRPr="00EC5358">
        <w:rPr>
          <w:sz w:val="24"/>
          <w:szCs w:val="24"/>
        </w:rPr>
        <w:t>совещаний</w:t>
      </w:r>
      <w:bookmarkEnd w:id="128"/>
    </w:p>
    <w:p w14:paraId="780BC898" w14:textId="77777777" w:rsidR="00631AC5" w:rsidRPr="00702F35" w:rsidRDefault="00631AC5" w:rsidP="00867C8B">
      <w:pPr>
        <w:spacing w:after="0" w:line="240" w:lineRule="auto"/>
        <w:ind w:firstLine="567"/>
      </w:pPr>
      <w:r w:rsidRPr="00702F35">
        <w:t xml:space="preserve">Решение </w:t>
      </w:r>
      <w:r w:rsidRPr="00867C8B">
        <w:rPr>
          <w:szCs w:val="28"/>
          <w:lang w:eastAsia="ru-RU"/>
        </w:rPr>
        <w:t>реализовано</w:t>
      </w:r>
      <w:r w:rsidRPr="00702F35">
        <w:t xml:space="preserve"> путем использования списка типа </w:t>
      </w:r>
      <w:r>
        <w:t>«К</w:t>
      </w:r>
      <w:r w:rsidRPr="00702F35">
        <w:t>алендарь</w:t>
      </w:r>
      <w:r>
        <w:t>»</w:t>
      </w:r>
      <w:r w:rsidRPr="00702F35">
        <w:t>. Указанный список является хранилищем всех заявок на бронирование.</w:t>
      </w:r>
    </w:p>
    <w:p w14:paraId="771B654D" w14:textId="77777777" w:rsidR="00631AC5" w:rsidRPr="0045008E" w:rsidRDefault="00631AC5" w:rsidP="00867C8B">
      <w:pPr>
        <w:spacing w:after="0" w:line="240" w:lineRule="auto"/>
        <w:ind w:firstLine="567"/>
      </w:pPr>
      <w:r w:rsidRPr="0045008E">
        <w:t xml:space="preserve">Решение </w:t>
      </w:r>
      <w:r w:rsidRPr="00867C8B">
        <w:rPr>
          <w:szCs w:val="28"/>
          <w:lang w:eastAsia="ru-RU"/>
        </w:rPr>
        <w:t>разворачивает</w:t>
      </w:r>
      <w:r w:rsidRPr="0045008E">
        <w:t xml:space="preserve"> следующие компоненты на сайте:</w:t>
      </w:r>
    </w:p>
    <w:p w14:paraId="710A455D" w14:textId="77777777" w:rsidR="00631AC5" w:rsidRPr="0045008E" w:rsidRDefault="00631AC5" w:rsidP="00BB57CA">
      <w:pPr>
        <w:pStyle w:val="ac"/>
        <w:numPr>
          <w:ilvl w:val="0"/>
          <w:numId w:val="29"/>
        </w:numPr>
        <w:spacing w:line="240" w:lineRule="auto"/>
        <w:ind w:left="851" w:hanging="284"/>
        <w:rPr>
          <w:i/>
          <w:szCs w:val="24"/>
          <w:lang w:val="en-US"/>
        </w:rPr>
      </w:pPr>
      <w:r w:rsidRPr="0045008E">
        <w:rPr>
          <w:szCs w:val="24"/>
        </w:rPr>
        <w:t>Список</w:t>
      </w:r>
      <w:r w:rsidRPr="0045008E">
        <w:rPr>
          <w:i/>
          <w:color w:val="000000" w:themeColor="text1"/>
          <w:szCs w:val="24"/>
          <w:lang w:val="en-US"/>
        </w:rPr>
        <w:t xml:space="preserve">: /Lists/ </w:t>
      </w:r>
      <w:r w:rsidRPr="0045008E">
        <w:rPr>
          <w:i/>
          <w:color w:val="000000" w:themeColor="text1"/>
          <w:szCs w:val="24"/>
          <w:highlight w:val="white"/>
          <w:lang w:val="en-US" w:eastAsia="ru-RU"/>
        </w:rPr>
        <w:t>ReservationRoom</w:t>
      </w:r>
      <w:r w:rsidRPr="0045008E">
        <w:rPr>
          <w:i/>
          <w:color w:val="000000" w:themeColor="text1"/>
          <w:szCs w:val="24"/>
          <w:lang w:val="en-US"/>
        </w:rPr>
        <w:t xml:space="preserve"> </w:t>
      </w:r>
      <w:r w:rsidRPr="0045008E">
        <w:rPr>
          <w:i/>
          <w:szCs w:val="24"/>
          <w:lang w:val="en-US"/>
        </w:rPr>
        <w:t>(</w:t>
      </w:r>
      <w:r w:rsidRPr="0045008E">
        <w:rPr>
          <w:i/>
          <w:szCs w:val="24"/>
        </w:rPr>
        <w:t>Список</w:t>
      </w:r>
      <w:r w:rsidRPr="0045008E">
        <w:rPr>
          <w:i/>
          <w:szCs w:val="24"/>
          <w:lang w:val="en-US"/>
        </w:rPr>
        <w:t xml:space="preserve"> </w:t>
      </w:r>
      <w:r w:rsidRPr="0045008E">
        <w:rPr>
          <w:i/>
          <w:szCs w:val="24"/>
        </w:rPr>
        <w:t>заявок</w:t>
      </w:r>
      <w:r w:rsidRPr="0045008E">
        <w:rPr>
          <w:i/>
          <w:szCs w:val="24"/>
          <w:lang w:val="en-US"/>
        </w:rPr>
        <w:t>);</w:t>
      </w:r>
    </w:p>
    <w:p w14:paraId="3213ED82" w14:textId="77777777" w:rsidR="00631AC5" w:rsidRPr="0045008E" w:rsidRDefault="00631AC5" w:rsidP="00BB57CA">
      <w:pPr>
        <w:pStyle w:val="ac"/>
        <w:numPr>
          <w:ilvl w:val="0"/>
          <w:numId w:val="29"/>
        </w:numPr>
        <w:spacing w:line="240" w:lineRule="auto"/>
        <w:ind w:left="851" w:hanging="284"/>
        <w:rPr>
          <w:i/>
          <w:szCs w:val="24"/>
          <w:lang w:val="en-US"/>
        </w:rPr>
      </w:pPr>
      <w:r w:rsidRPr="0045008E">
        <w:rPr>
          <w:szCs w:val="24"/>
        </w:rPr>
        <w:t>Список</w:t>
      </w:r>
      <w:r w:rsidRPr="0045008E">
        <w:rPr>
          <w:i/>
          <w:color w:val="000000" w:themeColor="text1"/>
          <w:szCs w:val="24"/>
          <w:lang w:val="en-US"/>
        </w:rPr>
        <w:t>:</w:t>
      </w:r>
      <w:r w:rsidRPr="0045008E">
        <w:rPr>
          <w:color w:val="000000" w:themeColor="text1"/>
          <w:szCs w:val="24"/>
          <w:lang w:val="en-US"/>
        </w:rPr>
        <w:t xml:space="preserve"> </w:t>
      </w:r>
      <w:r w:rsidRPr="0045008E">
        <w:rPr>
          <w:i/>
          <w:color w:val="000000" w:themeColor="text1"/>
          <w:szCs w:val="24"/>
          <w:lang w:val="en-US"/>
        </w:rPr>
        <w:t xml:space="preserve">/Lists/ </w:t>
      </w:r>
      <w:r w:rsidRPr="0045008E">
        <w:rPr>
          <w:i/>
          <w:color w:val="000000" w:themeColor="text1"/>
          <w:szCs w:val="24"/>
          <w:highlight w:val="white"/>
          <w:lang w:val="en-US" w:eastAsia="ru-RU"/>
        </w:rPr>
        <w:t>WorkflowTaskReservationRoom</w:t>
      </w:r>
      <w:r w:rsidRPr="0045008E">
        <w:rPr>
          <w:i/>
          <w:color w:val="000000" w:themeColor="text1"/>
          <w:szCs w:val="24"/>
          <w:lang w:val="en-US"/>
        </w:rPr>
        <w:t xml:space="preserve"> </w:t>
      </w:r>
      <w:r w:rsidRPr="0045008E">
        <w:rPr>
          <w:i/>
          <w:szCs w:val="24"/>
          <w:lang w:val="en-US"/>
        </w:rPr>
        <w:t>(</w:t>
      </w:r>
      <w:r w:rsidRPr="0045008E">
        <w:rPr>
          <w:i/>
          <w:szCs w:val="24"/>
        </w:rPr>
        <w:t>Список</w:t>
      </w:r>
      <w:r w:rsidRPr="0045008E">
        <w:rPr>
          <w:i/>
          <w:szCs w:val="24"/>
          <w:lang w:val="en-US"/>
        </w:rPr>
        <w:t xml:space="preserve"> </w:t>
      </w:r>
      <w:r w:rsidRPr="0045008E">
        <w:rPr>
          <w:i/>
          <w:szCs w:val="24"/>
        </w:rPr>
        <w:t>задач</w:t>
      </w:r>
      <w:r w:rsidRPr="0045008E">
        <w:rPr>
          <w:i/>
          <w:szCs w:val="24"/>
          <w:lang w:val="en-US"/>
        </w:rPr>
        <w:t xml:space="preserve"> </w:t>
      </w:r>
      <w:r w:rsidRPr="0045008E">
        <w:rPr>
          <w:i/>
          <w:szCs w:val="24"/>
        </w:rPr>
        <w:t>заявок</w:t>
      </w:r>
      <w:r w:rsidRPr="0045008E">
        <w:rPr>
          <w:i/>
          <w:szCs w:val="24"/>
          <w:lang w:val="en-US"/>
        </w:rPr>
        <w:t>);</w:t>
      </w:r>
    </w:p>
    <w:p w14:paraId="418B5D48" w14:textId="77777777" w:rsidR="00631AC5" w:rsidRPr="0045008E" w:rsidRDefault="00631AC5" w:rsidP="00BB57CA">
      <w:pPr>
        <w:pStyle w:val="ac"/>
        <w:numPr>
          <w:ilvl w:val="0"/>
          <w:numId w:val="29"/>
        </w:numPr>
        <w:spacing w:line="240" w:lineRule="auto"/>
        <w:ind w:left="851" w:hanging="284"/>
        <w:rPr>
          <w:i/>
          <w:szCs w:val="24"/>
          <w:lang w:val="en-US"/>
        </w:rPr>
      </w:pPr>
      <w:r w:rsidRPr="0045008E">
        <w:rPr>
          <w:szCs w:val="24"/>
        </w:rPr>
        <w:t>Рабочий процесс BookingReservationRoom2013;</w:t>
      </w:r>
    </w:p>
    <w:p w14:paraId="1A8670D2" w14:textId="77777777" w:rsidR="00631AC5" w:rsidRPr="0045008E" w:rsidRDefault="00631AC5" w:rsidP="00BB57CA">
      <w:pPr>
        <w:pStyle w:val="ac"/>
        <w:numPr>
          <w:ilvl w:val="0"/>
          <w:numId w:val="29"/>
        </w:numPr>
        <w:spacing w:line="240" w:lineRule="auto"/>
        <w:ind w:left="851" w:hanging="284"/>
        <w:rPr>
          <w:i/>
          <w:szCs w:val="24"/>
        </w:rPr>
      </w:pPr>
      <w:r w:rsidRPr="0045008E">
        <w:rPr>
          <w:szCs w:val="24"/>
        </w:rPr>
        <w:t xml:space="preserve">Кнопки в </w:t>
      </w:r>
      <w:r>
        <w:t>верхней панели меню</w:t>
      </w:r>
      <w:r w:rsidRPr="0045008E">
        <w:rPr>
          <w:szCs w:val="24"/>
        </w:rPr>
        <w:t>: «Начать согласование», «Отменить согласование», «Перенос брони»;</w:t>
      </w:r>
    </w:p>
    <w:p w14:paraId="32A2DDB7" w14:textId="77777777" w:rsidR="00631AC5" w:rsidRPr="0045008E" w:rsidRDefault="00631AC5" w:rsidP="00BB57CA">
      <w:pPr>
        <w:pStyle w:val="ac"/>
        <w:numPr>
          <w:ilvl w:val="0"/>
          <w:numId w:val="29"/>
        </w:numPr>
        <w:spacing w:line="240" w:lineRule="auto"/>
        <w:ind w:left="851" w:hanging="284"/>
        <w:rPr>
          <w:i/>
          <w:szCs w:val="24"/>
        </w:rPr>
      </w:pPr>
      <w:r w:rsidRPr="0045008E">
        <w:rPr>
          <w:szCs w:val="24"/>
        </w:rPr>
        <w:t>Ресивер EventReservationRoom (для отслеживания изменения);</w:t>
      </w:r>
    </w:p>
    <w:p w14:paraId="2D207C84" w14:textId="77777777" w:rsidR="00631AC5" w:rsidRDefault="00631AC5" w:rsidP="00BB57CA">
      <w:pPr>
        <w:pStyle w:val="ac"/>
        <w:numPr>
          <w:ilvl w:val="0"/>
          <w:numId w:val="29"/>
        </w:numPr>
        <w:spacing w:line="240" w:lineRule="auto"/>
        <w:ind w:left="851" w:hanging="284"/>
        <w:rPr>
          <w:i/>
          <w:szCs w:val="24"/>
        </w:rPr>
      </w:pPr>
      <w:r w:rsidRPr="0045008E">
        <w:rPr>
          <w:szCs w:val="24"/>
        </w:rPr>
        <w:t xml:space="preserve">Группы пользователей: </w:t>
      </w:r>
      <w:r w:rsidRPr="0045008E">
        <w:rPr>
          <w:i/>
          <w:szCs w:val="24"/>
        </w:rPr>
        <w:t>«</w:t>
      </w:r>
      <w:r w:rsidRPr="0045008E">
        <w:rPr>
          <w:i/>
          <w:color w:val="000000" w:themeColor="text1"/>
          <w:szCs w:val="24"/>
          <w:highlight w:val="white"/>
          <w:lang w:eastAsia="ru-RU"/>
        </w:rPr>
        <w:t>Модераторы бронирования зала селекторных совещаний</w:t>
      </w:r>
      <w:r w:rsidRPr="0045008E">
        <w:rPr>
          <w:i/>
          <w:szCs w:val="24"/>
        </w:rPr>
        <w:t>».</w:t>
      </w:r>
    </w:p>
    <w:p w14:paraId="32E21B17" w14:textId="54E7714E" w:rsidR="007B21F0" w:rsidRDefault="007B21F0" w:rsidP="007B21F0">
      <w:pPr>
        <w:spacing w:after="0" w:line="240" w:lineRule="auto"/>
      </w:pPr>
    </w:p>
    <w:p w14:paraId="6230153B" w14:textId="77777777" w:rsidR="00784743" w:rsidRPr="00DE693B" w:rsidRDefault="00784743" w:rsidP="00784743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 w:rsidRPr="00DE693B">
        <w:rPr>
          <w:sz w:val="24"/>
          <w:szCs w:val="24"/>
        </w:rPr>
        <w:t>Распределение ролей пользователей</w:t>
      </w:r>
    </w:p>
    <w:p w14:paraId="57D3167C" w14:textId="12A7B64D" w:rsidR="00784743" w:rsidRPr="00EC4D15" w:rsidRDefault="00784743" w:rsidP="00784743">
      <w:pPr>
        <w:spacing w:after="0" w:line="240" w:lineRule="auto"/>
        <w:ind w:firstLine="567"/>
        <w:rPr>
          <w:rFonts w:eastAsia="Times New Roman"/>
          <w:szCs w:val="28"/>
          <w:lang w:eastAsia="ru-RU"/>
        </w:rPr>
      </w:pPr>
      <w:r w:rsidRPr="00EC4D15">
        <w:rPr>
          <w:rFonts w:eastAsia="Times New Roman"/>
          <w:szCs w:val="28"/>
          <w:lang w:eastAsia="ru-RU"/>
        </w:rPr>
        <w:t>В рамках раздела «Бронирование зала совещаний» действует следующая матрица ролей (см.</w:t>
      </w:r>
      <w:r w:rsidR="005C0D58">
        <w:rPr>
          <w:rFonts w:eastAsia="Times New Roman"/>
          <w:szCs w:val="28"/>
          <w:lang w:eastAsia="ru-RU"/>
        </w:rPr>
        <w:t xml:space="preserve"> </w:t>
      </w:r>
      <w:r w:rsidR="005C0D58">
        <w:rPr>
          <w:rFonts w:eastAsia="Times New Roman"/>
          <w:szCs w:val="28"/>
          <w:lang w:eastAsia="ru-RU"/>
        </w:rPr>
        <w:fldChar w:fldCharType="begin"/>
      </w:r>
      <w:r w:rsidR="005C0D58">
        <w:rPr>
          <w:rFonts w:eastAsia="Times New Roman"/>
          <w:szCs w:val="28"/>
          <w:lang w:eastAsia="ru-RU"/>
        </w:rPr>
        <w:instrText xml:space="preserve"> REF _Ref463019089 \h  \* MERGEFORMAT </w:instrText>
      </w:r>
      <w:r w:rsidR="005C0D58">
        <w:rPr>
          <w:rFonts w:eastAsia="Times New Roman"/>
          <w:szCs w:val="28"/>
          <w:lang w:eastAsia="ru-RU"/>
        </w:rPr>
      </w:r>
      <w:r w:rsidR="005C0D58">
        <w:rPr>
          <w:rFonts w:eastAsia="Times New Roman"/>
          <w:szCs w:val="28"/>
          <w:lang w:eastAsia="ru-RU"/>
        </w:rPr>
        <w:fldChar w:fldCharType="separate"/>
      </w:r>
      <w:r w:rsidR="00E22EDC" w:rsidRPr="00E22EDC">
        <w:rPr>
          <w:rFonts w:eastAsia="Times New Roman"/>
          <w:szCs w:val="28"/>
          <w:lang w:eastAsia="ru-RU"/>
        </w:rPr>
        <w:t>Таблица 9</w:t>
      </w:r>
      <w:r w:rsidR="005C0D58">
        <w:rPr>
          <w:rFonts w:eastAsia="Times New Roman"/>
          <w:szCs w:val="28"/>
          <w:lang w:eastAsia="ru-RU"/>
        </w:rPr>
        <w:fldChar w:fldCharType="end"/>
      </w:r>
      <w:r w:rsidRPr="00EC4D15">
        <w:rPr>
          <w:rFonts w:eastAsia="Times New Roman"/>
          <w:szCs w:val="28"/>
          <w:lang w:eastAsia="ru-RU"/>
        </w:rPr>
        <w:t>)</w:t>
      </w:r>
      <w:r w:rsidR="005C0D58">
        <w:rPr>
          <w:rFonts w:eastAsia="Times New Roman"/>
          <w:szCs w:val="28"/>
          <w:lang w:eastAsia="ru-RU"/>
        </w:rPr>
        <w:t>.</w:t>
      </w:r>
    </w:p>
    <w:p w14:paraId="5812883C" w14:textId="27182008" w:rsidR="00784743" w:rsidRPr="00EC4D15" w:rsidRDefault="00784743" w:rsidP="00784743">
      <w:pPr>
        <w:keepNext/>
        <w:spacing w:before="200" w:line="240" w:lineRule="auto"/>
        <w:jc w:val="right"/>
        <w:rPr>
          <w:bCs/>
          <w:i/>
          <w:szCs w:val="18"/>
        </w:rPr>
      </w:pPr>
      <w:bookmarkStart w:id="129" w:name="_Ref463019089"/>
      <w:r w:rsidRPr="00EC4D15">
        <w:rPr>
          <w:bCs/>
          <w:i/>
          <w:szCs w:val="18"/>
        </w:rPr>
        <w:t xml:space="preserve">Таблица </w:t>
      </w:r>
      <w:r w:rsidRPr="00EC4D15">
        <w:rPr>
          <w:bCs/>
          <w:i/>
          <w:szCs w:val="18"/>
        </w:rPr>
        <w:fldChar w:fldCharType="begin"/>
      </w:r>
      <w:r w:rsidRPr="00EC4D15">
        <w:rPr>
          <w:bCs/>
          <w:i/>
          <w:szCs w:val="18"/>
        </w:rPr>
        <w:instrText xml:space="preserve"> SEQ Таблица \* ARABIC </w:instrText>
      </w:r>
      <w:r w:rsidRPr="00EC4D15">
        <w:rPr>
          <w:bCs/>
          <w:i/>
          <w:szCs w:val="18"/>
        </w:rPr>
        <w:fldChar w:fldCharType="separate"/>
      </w:r>
      <w:r w:rsidR="00E22EDC">
        <w:rPr>
          <w:bCs/>
          <w:i/>
          <w:noProof/>
          <w:szCs w:val="18"/>
        </w:rPr>
        <w:t>9</w:t>
      </w:r>
      <w:r w:rsidRPr="00EC4D15">
        <w:rPr>
          <w:bCs/>
          <w:i/>
          <w:szCs w:val="18"/>
        </w:rPr>
        <w:fldChar w:fldCharType="end"/>
      </w:r>
      <w:bookmarkEnd w:id="129"/>
      <w:r w:rsidRPr="00EC4D15">
        <w:rPr>
          <w:bCs/>
          <w:i/>
          <w:szCs w:val="18"/>
        </w:rPr>
        <w:t xml:space="preserve"> - Матрица ролей</w:t>
      </w:r>
      <w:r w:rsidR="007C7D58">
        <w:rPr>
          <w:bCs/>
          <w:i/>
          <w:szCs w:val="18"/>
        </w:rPr>
        <w:t xml:space="preserve"> раздела </w:t>
      </w:r>
      <w:r w:rsidRPr="00EC4D15">
        <w:rPr>
          <w:bCs/>
          <w:i/>
          <w:szCs w:val="18"/>
        </w:rPr>
        <w:t>«Бронирование зала совещаний»</w:t>
      </w:r>
    </w:p>
    <w:tbl>
      <w:tblPr>
        <w:tblStyle w:val="5b"/>
        <w:tblW w:w="5000" w:type="pct"/>
        <w:tblLook w:val="04A0" w:firstRow="1" w:lastRow="0" w:firstColumn="1" w:lastColumn="0" w:noHBand="0" w:noVBand="1"/>
      </w:tblPr>
      <w:tblGrid>
        <w:gridCol w:w="2970"/>
        <w:gridCol w:w="6374"/>
      </w:tblGrid>
      <w:tr w:rsidR="00784743" w:rsidRPr="00EC4D15" w14:paraId="3A619AC8" w14:textId="77777777" w:rsidTr="006640CD">
        <w:tc>
          <w:tcPr>
            <w:tcW w:w="1589" w:type="pct"/>
          </w:tcPr>
          <w:p w14:paraId="5A0142EE" w14:textId="77777777" w:rsidR="00784743" w:rsidRPr="00EC4D15" w:rsidRDefault="00784743" w:rsidP="005F0F31">
            <w:pPr>
              <w:spacing w:after="0" w:line="240" w:lineRule="auto"/>
              <w:ind w:firstLine="0"/>
              <w:jc w:val="center"/>
              <w:rPr>
                <w:b/>
                <w:szCs w:val="28"/>
                <w:lang w:eastAsia="ru-RU"/>
              </w:rPr>
            </w:pPr>
            <w:r w:rsidRPr="00EC4D15">
              <w:rPr>
                <w:b/>
                <w:szCs w:val="28"/>
                <w:lang w:eastAsia="ru-RU"/>
              </w:rPr>
              <w:t>Роль</w:t>
            </w:r>
          </w:p>
        </w:tc>
        <w:tc>
          <w:tcPr>
            <w:tcW w:w="3411" w:type="pct"/>
          </w:tcPr>
          <w:p w14:paraId="7D719C31" w14:textId="77777777" w:rsidR="00784743" w:rsidRPr="00EC4D15" w:rsidRDefault="00784743" w:rsidP="005F0F31">
            <w:pPr>
              <w:spacing w:after="0" w:line="240" w:lineRule="auto"/>
              <w:ind w:firstLine="0"/>
              <w:jc w:val="center"/>
              <w:rPr>
                <w:b/>
                <w:szCs w:val="28"/>
                <w:lang w:eastAsia="ru-RU"/>
              </w:rPr>
            </w:pPr>
            <w:r w:rsidRPr="00EC4D15">
              <w:rPr>
                <w:b/>
                <w:szCs w:val="28"/>
                <w:lang w:eastAsia="ru-RU"/>
              </w:rPr>
              <w:t>Доступные действия</w:t>
            </w:r>
          </w:p>
        </w:tc>
      </w:tr>
      <w:tr w:rsidR="00784743" w:rsidRPr="00EC4D15" w14:paraId="6B8E13F2" w14:textId="77777777" w:rsidTr="006640CD">
        <w:tc>
          <w:tcPr>
            <w:tcW w:w="1589" w:type="pct"/>
          </w:tcPr>
          <w:p w14:paraId="4D7BBBE1" w14:textId="77777777" w:rsidR="00784743" w:rsidRPr="00EC4D15" w:rsidRDefault="00784743" w:rsidP="005F0F31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EC4D15">
              <w:rPr>
                <w:szCs w:val="28"/>
                <w:lang w:eastAsia="ru-RU"/>
              </w:rPr>
              <w:t>Сотрудники ИА</w:t>
            </w:r>
          </w:p>
        </w:tc>
        <w:tc>
          <w:tcPr>
            <w:tcW w:w="3411" w:type="pct"/>
          </w:tcPr>
          <w:p w14:paraId="1EE37CAF" w14:textId="77777777" w:rsidR="00784743" w:rsidRPr="00EC4D15" w:rsidRDefault="00784743" w:rsidP="005F0F31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EC4D15">
              <w:rPr>
                <w:szCs w:val="28"/>
                <w:lang w:eastAsia="ru-RU"/>
              </w:rPr>
              <w:t xml:space="preserve">Создание нового бронирования, </w:t>
            </w:r>
          </w:p>
          <w:p w14:paraId="1833062A" w14:textId="77777777" w:rsidR="00784743" w:rsidRPr="00EC4D15" w:rsidRDefault="00784743" w:rsidP="005F0F31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EC4D15">
              <w:rPr>
                <w:szCs w:val="28"/>
                <w:lang w:eastAsia="ru-RU"/>
              </w:rPr>
              <w:t>отправка заявки на согласование</w:t>
            </w:r>
          </w:p>
        </w:tc>
      </w:tr>
      <w:tr w:rsidR="00784743" w:rsidRPr="00EC4D15" w14:paraId="7F7D2437" w14:textId="77777777" w:rsidTr="006640CD">
        <w:tc>
          <w:tcPr>
            <w:tcW w:w="1589" w:type="pct"/>
            <w:vMerge w:val="restart"/>
          </w:tcPr>
          <w:p w14:paraId="4C3916F6" w14:textId="48F3FA4F" w:rsidR="00784743" w:rsidRPr="00EC4D15" w:rsidRDefault="007223EF" w:rsidP="00784743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7223EF">
              <w:rPr>
                <w:szCs w:val="28"/>
                <w:lang w:eastAsia="ru-RU"/>
              </w:rPr>
              <w:t>Модераторы брониров</w:t>
            </w:r>
            <w:r>
              <w:rPr>
                <w:szCs w:val="28"/>
                <w:lang w:eastAsia="ru-RU"/>
              </w:rPr>
              <w:t>ания зала селекторных совещаний</w:t>
            </w:r>
          </w:p>
        </w:tc>
        <w:tc>
          <w:tcPr>
            <w:tcW w:w="3411" w:type="pct"/>
          </w:tcPr>
          <w:p w14:paraId="4532AE8A" w14:textId="77777777" w:rsidR="00784743" w:rsidRPr="00EC4D15" w:rsidRDefault="00784743" w:rsidP="005F0F31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EC4D15">
              <w:rPr>
                <w:szCs w:val="28"/>
                <w:lang w:eastAsia="ru-RU"/>
              </w:rPr>
              <w:t>Утверждение бронирования</w:t>
            </w:r>
          </w:p>
        </w:tc>
      </w:tr>
      <w:tr w:rsidR="00784743" w:rsidRPr="00EC4D15" w14:paraId="259D4683" w14:textId="77777777" w:rsidTr="006640CD">
        <w:tc>
          <w:tcPr>
            <w:tcW w:w="1589" w:type="pct"/>
            <w:vMerge/>
          </w:tcPr>
          <w:p w14:paraId="7EE34B96" w14:textId="77777777" w:rsidR="00784743" w:rsidRPr="00EC4D15" w:rsidRDefault="00784743" w:rsidP="005F0F31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</w:p>
        </w:tc>
        <w:tc>
          <w:tcPr>
            <w:tcW w:w="3411" w:type="pct"/>
          </w:tcPr>
          <w:p w14:paraId="70D7B233" w14:textId="77777777" w:rsidR="00784743" w:rsidRPr="00EC4D15" w:rsidRDefault="00784743" w:rsidP="005F0F31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EC4D15">
              <w:rPr>
                <w:szCs w:val="28"/>
                <w:lang w:eastAsia="ru-RU"/>
              </w:rPr>
              <w:t>Перенос бронирования</w:t>
            </w:r>
          </w:p>
        </w:tc>
      </w:tr>
      <w:tr w:rsidR="00784743" w:rsidRPr="00EC4D15" w14:paraId="0FB2CDD0" w14:textId="77777777" w:rsidTr="006640CD">
        <w:tc>
          <w:tcPr>
            <w:tcW w:w="1589" w:type="pct"/>
            <w:vMerge w:val="restart"/>
          </w:tcPr>
          <w:p w14:paraId="042AD576" w14:textId="41B5E6F7" w:rsidR="00784743" w:rsidRPr="00EC4D15" w:rsidRDefault="00784743" w:rsidP="00784743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EC4D15">
              <w:rPr>
                <w:szCs w:val="28"/>
                <w:lang w:eastAsia="ru-RU"/>
              </w:rPr>
              <w:t>Сотрудники ИА</w:t>
            </w:r>
          </w:p>
        </w:tc>
        <w:tc>
          <w:tcPr>
            <w:tcW w:w="3411" w:type="pct"/>
          </w:tcPr>
          <w:p w14:paraId="7A4BCDD4" w14:textId="77777777" w:rsidR="00784743" w:rsidRPr="00EC4D15" w:rsidRDefault="00784743" w:rsidP="005F0F31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EC4D15">
              <w:rPr>
                <w:szCs w:val="28"/>
                <w:lang w:eastAsia="ru-RU"/>
              </w:rPr>
              <w:t>Отмена согласования</w:t>
            </w:r>
          </w:p>
        </w:tc>
      </w:tr>
      <w:tr w:rsidR="00784743" w:rsidRPr="00EC4D15" w14:paraId="25436034" w14:textId="77777777" w:rsidTr="006640CD">
        <w:tc>
          <w:tcPr>
            <w:tcW w:w="1589" w:type="pct"/>
            <w:vMerge/>
          </w:tcPr>
          <w:p w14:paraId="598E6872" w14:textId="77777777" w:rsidR="00784743" w:rsidRPr="00EC4D15" w:rsidRDefault="00784743" w:rsidP="005F0F31">
            <w:pPr>
              <w:spacing w:after="0" w:line="240" w:lineRule="auto"/>
              <w:ind w:firstLine="567"/>
              <w:rPr>
                <w:szCs w:val="28"/>
                <w:lang w:eastAsia="ru-RU"/>
              </w:rPr>
            </w:pPr>
          </w:p>
        </w:tc>
        <w:tc>
          <w:tcPr>
            <w:tcW w:w="3411" w:type="pct"/>
          </w:tcPr>
          <w:p w14:paraId="4749CCFB" w14:textId="77777777" w:rsidR="00784743" w:rsidRPr="00EC4D15" w:rsidRDefault="00784743" w:rsidP="005F0F31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EC4D15">
              <w:rPr>
                <w:szCs w:val="28"/>
                <w:lang w:eastAsia="ru-RU"/>
              </w:rPr>
              <w:t>Просмотр бронирования</w:t>
            </w:r>
          </w:p>
        </w:tc>
      </w:tr>
      <w:tr w:rsidR="00784743" w:rsidRPr="00EC4D15" w14:paraId="787DBA96" w14:textId="77777777" w:rsidTr="006640CD">
        <w:tc>
          <w:tcPr>
            <w:tcW w:w="1589" w:type="pct"/>
            <w:vMerge/>
          </w:tcPr>
          <w:p w14:paraId="24CE72C0" w14:textId="77777777" w:rsidR="00784743" w:rsidRPr="00EC4D15" w:rsidRDefault="00784743" w:rsidP="005F0F31">
            <w:pPr>
              <w:spacing w:after="0" w:line="240" w:lineRule="auto"/>
              <w:ind w:firstLine="567"/>
              <w:rPr>
                <w:szCs w:val="28"/>
                <w:lang w:eastAsia="ru-RU"/>
              </w:rPr>
            </w:pPr>
          </w:p>
        </w:tc>
        <w:tc>
          <w:tcPr>
            <w:tcW w:w="3411" w:type="pct"/>
          </w:tcPr>
          <w:p w14:paraId="1F14EAA5" w14:textId="77777777" w:rsidR="00784743" w:rsidRPr="00EC4D15" w:rsidRDefault="00784743" w:rsidP="005F0F31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EC4D15">
              <w:rPr>
                <w:szCs w:val="28"/>
                <w:lang w:eastAsia="ru-RU"/>
              </w:rPr>
              <w:t>Изменение бронирования</w:t>
            </w:r>
          </w:p>
        </w:tc>
      </w:tr>
      <w:tr w:rsidR="00784743" w:rsidRPr="00EC4D15" w14:paraId="5046C541" w14:textId="77777777" w:rsidTr="006640CD">
        <w:tc>
          <w:tcPr>
            <w:tcW w:w="1589" w:type="pct"/>
            <w:vMerge/>
          </w:tcPr>
          <w:p w14:paraId="0A6BFFD0" w14:textId="77777777" w:rsidR="00784743" w:rsidRPr="00EC4D15" w:rsidRDefault="00784743" w:rsidP="005F0F31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</w:p>
        </w:tc>
        <w:tc>
          <w:tcPr>
            <w:tcW w:w="3411" w:type="pct"/>
          </w:tcPr>
          <w:p w14:paraId="6C417C31" w14:textId="77777777" w:rsidR="00784743" w:rsidRPr="00EC4D15" w:rsidRDefault="00784743" w:rsidP="005F0F31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EC4D15">
              <w:rPr>
                <w:szCs w:val="28"/>
                <w:lang w:eastAsia="ru-RU"/>
              </w:rPr>
              <w:t>Экспорт события</w:t>
            </w:r>
          </w:p>
        </w:tc>
      </w:tr>
    </w:tbl>
    <w:p w14:paraId="0E5FE015" w14:textId="77777777" w:rsidR="00784743" w:rsidRDefault="00784743" w:rsidP="00784743">
      <w:pPr>
        <w:spacing w:after="0" w:line="240" w:lineRule="auto"/>
      </w:pPr>
    </w:p>
    <w:p w14:paraId="64978456" w14:textId="490F4E8B" w:rsidR="007C7D58" w:rsidRPr="00DE693B" w:rsidRDefault="007C7D58" w:rsidP="007C7D58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Описание работы раздела</w:t>
      </w:r>
    </w:p>
    <w:p w14:paraId="52558EEC" w14:textId="09E9B3F8" w:rsidR="00631AC5" w:rsidRDefault="00631AC5" w:rsidP="00867C8B">
      <w:pPr>
        <w:spacing w:after="0" w:line="240" w:lineRule="auto"/>
        <w:ind w:firstLine="567"/>
      </w:pPr>
      <w:r>
        <w:t xml:space="preserve">Для </w:t>
      </w:r>
      <w:r w:rsidRPr="00867C8B">
        <w:rPr>
          <w:szCs w:val="28"/>
          <w:lang w:eastAsia="ru-RU"/>
        </w:rPr>
        <w:t>начала</w:t>
      </w:r>
      <w:r>
        <w:t xml:space="preserve"> процесса согласования заявки сотрудник нажимает кнопку в верхней панели меню «Начать согласование», при этом заявке проставляется статус «На согласовании». При нажатии создается задача в списке «Задачи рабочего процесса бронирования зала селекторных совещаний» средствами рабочего процесса </w:t>
      </w:r>
      <w:r w:rsidRPr="00BD24E9">
        <w:t>Share</w:t>
      </w:r>
      <w:r w:rsidRPr="0045008E">
        <w:t>P</w:t>
      </w:r>
      <w:r w:rsidRPr="00BD24E9">
        <w:t>oint</w:t>
      </w:r>
      <w:r>
        <w:t xml:space="preserve">. Если модератор согласует задачу, то </w:t>
      </w:r>
      <w:r w:rsidR="009122EC">
        <w:t xml:space="preserve">в </w:t>
      </w:r>
      <w:r>
        <w:t xml:space="preserve">заявке устанавливается статус «Согласован», при отклонении </w:t>
      </w:r>
      <w:r w:rsidRPr="00C46475">
        <w:rPr>
          <w:rFonts w:cs="Arial"/>
        </w:rPr>
        <w:t>–</w:t>
      </w:r>
      <w:r>
        <w:rPr>
          <w:rFonts w:ascii="Arial" w:hAnsi="Arial" w:cs="Arial"/>
        </w:rPr>
        <w:t xml:space="preserve"> </w:t>
      </w:r>
      <w:r>
        <w:t>«Отклонен». Также по кнопке в верхней панели меню в блоке</w:t>
      </w:r>
      <w:r w:rsidR="009122EC">
        <w:t xml:space="preserve"> </w:t>
      </w:r>
      <w:r>
        <w:t xml:space="preserve">заявок </w:t>
      </w:r>
      <w:r>
        <w:lastRenderedPageBreak/>
        <w:t>«Отменить» инициатор может отменить процесс согласования. По кнопке «Перенести бронь» модератор может отменить утвержденную заявку.</w:t>
      </w:r>
    </w:p>
    <w:p w14:paraId="0BBB3157" w14:textId="60EBF7D9" w:rsidR="00BA0824" w:rsidRPr="00BA0824" w:rsidRDefault="00BA0824" w:rsidP="00784743">
      <w:pPr>
        <w:spacing w:after="0" w:line="240" w:lineRule="auto"/>
      </w:pPr>
      <w:r w:rsidRPr="00BA0824">
        <w:t xml:space="preserve">Схема выполнения процесса бронирования зала совещаний представлена </w:t>
      </w:r>
      <w:r w:rsidRPr="00784743">
        <w:t xml:space="preserve">на рисунке </w:t>
      </w:r>
      <w:r w:rsidRPr="00BA0824">
        <w:t xml:space="preserve">ниже (см. </w:t>
      </w:r>
      <w:r w:rsidRPr="00BA0824">
        <w:fldChar w:fldCharType="begin"/>
      </w:r>
      <w:r w:rsidRPr="00BA0824">
        <w:instrText xml:space="preserve"> REF _Ref455052797 \h  \* MERGEFORMAT </w:instrText>
      </w:r>
      <w:r w:rsidRPr="00BA0824">
        <w:fldChar w:fldCharType="separate"/>
      </w:r>
      <w:r w:rsidR="00E22EDC" w:rsidRPr="00E22EDC">
        <w:t>Рисунок 6</w:t>
      </w:r>
      <w:r w:rsidRPr="00BA0824">
        <w:fldChar w:fldCharType="end"/>
      </w:r>
      <w:r w:rsidRPr="00BA0824">
        <w:t>).</w:t>
      </w:r>
    </w:p>
    <w:p w14:paraId="3BCF4E1F" w14:textId="428B0CD9" w:rsidR="00BA0824" w:rsidRDefault="00784743" w:rsidP="006640CD">
      <w:pPr>
        <w:keepNext/>
        <w:spacing w:after="0" w:line="240" w:lineRule="auto"/>
        <w:ind w:firstLine="0"/>
        <w:jc w:val="center"/>
        <w:rPr>
          <w:i/>
          <w:szCs w:val="28"/>
        </w:rPr>
      </w:pPr>
      <w:r w:rsidRPr="00BA0824">
        <w:rPr>
          <w:rFonts w:eastAsia="Times New Roman"/>
          <w:szCs w:val="28"/>
          <w:lang w:eastAsia="ru-RU"/>
        </w:rPr>
        <w:object w:dxaOrig="26400" w:dyaOrig="8265" w14:anchorId="75473300">
          <v:shape id="_x0000_i1029" type="#_x0000_t75" style="width:468.75pt;height:2in" o:ole="">
            <v:imagedata r:id="rId27" o:title=""/>
          </v:shape>
          <o:OLEObject Type="Embed" ProgID="Visio.Drawing.15" ShapeID="_x0000_i1029" DrawAspect="Content" ObjectID="_1539524560" r:id="rId28"/>
        </w:object>
      </w:r>
      <w:bookmarkStart w:id="130" w:name="_Ref455052797"/>
      <w:r w:rsidR="00BA0824" w:rsidRPr="00BA0824">
        <w:rPr>
          <w:i/>
          <w:szCs w:val="28"/>
        </w:rPr>
        <w:t xml:space="preserve">Рисунок </w:t>
      </w:r>
      <w:r w:rsidR="00BA0824" w:rsidRPr="00BA0824">
        <w:rPr>
          <w:i/>
          <w:szCs w:val="28"/>
        </w:rPr>
        <w:fldChar w:fldCharType="begin"/>
      </w:r>
      <w:r w:rsidR="00BA0824" w:rsidRPr="00BA0824">
        <w:rPr>
          <w:i/>
          <w:szCs w:val="28"/>
        </w:rPr>
        <w:instrText xml:space="preserve"> SEQ Рисунок \* ARABIC </w:instrText>
      </w:r>
      <w:r w:rsidR="00BA0824" w:rsidRPr="00BA0824">
        <w:rPr>
          <w:i/>
          <w:szCs w:val="28"/>
        </w:rPr>
        <w:fldChar w:fldCharType="separate"/>
      </w:r>
      <w:r w:rsidR="00E22EDC">
        <w:rPr>
          <w:i/>
          <w:noProof/>
          <w:szCs w:val="28"/>
        </w:rPr>
        <w:t>6</w:t>
      </w:r>
      <w:r w:rsidR="00BA0824" w:rsidRPr="00BA0824">
        <w:rPr>
          <w:i/>
          <w:szCs w:val="28"/>
        </w:rPr>
        <w:fldChar w:fldCharType="end"/>
      </w:r>
      <w:bookmarkEnd w:id="130"/>
      <w:r w:rsidR="00BA0824" w:rsidRPr="00BA0824">
        <w:rPr>
          <w:i/>
          <w:szCs w:val="28"/>
        </w:rPr>
        <w:t xml:space="preserve"> - Общий алгоритм бронирования зала совещаний</w:t>
      </w:r>
    </w:p>
    <w:p w14:paraId="2F797BA2" w14:textId="77777777" w:rsidR="00E124DA" w:rsidRDefault="00E124DA" w:rsidP="006640CD">
      <w:pPr>
        <w:keepNext/>
        <w:spacing w:after="0" w:line="240" w:lineRule="auto"/>
        <w:ind w:firstLine="0"/>
        <w:jc w:val="center"/>
        <w:rPr>
          <w:i/>
          <w:szCs w:val="28"/>
        </w:rPr>
      </w:pPr>
    </w:p>
    <w:p w14:paraId="31673B15" w14:textId="0B5878D4" w:rsidR="00E124DA" w:rsidRPr="00804861" w:rsidRDefault="00E124DA" w:rsidP="00E124DA">
      <w:pPr>
        <w:pStyle w:val="af1"/>
        <w:keepNext/>
        <w:spacing w:before="200"/>
        <w:ind w:left="4253" w:firstLine="0"/>
        <w:rPr>
          <w:i/>
        </w:rPr>
      </w:pPr>
      <w:r>
        <w:rPr>
          <w:i/>
        </w:rPr>
        <w:t>Таблица</w:t>
      </w:r>
      <w:r w:rsidRPr="00804861">
        <w:rPr>
          <w:i/>
        </w:rPr>
        <w:t xml:space="preserve"> </w:t>
      </w:r>
      <w:r w:rsidRPr="00804861">
        <w:rPr>
          <w:i/>
        </w:rPr>
        <w:fldChar w:fldCharType="begin"/>
      </w:r>
      <w:r w:rsidRPr="00804861">
        <w:rPr>
          <w:i/>
        </w:rPr>
        <w:instrText xml:space="preserve"> SEQ Таблица \* ARABIC </w:instrText>
      </w:r>
      <w:r w:rsidRPr="00804861">
        <w:rPr>
          <w:i/>
        </w:rPr>
        <w:fldChar w:fldCharType="separate"/>
      </w:r>
      <w:r w:rsidR="00E22EDC">
        <w:rPr>
          <w:i/>
          <w:noProof/>
        </w:rPr>
        <w:t>10</w:t>
      </w:r>
      <w:r w:rsidRPr="00804861">
        <w:rPr>
          <w:i/>
        </w:rPr>
        <w:fldChar w:fldCharType="end"/>
      </w:r>
      <w:r w:rsidRPr="00804861">
        <w:rPr>
          <w:i/>
        </w:rPr>
        <w:t xml:space="preserve"> – Атрибуты списка «</w:t>
      </w:r>
      <w:r>
        <w:rPr>
          <w:i/>
        </w:rPr>
        <w:t>Бронирование зала селекторных совещаний</w:t>
      </w:r>
      <w:r w:rsidRPr="00804861">
        <w:rPr>
          <w:i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2695"/>
        <w:gridCol w:w="1815"/>
        <w:gridCol w:w="2046"/>
        <w:gridCol w:w="2788"/>
      </w:tblGrid>
      <w:tr w:rsidR="00E124DA" w:rsidRPr="00674BBC" w14:paraId="0CBCE713" w14:textId="77777777" w:rsidTr="00E124DA">
        <w:trPr>
          <w:trHeight w:val="758"/>
          <w:tblHeader/>
        </w:trPr>
        <w:tc>
          <w:tcPr>
            <w:tcW w:w="1442" w:type="pct"/>
            <w:shd w:val="clear" w:color="auto" w:fill="E7E6E6" w:themeFill="background2"/>
            <w:vAlign w:val="center"/>
          </w:tcPr>
          <w:p w14:paraId="60526C85" w14:textId="77777777" w:rsidR="00E124DA" w:rsidRPr="00674BBC" w:rsidRDefault="00E124DA" w:rsidP="008E3FDA">
            <w:pPr>
              <w:spacing w:after="0" w:line="240" w:lineRule="auto"/>
              <w:ind w:firstLine="29"/>
              <w:jc w:val="center"/>
              <w:rPr>
                <w:b/>
              </w:rPr>
            </w:pPr>
            <w:r w:rsidRPr="00674BBC">
              <w:rPr>
                <w:b/>
              </w:rPr>
              <w:t>Наименование атрибута</w:t>
            </w:r>
          </w:p>
        </w:tc>
        <w:tc>
          <w:tcPr>
            <w:tcW w:w="971" w:type="pct"/>
            <w:shd w:val="clear" w:color="auto" w:fill="E7E6E6" w:themeFill="background2"/>
            <w:vAlign w:val="center"/>
          </w:tcPr>
          <w:p w14:paraId="551A06A1" w14:textId="77777777" w:rsidR="00E124DA" w:rsidRPr="00674BBC" w:rsidRDefault="00E124DA" w:rsidP="008E3FDA">
            <w:pPr>
              <w:spacing w:after="0" w:line="240" w:lineRule="auto"/>
              <w:ind w:firstLine="46"/>
              <w:jc w:val="center"/>
              <w:rPr>
                <w:b/>
              </w:rPr>
            </w:pPr>
            <w:r w:rsidRPr="00674BBC">
              <w:rPr>
                <w:b/>
              </w:rPr>
              <w:t>Тип</w:t>
            </w:r>
          </w:p>
        </w:tc>
        <w:tc>
          <w:tcPr>
            <w:tcW w:w="1095" w:type="pct"/>
            <w:shd w:val="clear" w:color="auto" w:fill="E7E6E6" w:themeFill="background2"/>
            <w:vAlign w:val="center"/>
          </w:tcPr>
          <w:p w14:paraId="00E13D9E" w14:textId="185E0158" w:rsidR="00E124DA" w:rsidRPr="00674BBC" w:rsidRDefault="00E124DA" w:rsidP="008E3FDA">
            <w:pPr>
              <w:spacing w:after="0" w:line="240" w:lineRule="auto"/>
              <w:ind w:firstLine="0"/>
              <w:jc w:val="center"/>
              <w:rPr>
                <w:b/>
              </w:rPr>
            </w:pPr>
            <w:r>
              <w:rPr>
                <w:b/>
              </w:rPr>
              <w:t>Обязательность</w:t>
            </w:r>
          </w:p>
        </w:tc>
        <w:tc>
          <w:tcPr>
            <w:tcW w:w="1492" w:type="pct"/>
            <w:shd w:val="clear" w:color="auto" w:fill="E7E6E6" w:themeFill="background2"/>
            <w:vAlign w:val="center"/>
          </w:tcPr>
          <w:p w14:paraId="753EFEAB" w14:textId="574B5AA5" w:rsidR="00E124DA" w:rsidRPr="00674BBC" w:rsidRDefault="00E124DA" w:rsidP="008E3FDA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674BBC">
              <w:rPr>
                <w:b/>
              </w:rPr>
              <w:t>Комментарий</w:t>
            </w:r>
          </w:p>
        </w:tc>
      </w:tr>
      <w:tr w:rsidR="00E124DA" w:rsidRPr="00082A87" w14:paraId="5B6B986D" w14:textId="77777777" w:rsidTr="00E124DA">
        <w:trPr>
          <w:trHeight w:val="189"/>
        </w:trPr>
        <w:tc>
          <w:tcPr>
            <w:tcW w:w="1442" w:type="pct"/>
          </w:tcPr>
          <w:p w14:paraId="45F98E9B" w14:textId="0338F084" w:rsidR="00E124DA" w:rsidRPr="00804861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E124DA">
              <w:rPr>
                <w:szCs w:val="24"/>
              </w:rPr>
              <w:t>Тема планируемого мероприятия *</w:t>
            </w:r>
          </w:p>
        </w:tc>
        <w:tc>
          <w:tcPr>
            <w:tcW w:w="971" w:type="pct"/>
            <w:shd w:val="clear" w:color="auto" w:fill="auto"/>
          </w:tcPr>
          <w:p w14:paraId="11E0ADD2" w14:textId="14C2D012" w:rsidR="00E124DA" w:rsidRPr="00804861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Много</w:t>
            </w:r>
            <w:r w:rsidRPr="00804861">
              <w:rPr>
                <w:szCs w:val="24"/>
              </w:rPr>
              <w:t>строчный текст</w:t>
            </w:r>
          </w:p>
        </w:tc>
        <w:tc>
          <w:tcPr>
            <w:tcW w:w="1095" w:type="pct"/>
          </w:tcPr>
          <w:p w14:paraId="5B75E8D3" w14:textId="10B4F0EC" w:rsidR="00E124DA" w:rsidRPr="00804861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</w:t>
            </w:r>
          </w:p>
        </w:tc>
        <w:tc>
          <w:tcPr>
            <w:tcW w:w="1492" w:type="pct"/>
          </w:tcPr>
          <w:p w14:paraId="08AC775B" w14:textId="5C05896C" w:rsidR="00E124DA" w:rsidRPr="00804861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E124DA" w:rsidRPr="00082A87" w14:paraId="37B0583B" w14:textId="77777777" w:rsidTr="00E124DA">
        <w:trPr>
          <w:trHeight w:val="189"/>
        </w:trPr>
        <w:tc>
          <w:tcPr>
            <w:tcW w:w="1442" w:type="pct"/>
          </w:tcPr>
          <w:p w14:paraId="49C37A8B" w14:textId="63D28973" w:rsidR="00E124DA" w:rsidRPr="00804861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Категория</w:t>
            </w:r>
          </w:p>
        </w:tc>
        <w:tc>
          <w:tcPr>
            <w:tcW w:w="971" w:type="pct"/>
            <w:shd w:val="clear" w:color="auto" w:fill="auto"/>
          </w:tcPr>
          <w:p w14:paraId="6B410461" w14:textId="72D38EDE" w:rsidR="00E124DA" w:rsidRPr="00804861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Выбор из списка</w:t>
            </w:r>
          </w:p>
        </w:tc>
        <w:tc>
          <w:tcPr>
            <w:tcW w:w="1095" w:type="pct"/>
          </w:tcPr>
          <w:p w14:paraId="078DD7FA" w14:textId="391CE112" w:rsidR="00E124DA" w:rsidRPr="00804861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1492" w:type="pct"/>
          </w:tcPr>
          <w:p w14:paraId="23F34449" w14:textId="77777777" w:rsidR="00E124DA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Доступные варианты: </w:t>
            </w:r>
          </w:p>
          <w:p w14:paraId="06B0A679" w14:textId="77777777" w:rsidR="00E124DA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Видеоселектор;</w:t>
            </w:r>
          </w:p>
          <w:p w14:paraId="0E6008CD" w14:textId="77777777" w:rsidR="00E124DA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Аудиоселектор;</w:t>
            </w:r>
          </w:p>
          <w:p w14:paraId="0E8CFDD5" w14:textId="77777777" w:rsidR="00E124DA" w:rsidRDefault="00E124DA" w:rsidP="00E124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Совещание;</w:t>
            </w:r>
          </w:p>
          <w:p w14:paraId="3A21A47E" w14:textId="5FA635FD" w:rsidR="00E124DA" w:rsidRPr="00804861" w:rsidRDefault="00E124DA" w:rsidP="00E124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Собственное значение</w:t>
            </w:r>
          </w:p>
        </w:tc>
      </w:tr>
      <w:tr w:rsidR="00E124DA" w:rsidRPr="00082A87" w14:paraId="69257BE3" w14:textId="77777777" w:rsidTr="00E124DA">
        <w:trPr>
          <w:trHeight w:val="189"/>
        </w:trPr>
        <w:tc>
          <w:tcPr>
            <w:tcW w:w="1442" w:type="pct"/>
          </w:tcPr>
          <w:p w14:paraId="03359CD7" w14:textId="6B61D30C" w:rsidR="00E124DA" w:rsidRPr="00804861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E124DA">
              <w:rPr>
                <w:szCs w:val="24"/>
              </w:rPr>
              <w:t>Дата и время начала бронирования</w:t>
            </w:r>
          </w:p>
        </w:tc>
        <w:tc>
          <w:tcPr>
            <w:tcW w:w="971" w:type="pct"/>
            <w:shd w:val="clear" w:color="auto" w:fill="auto"/>
          </w:tcPr>
          <w:p w14:paraId="3ACE8992" w14:textId="1720EFE8" w:rsidR="00E124DA" w:rsidRPr="00804861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Дата/время</w:t>
            </w:r>
          </w:p>
        </w:tc>
        <w:tc>
          <w:tcPr>
            <w:tcW w:w="1095" w:type="pct"/>
          </w:tcPr>
          <w:p w14:paraId="7C3376F6" w14:textId="65A05F36" w:rsidR="00E124DA" w:rsidRPr="00804861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</w:t>
            </w:r>
          </w:p>
        </w:tc>
        <w:tc>
          <w:tcPr>
            <w:tcW w:w="1492" w:type="pct"/>
          </w:tcPr>
          <w:p w14:paraId="7BAE4F4F" w14:textId="67A33BA1" w:rsidR="00E124DA" w:rsidRPr="00804861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E124DA" w:rsidRPr="00082A87" w14:paraId="45B4443A" w14:textId="77777777" w:rsidTr="00E124DA">
        <w:trPr>
          <w:trHeight w:val="189"/>
        </w:trPr>
        <w:tc>
          <w:tcPr>
            <w:tcW w:w="1442" w:type="pct"/>
          </w:tcPr>
          <w:p w14:paraId="5E0EACC6" w14:textId="334402C8" w:rsidR="00E124DA" w:rsidRPr="00804861" w:rsidRDefault="00E124DA" w:rsidP="00E124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E124DA">
              <w:rPr>
                <w:szCs w:val="24"/>
              </w:rPr>
              <w:t xml:space="preserve">Дата и время </w:t>
            </w:r>
            <w:r>
              <w:rPr>
                <w:szCs w:val="24"/>
              </w:rPr>
              <w:t>окончания</w:t>
            </w:r>
            <w:r w:rsidRPr="00E124DA">
              <w:rPr>
                <w:szCs w:val="24"/>
              </w:rPr>
              <w:t xml:space="preserve"> бронирования</w:t>
            </w:r>
          </w:p>
        </w:tc>
        <w:tc>
          <w:tcPr>
            <w:tcW w:w="971" w:type="pct"/>
            <w:shd w:val="clear" w:color="auto" w:fill="auto"/>
          </w:tcPr>
          <w:p w14:paraId="740704B0" w14:textId="69899DA0" w:rsidR="00E124DA" w:rsidRPr="00804861" w:rsidRDefault="00E124DA" w:rsidP="00E124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Дата/время</w:t>
            </w:r>
          </w:p>
        </w:tc>
        <w:tc>
          <w:tcPr>
            <w:tcW w:w="1095" w:type="pct"/>
          </w:tcPr>
          <w:p w14:paraId="6EB08BED" w14:textId="5F71014D" w:rsidR="00E124DA" w:rsidRPr="00804861" w:rsidRDefault="00E124DA" w:rsidP="00E124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</w:t>
            </w:r>
          </w:p>
        </w:tc>
        <w:tc>
          <w:tcPr>
            <w:tcW w:w="1492" w:type="pct"/>
          </w:tcPr>
          <w:p w14:paraId="1358835D" w14:textId="5D67B5A6" w:rsidR="00E124DA" w:rsidRPr="00804861" w:rsidRDefault="00E124DA" w:rsidP="00E124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E124DA" w:rsidRPr="00082A87" w14:paraId="79A9DB96" w14:textId="77777777" w:rsidTr="00E124DA">
        <w:trPr>
          <w:trHeight w:val="212"/>
        </w:trPr>
        <w:tc>
          <w:tcPr>
            <w:tcW w:w="1442" w:type="pct"/>
          </w:tcPr>
          <w:p w14:paraId="2FAA3CD0" w14:textId="45781B50" w:rsidR="00E124DA" w:rsidRPr="00804861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Участники</w:t>
            </w:r>
          </w:p>
        </w:tc>
        <w:tc>
          <w:tcPr>
            <w:tcW w:w="971" w:type="pct"/>
            <w:shd w:val="clear" w:color="auto" w:fill="auto"/>
          </w:tcPr>
          <w:p w14:paraId="30EBC5F0" w14:textId="00045748" w:rsidR="00E124DA" w:rsidRPr="00804861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Пользователь</w:t>
            </w:r>
          </w:p>
        </w:tc>
        <w:tc>
          <w:tcPr>
            <w:tcW w:w="1095" w:type="pct"/>
          </w:tcPr>
          <w:p w14:paraId="20873596" w14:textId="1FDFE808" w:rsidR="00E124DA" w:rsidRPr="00E124DA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1492" w:type="pct"/>
          </w:tcPr>
          <w:p w14:paraId="2F58B87A" w14:textId="0FD6008D" w:rsidR="00E124DA" w:rsidRPr="00804861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Профиль </w:t>
            </w:r>
            <w:r>
              <w:rPr>
                <w:szCs w:val="24"/>
                <w:lang w:val="en-US"/>
              </w:rPr>
              <w:t>SharePoint</w:t>
            </w:r>
            <w:r>
              <w:rPr>
                <w:szCs w:val="24"/>
              </w:rPr>
              <w:t xml:space="preserve"> Множественный выбор</w:t>
            </w:r>
          </w:p>
        </w:tc>
      </w:tr>
      <w:tr w:rsidR="00E124DA" w:rsidRPr="00082A87" w14:paraId="31A8CEA5" w14:textId="77777777" w:rsidTr="00E124DA">
        <w:trPr>
          <w:trHeight w:val="212"/>
        </w:trPr>
        <w:tc>
          <w:tcPr>
            <w:tcW w:w="1442" w:type="pct"/>
          </w:tcPr>
          <w:p w14:paraId="73EDAA97" w14:textId="66F1E820" w:rsidR="00E124DA" w:rsidRPr="00E124DA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  <w:lang w:val="en-US"/>
              </w:rPr>
              <w:t>Примечание</w:t>
            </w:r>
          </w:p>
        </w:tc>
        <w:tc>
          <w:tcPr>
            <w:tcW w:w="971" w:type="pct"/>
            <w:shd w:val="clear" w:color="auto" w:fill="auto"/>
          </w:tcPr>
          <w:p w14:paraId="7FB657F7" w14:textId="14FA4BDC" w:rsidR="00E124DA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Много</w:t>
            </w:r>
            <w:r w:rsidRPr="00804861">
              <w:rPr>
                <w:szCs w:val="24"/>
              </w:rPr>
              <w:t>строчный текст</w:t>
            </w:r>
          </w:p>
        </w:tc>
        <w:tc>
          <w:tcPr>
            <w:tcW w:w="1095" w:type="pct"/>
          </w:tcPr>
          <w:p w14:paraId="11599B57" w14:textId="6BD54755" w:rsidR="00E124DA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1492" w:type="pct"/>
          </w:tcPr>
          <w:p w14:paraId="35A90EC8" w14:textId="77777777" w:rsidR="00E124DA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E124DA" w:rsidRPr="00082A87" w14:paraId="6D8391EA" w14:textId="77777777" w:rsidTr="00E124DA">
        <w:trPr>
          <w:trHeight w:val="212"/>
        </w:trPr>
        <w:tc>
          <w:tcPr>
            <w:tcW w:w="1442" w:type="pct"/>
          </w:tcPr>
          <w:p w14:paraId="46FB9FAB" w14:textId="6B81B0CC" w:rsidR="00E124DA" w:rsidRPr="00E124DA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Повторение</w:t>
            </w:r>
          </w:p>
        </w:tc>
        <w:tc>
          <w:tcPr>
            <w:tcW w:w="971" w:type="pct"/>
            <w:shd w:val="clear" w:color="auto" w:fill="auto"/>
          </w:tcPr>
          <w:p w14:paraId="3E294AD3" w14:textId="69686670" w:rsidR="00E124DA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Чек-бокс</w:t>
            </w:r>
          </w:p>
        </w:tc>
        <w:tc>
          <w:tcPr>
            <w:tcW w:w="1095" w:type="pct"/>
          </w:tcPr>
          <w:p w14:paraId="5128431D" w14:textId="652EB8EB" w:rsidR="00E124DA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1492" w:type="pct"/>
          </w:tcPr>
          <w:p w14:paraId="10A38DCC" w14:textId="565825A0" w:rsidR="00E124DA" w:rsidRPr="00E124DA" w:rsidRDefault="00E124DA" w:rsidP="008E3FDA">
            <w:pPr>
              <w:spacing w:after="0" w:line="240" w:lineRule="auto"/>
              <w:ind w:firstLine="29"/>
              <w:jc w:val="left"/>
              <w:rPr>
                <w:szCs w:val="24"/>
                <w:lang w:val="en-US"/>
              </w:rPr>
            </w:pPr>
            <w:r>
              <w:rPr>
                <w:szCs w:val="24"/>
              </w:rPr>
              <w:t xml:space="preserve">Стандартный функционал </w:t>
            </w:r>
            <w:r>
              <w:rPr>
                <w:szCs w:val="24"/>
                <w:lang w:val="en-US"/>
              </w:rPr>
              <w:t>SharePoint</w:t>
            </w:r>
          </w:p>
        </w:tc>
      </w:tr>
    </w:tbl>
    <w:p w14:paraId="5F752EB8" w14:textId="77777777" w:rsidR="006640CD" w:rsidRDefault="006640CD" w:rsidP="006640CD">
      <w:pPr>
        <w:keepNext/>
        <w:spacing w:after="0" w:line="240" w:lineRule="auto"/>
        <w:ind w:firstLine="0"/>
        <w:jc w:val="center"/>
        <w:rPr>
          <w:i/>
          <w:szCs w:val="28"/>
        </w:rPr>
      </w:pPr>
    </w:p>
    <w:p w14:paraId="15468C8E" w14:textId="77777777" w:rsidR="002E0039" w:rsidRPr="00DB04EE" w:rsidRDefault="002E0039" w:rsidP="002E0039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DB04EE">
        <w:rPr>
          <w:sz w:val="24"/>
          <w:szCs w:val="24"/>
        </w:rPr>
        <w:t>Уведомления</w:t>
      </w:r>
    </w:p>
    <w:p w14:paraId="28C80830" w14:textId="73C3E464" w:rsidR="002E0039" w:rsidRDefault="002E0039" w:rsidP="002E0039">
      <w:pPr>
        <w:spacing w:after="0" w:line="240" w:lineRule="auto"/>
      </w:pPr>
      <w:r w:rsidRPr="00F547C2">
        <w:t xml:space="preserve">В </w:t>
      </w:r>
      <w:r>
        <w:t xml:space="preserve">разделе </w:t>
      </w:r>
      <w:r w:rsidRPr="00F547C2">
        <w:t>предусмотрен</w:t>
      </w:r>
      <w:r>
        <w:t>а отправка</w:t>
      </w:r>
      <w:r w:rsidRPr="00F547C2">
        <w:t xml:space="preserve"> уведомлений</w:t>
      </w:r>
      <w:r>
        <w:t xml:space="preserve"> </w:t>
      </w:r>
      <w:r w:rsidRPr="00F547C2">
        <w:t>по шаблону.</w:t>
      </w:r>
    </w:p>
    <w:p w14:paraId="4E8AF302" w14:textId="08AB8D35" w:rsidR="002E0039" w:rsidRPr="00672083" w:rsidRDefault="002E0039" w:rsidP="002E0039">
      <w:pPr>
        <w:pStyle w:val="ac"/>
        <w:spacing w:after="0" w:line="240" w:lineRule="auto"/>
        <w:ind w:left="0"/>
      </w:pPr>
      <w:r>
        <w:t>Шаблоны уведомлений можно изменить в списке шаблонов уведомлений.</w:t>
      </w:r>
      <w:r w:rsidRPr="00053DBC">
        <w:t xml:space="preserve"> </w:t>
      </w:r>
      <w:r w:rsidRPr="00FA48C1">
        <w:t xml:space="preserve">Описание механизма отправки уведомлений </w:t>
      </w:r>
      <w:r w:rsidRPr="00053DBC">
        <w:t xml:space="preserve">приведено в пункте </w:t>
      </w:r>
      <w:r>
        <w:t xml:space="preserve">п. </w:t>
      </w:r>
      <w:r>
        <w:fldChar w:fldCharType="begin"/>
      </w:r>
      <w:r>
        <w:instrText xml:space="preserve"> REF _Ref463460874 \r \h </w:instrText>
      </w:r>
      <w:r>
        <w:fldChar w:fldCharType="separate"/>
      </w:r>
      <w:r w:rsidR="00E22EDC">
        <w:t>4.3.4</w:t>
      </w:r>
      <w:r>
        <w:fldChar w:fldCharType="end"/>
      </w:r>
      <w:r>
        <w:t xml:space="preserve"> </w:t>
      </w:r>
      <w:r w:rsidRPr="00053DBC">
        <w:t>настоящего документа.</w:t>
      </w:r>
    </w:p>
    <w:p w14:paraId="045F640B" w14:textId="77777777" w:rsidR="002E0039" w:rsidRPr="00F547C2" w:rsidRDefault="002E0039" w:rsidP="002E0039">
      <w:pPr>
        <w:keepNext/>
        <w:spacing w:before="200" w:line="240" w:lineRule="auto"/>
        <w:jc w:val="right"/>
        <w:rPr>
          <w:bCs/>
          <w:i/>
          <w:szCs w:val="18"/>
        </w:rPr>
      </w:pPr>
      <w:r w:rsidRPr="00F547C2">
        <w:rPr>
          <w:bCs/>
          <w:i/>
          <w:szCs w:val="18"/>
        </w:rPr>
        <w:lastRenderedPageBreak/>
        <w:t xml:space="preserve">Таблица </w:t>
      </w:r>
      <w:r w:rsidRPr="00F547C2">
        <w:rPr>
          <w:bCs/>
          <w:i/>
          <w:szCs w:val="18"/>
        </w:rPr>
        <w:fldChar w:fldCharType="begin"/>
      </w:r>
      <w:r w:rsidRPr="00F547C2">
        <w:rPr>
          <w:bCs/>
          <w:i/>
          <w:szCs w:val="18"/>
        </w:rPr>
        <w:instrText xml:space="preserve"> SEQ Таблица \* ARABIC </w:instrText>
      </w:r>
      <w:r w:rsidRPr="00F547C2">
        <w:rPr>
          <w:bCs/>
          <w:i/>
          <w:szCs w:val="18"/>
        </w:rPr>
        <w:fldChar w:fldCharType="separate"/>
      </w:r>
      <w:r w:rsidR="00E22EDC">
        <w:rPr>
          <w:bCs/>
          <w:i/>
          <w:noProof/>
          <w:szCs w:val="18"/>
        </w:rPr>
        <w:t>11</w:t>
      </w:r>
      <w:r w:rsidRPr="00F547C2">
        <w:rPr>
          <w:bCs/>
          <w:i/>
          <w:szCs w:val="18"/>
        </w:rPr>
        <w:fldChar w:fldCharType="end"/>
      </w:r>
      <w:r w:rsidRPr="00F547C2">
        <w:rPr>
          <w:bCs/>
          <w:i/>
          <w:szCs w:val="18"/>
        </w:rPr>
        <w:t xml:space="preserve"> – Уведомления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3"/>
        <w:gridCol w:w="2762"/>
        <w:gridCol w:w="2269"/>
        <w:gridCol w:w="3820"/>
      </w:tblGrid>
      <w:tr w:rsidR="002E0039" w:rsidRPr="00E818C8" w14:paraId="51F9D215" w14:textId="77777777" w:rsidTr="000C5958">
        <w:trPr>
          <w:tblHeader/>
        </w:trPr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5A8DA920" w14:textId="77777777" w:rsidR="002E0039" w:rsidRPr="00E818C8" w:rsidRDefault="002E0039" w:rsidP="00D26868">
            <w:pPr>
              <w:spacing w:after="0"/>
              <w:ind w:firstLine="0"/>
              <w:jc w:val="center"/>
              <w:rPr>
                <w:b/>
                <w:szCs w:val="24"/>
              </w:rPr>
            </w:pP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079E1422" w14:textId="77777777" w:rsidR="002E0039" w:rsidRPr="00E818C8" w:rsidRDefault="002E0039" w:rsidP="00D26868">
            <w:pPr>
              <w:spacing w:after="0" w:line="240" w:lineRule="auto"/>
              <w:ind w:firstLine="0"/>
              <w:jc w:val="center"/>
              <w:rPr>
                <w:b/>
                <w:szCs w:val="24"/>
              </w:rPr>
            </w:pPr>
            <w:r w:rsidRPr="00E818C8">
              <w:rPr>
                <w:b/>
                <w:szCs w:val="24"/>
              </w:rPr>
              <w:t>Уведомление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56771838" w14:textId="77777777" w:rsidR="002E0039" w:rsidRPr="00E818C8" w:rsidRDefault="002E0039" w:rsidP="00D26868">
            <w:pPr>
              <w:spacing w:after="0" w:line="240" w:lineRule="auto"/>
              <w:ind w:firstLine="0"/>
              <w:jc w:val="center"/>
              <w:rPr>
                <w:b/>
                <w:szCs w:val="24"/>
              </w:rPr>
            </w:pPr>
            <w:r w:rsidRPr="00E818C8">
              <w:rPr>
                <w:b/>
                <w:szCs w:val="24"/>
              </w:rPr>
              <w:t>Получатель</w:t>
            </w:r>
          </w:p>
        </w:tc>
        <w:tc>
          <w:tcPr>
            <w:tcW w:w="2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31E8FB34" w14:textId="77777777" w:rsidR="002E0039" w:rsidRPr="00E818C8" w:rsidRDefault="002E0039" w:rsidP="00D26868">
            <w:pPr>
              <w:spacing w:after="0" w:line="240" w:lineRule="auto"/>
              <w:ind w:firstLine="0"/>
              <w:jc w:val="center"/>
              <w:rPr>
                <w:b/>
                <w:szCs w:val="24"/>
              </w:rPr>
            </w:pPr>
            <w:r w:rsidRPr="00E818C8">
              <w:rPr>
                <w:b/>
                <w:szCs w:val="24"/>
              </w:rPr>
              <w:t>Событие</w:t>
            </w:r>
          </w:p>
        </w:tc>
      </w:tr>
      <w:tr w:rsidR="002E0039" w:rsidRPr="00E818C8" w14:paraId="52B8F713" w14:textId="77777777" w:rsidTr="006640CD"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7FD4173" w14:textId="77777777" w:rsidR="002E0039" w:rsidRPr="00E818C8" w:rsidRDefault="002E0039" w:rsidP="00D26868">
            <w:pPr>
              <w:spacing w:after="0" w:line="240" w:lineRule="auto"/>
              <w:ind w:firstLine="0"/>
              <w:rPr>
                <w:szCs w:val="24"/>
              </w:rPr>
            </w:pPr>
            <w:r w:rsidRPr="00E818C8">
              <w:rPr>
                <w:szCs w:val="24"/>
              </w:rPr>
              <w:t>1</w:t>
            </w: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9C4C01A" w14:textId="628C03EB" w:rsidR="002E0039" w:rsidRPr="00E818C8" w:rsidRDefault="002E0039" w:rsidP="00D2686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О создании заявки на бронирование</w:t>
            </w:r>
            <w:r w:rsidR="00C33E37" w:rsidRPr="00E818C8">
              <w:rPr>
                <w:szCs w:val="24"/>
              </w:rPr>
              <w:t xml:space="preserve"> (необходимость согласовать)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C0A91DE" w14:textId="588DF4DA" w:rsidR="002E0039" w:rsidRPr="00E818C8" w:rsidRDefault="002E0039" w:rsidP="00D2686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Ответственный сотрудник</w:t>
            </w:r>
          </w:p>
        </w:tc>
        <w:tc>
          <w:tcPr>
            <w:tcW w:w="2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C8AC51E" w14:textId="4FD3EE76" w:rsidR="002E0039" w:rsidRPr="00E818C8" w:rsidRDefault="002E0039" w:rsidP="00D2686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В разделе «Бронирование зала совещаний» создано событие</w:t>
            </w:r>
          </w:p>
        </w:tc>
      </w:tr>
      <w:tr w:rsidR="002E0039" w:rsidRPr="00E818C8" w14:paraId="70C3AA52" w14:textId="77777777" w:rsidTr="006640CD"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CEB7251" w14:textId="77777777" w:rsidR="002E0039" w:rsidRPr="00E818C8" w:rsidRDefault="002E0039" w:rsidP="00D26868">
            <w:pPr>
              <w:spacing w:after="0" w:line="240" w:lineRule="auto"/>
              <w:ind w:firstLine="0"/>
              <w:rPr>
                <w:szCs w:val="24"/>
              </w:rPr>
            </w:pPr>
            <w:r w:rsidRPr="00E818C8">
              <w:rPr>
                <w:szCs w:val="24"/>
              </w:rPr>
              <w:t>2</w:t>
            </w: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F8D3BCF" w14:textId="7E21677C" w:rsidR="002E0039" w:rsidRPr="00E818C8" w:rsidRDefault="00C33E37" w:rsidP="00C33E37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Об отклонении заявки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83C3863" w14:textId="13202E64" w:rsidR="002E0039" w:rsidRPr="00E818C8" w:rsidRDefault="00C33E37" w:rsidP="00C33E37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Автор заявки на бронирование</w:t>
            </w:r>
          </w:p>
        </w:tc>
        <w:tc>
          <w:tcPr>
            <w:tcW w:w="2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94BECAD" w14:textId="55837C07" w:rsidR="002E0039" w:rsidRPr="00E818C8" w:rsidRDefault="00C33E37" w:rsidP="00D26868">
            <w:pPr>
              <w:spacing w:after="0" w:line="240" w:lineRule="auto"/>
              <w:ind w:firstLine="0"/>
              <w:jc w:val="left"/>
              <w:rPr>
                <w:i/>
                <w:szCs w:val="24"/>
              </w:rPr>
            </w:pPr>
            <w:r w:rsidRPr="00E818C8">
              <w:rPr>
                <w:szCs w:val="24"/>
              </w:rPr>
              <w:t>Заявка на бронирование зала совещаний отклонена ответственным сотрудником</w:t>
            </w:r>
          </w:p>
        </w:tc>
      </w:tr>
      <w:tr w:rsidR="002E0039" w:rsidRPr="00E818C8" w14:paraId="7891C3A6" w14:textId="77777777" w:rsidTr="006640CD"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D6A0733" w14:textId="77777777" w:rsidR="002E0039" w:rsidRPr="00E818C8" w:rsidRDefault="002E0039" w:rsidP="00D26868">
            <w:pPr>
              <w:spacing w:after="0" w:line="240" w:lineRule="auto"/>
              <w:ind w:firstLine="0"/>
              <w:rPr>
                <w:szCs w:val="24"/>
              </w:rPr>
            </w:pPr>
            <w:r w:rsidRPr="00E818C8">
              <w:rPr>
                <w:szCs w:val="24"/>
              </w:rPr>
              <w:t>3</w:t>
            </w: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7A2E94D" w14:textId="3BEBD611" w:rsidR="002E0039" w:rsidRPr="00E818C8" w:rsidRDefault="00C33E37" w:rsidP="00D2686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О внесении изменений в заявку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FDCE42D" w14:textId="64941AE6" w:rsidR="002E0039" w:rsidRPr="00E818C8" w:rsidRDefault="00C33E37" w:rsidP="00C33E37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Автор заявки на бронирование</w:t>
            </w:r>
          </w:p>
        </w:tc>
        <w:tc>
          <w:tcPr>
            <w:tcW w:w="2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82A447A" w14:textId="6B834BC4" w:rsidR="002E0039" w:rsidRPr="00E818C8" w:rsidRDefault="00C33E37" w:rsidP="00D2686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Ответственный сотрудник самостоятельно внес изменения в заявку</w:t>
            </w:r>
          </w:p>
        </w:tc>
      </w:tr>
      <w:tr w:rsidR="002E0039" w:rsidRPr="00E818C8" w14:paraId="37251746" w14:textId="77777777" w:rsidTr="006640CD">
        <w:trPr>
          <w:trHeight w:val="729"/>
        </w:trPr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B0BB483" w14:textId="77777777" w:rsidR="002E0039" w:rsidRPr="00E818C8" w:rsidRDefault="002E0039" w:rsidP="00D26868">
            <w:pPr>
              <w:spacing w:after="0" w:line="240" w:lineRule="auto"/>
              <w:ind w:firstLine="0"/>
              <w:rPr>
                <w:szCs w:val="24"/>
              </w:rPr>
            </w:pPr>
            <w:r w:rsidRPr="00E818C8">
              <w:rPr>
                <w:szCs w:val="24"/>
              </w:rPr>
              <w:t>4</w:t>
            </w: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18CD25" w14:textId="0F6660AC" w:rsidR="002E0039" w:rsidRPr="00E818C8" w:rsidRDefault="00C33E37" w:rsidP="00D26868">
            <w:pPr>
              <w:spacing w:after="0" w:line="240" w:lineRule="auto"/>
              <w:ind w:firstLine="0"/>
              <w:jc w:val="left"/>
              <w:rPr>
                <w:strike/>
                <w:szCs w:val="24"/>
              </w:rPr>
            </w:pPr>
            <w:r w:rsidRPr="00E818C8">
              <w:rPr>
                <w:szCs w:val="24"/>
              </w:rPr>
              <w:t>О согласовании заявки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182F030" w14:textId="573F4732" w:rsidR="002E0039" w:rsidRPr="00E818C8" w:rsidRDefault="00C33E37" w:rsidP="00D26868">
            <w:pPr>
              <w:spacing w:after="0" w:line="240" w:lineRule="auto"/>
              <w:ind w:firstLine="0"/>
              <w:jc w:val="left"/>
              <w:rPr>
                <w:strike/>
                <w:szCs w:val="24"/>
              </w:rPr>
            </w:pPr>
            <w:r w:rsidRPr="00E818C8">
              <w:rPr>
                <w:szCs w:val="24"/>
              </w:rPr>
              <w:t>Автор заявки на бронирование</w:t>
            </w:r>
          </w:p>
        </w:tc>
        <w:tc>
          <w:tcPr>
            <w:tcW w:w="2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74542EB" w14:textId="298E466F" w:rsidR="002E0039" w:rsidRPr="00E818C8" w:rsidRDefault="00C33E37" w:rsidP="00C33E37">
            <w:pPr>
              <w:spacing w:after="0" w:line="240" w:lineRule="auto"/>
              <w:ind w:firstLine="0"/>
              <w:jc w:val="left"/>
              <w:rPr>
                <w:strike/>
                <w:szCs w:val="24"/>
              </w:rPr>
            </w:pPr>
            <w:r w:rsidRPr="00E818C8">
              <w:rPr>
                <w:szCs w:val="24"/>
              </w:rPr>
              <w:t>Заявка на бронирование зала совещаний согласована ответственным сотрудником</w:t>
            </w:r>
          </w:p>
        </w:tc>
      </w:tr>
      <w:tr w:rsidR="00C33E37" w:rsidRPr="00E818C8" w14:paraId="3A0C8FE9" w14:textId="77777777" w:rsidTr="006640CD"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D8C6D54" w14:textId="36549402" w:rsidR="00C33E37" w:rsidRPr="00E818C8" w:rsidRDefault="00C33E37" w:rsidP="00D26868">
            <w:pPr>
              <w:spacing w:after="0" w:line="240" w:lineRule="auto"/>
              <w:ind w:firstLine="0"/>
              <w:rPr>
                <w:szCs w:val="24"/>
              </w:rPr>
            </w:pPr>
            <w:r w:rsidRPr="00E818C8">
              <w:rPr>
                <w:szCs w:val="24"/>
              </w:rPr>
              <w:t>5</w:t>
            </w: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F4AF6C5" w14:textId="65BEF235" w:rsidR="00C33E37" w:rsidRPr="00E818C8" w:rsidRDefault="00C33E37" w:rsidP="00D2686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Об участии в совещании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9E9D9CD" w14:textId="695EC127" w:rsidR="00C33E37" w:rsidRPr="00E818C8" w:rsidRDefault="00C33E37" w:rsidP="00D2686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Участники совещания</w:t>
            </w:r>
          </w:p>
        </w:tc>
        <w:tc>
          <w:tcPr>
            <w:tcW w:w="2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B557F97" w14:textId="5847F5DD" w:rsidR="00C33E37" w:rsidRPr="00E818C8" w:rsidRDefault="00C33E37" w:rsidP="00C33E37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Заявка на бронирование зала совещаний согласована ответственным сотрудником</w:t>
            </w:r>
          </w:p>
        </w:tc>
      </w:tr>
      <w:tr w:rsidR="002E0039" w:rsidRPr="00E818C8" w14:paraId="7BE711EE" w14:textId="77777777" w:rsidTr="006640CD"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4FAB378" w14:textId="77777777" w:rsidR="002E0039" w:rsidRPr="00E818C8" w:rsidRDefault="002E0039" w:rsidP="00D26868">
            <w:pPr>
              <w:spacing w:after="0" w:line="240" w:lineRule="auto"/>
              <w:ind w:firstLine="0"/>
              <w:rPr>
                <w:szCs w:val="24"/>
              </w:rPr>
            </w:pPr>
            <w:r w:rsidRPr="00E818C8">
              <w:rPr>
                <w:szCs w:val="24"/>
              </w:rPr>
              <w:t>5</w:t>
            </w: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0C3D0AB" w14:textId="37C273E2" w:rsidR="002E0039" w:rsidRPr="00E818C8" w:rsidRDefault="00C33E37" w:rsidP="00D2686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О необходимости переноса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329144D" w14:textId="62012FEF" w:rsidR="002E0039" w:rsidRPr="00E818C8" w:rsidRDefault="00C33E37" w:rsidP="00D26868">
            <w:pPr>
              <w:spacing w:after="0" w:line="240" w:lineRule="auto"/>
              <w:ind w:firstLine="0"/>
              <w:jc w:val="left"/>
              <w:rPr>
                <w:color w:val="FF0000"/>
                <w:szCs w:val="24"/>
              </w:rPr>
            </w:pPr>
            <w:r w:rsidRPr="00E818C8">
              <w:rPr>
                <w:szCs w:val="24"/>
              </w:rPr>
              <w:t>Автор заявки на бронирование</w:t>
            </w:r>
          </w:p>
        </w:tc>
        <w:tc>
          <w:tcPr>
            <w:tcW w:w="2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9FCA231" w14:textId="1AB65D27" w:rsidR="002E0039" w:rsidRPr="00E818C8" w:rsidRDefault="00C33E37" w:rsidP="00D2686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Инициирован перенос брони совещания</w:t>
            </w:r>
          </w:p>
        </w:tc>
      </w:tr>
    </w:tbl>
    <w:p w14:paraId="1706FEB6" w14:textId="77777777" w:rsidR="002E0039" w:rsidRPr="00BA0824" w:rsidRDefault="002E0039" w:rsidP="00BA0824">
      <w:pPr>
        <w:spacing w:before="60" w:after="120" w:line="240" w:lineRule="auto"/>
        <w:ind w:firstLine="0"/>
        <w:jc w:val="center"/>
        <w:rPr>
          <w:i/>
          <w:szCs w:val="28"/>
        </w:rPr>
      </w:pPr>
    </w:p>
    <w:p w14:paraId="237A9FB0" w14:textId="01EC0FB5" w:rsidR="00DC58C4" w:rsidRPr="00EC5358" w:rsidRDefault="00DC58C4" w:rsidP="007C7D58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131" w:name="_Toc465336154"/>
      <w:r w:rsidRPr="00EC5358">
        <w:rPr>
          <w:sz w:val="24"/>
          <w:szCs w:val="24"/>
        </w:rPr>
        <w:t>Бронирование автотранспорта</w:t>
      </w:r>
      <w:bookmarkEnd w:id="131"/>
    </w:p>
    <w:p w14:paraId="324CDE6F" w14:textId="77777777" w:rsidR="00DC58C4" w:rsidRDefault="00DC58C4" w:rsidP="00867C8B">
      <w:pPr>
        <w:spacing w:after="0" w:line="240" w:lineRule="auto"/>
        <w:ind w:firstLine="567"/>
      </w:pPr>
      <w:r w:rsidRPr="00702F35">
        <w:t xml:space="preserve">Решение </w:t>
      </w:r>
      <w:r w:rsidRPr="00867C8B">
        <w:rPr>
          <w:szCs w:val="28"/>
          <w:lang w:eastAsia="ru-RU"/>
        </w:rPr>
        <w:t>реализовано</w:t>
      </w:r>
      <w:r w:rsidRPr="00702F35">
        <w:t xml:space="preserve"> путем использования списка типа </w:t>
      </w:r>
      <w:r>
        <w:t>«К</w:t>
      </w:r>
      <w:r w:rsidRPr="00702F35">
        <w:t>алендарь</w:t>
      </w:r>
      <w:r>
        <w:t>»</w:t>
      </w:r>
      <w:r w:rsidRPr="00702F35">
        <w:t>. Указанный список является хранилищем всех заявок на автотранспорт. Предусмотрен стандартный механизм утверждения контента для элементов списка</w:t>
      </w:r>
      <w:r>
        <w:t>.</w:t>
      </w:r>
    </w:p>
    <w:p w14:paraId="49FE0457" w14:textId="77777777" w:rsidR="00DC58C4" w:rsidRDefault="00DC58C4" w:rsidP="00867C8B">
      <w:pPr>
        <w:spacing w:after="0" w:line="240" w:lineRule="auto"/>
        <w:ind w:firstLine="567"/>
      </w:pPr>
      <w:r>
        <w:t>Решение разворачивает следующие компоненты на сайте:</w:t>
      </w:r>
    </w:p>
    <w:p w14:paraId="30F96A67" w14:textId="77777777" w:rsidR="00DC58C4" w:rsidRPr="0045008E" w:rsidRDefault="00DC58C4" w:rsidP="00BB57CA">
      <w:pPr>
        <w:pStyle w:val="ac"/>
        <w:numPr>
          <w:ilvl w:val="0"/>
          <w:numId w:val="30"/>
        </w:numPr>
        <w:spacing w:line="240" w:lineRule="auto"/>
        <w:ind w:left="851" w:hanging="284"/>
        <w:rPr>
          <w:i/>
          <w:szCs w:val="24"/>
          <w:lang w:val="en-US"/>
        </w:rPr>
      </w:pPr>
      <w:r w:rsidRPr="0045008E">
        <w:rPr>
          <w:szCs w:val="24"/>
        </w:rPr>
        <w:t>Список</w:t>
      </w:r>
      <w:r w:rsidRPr="0045008E">
        <w:rPr>
          <w:i/>
          <w:color w:val="000000" w:themeColor="text1"/>
          <w:szCs w:val="24"/>
          <w:lang w:val="en-US"/>
        </w:rPr>
        <w:t>: /</w:t>
      </w:r>
      <w:r w:rsidRPr="0045008E">
        <w:rPr>
          <w:color w:val="000000" w:themeColor="text1"/>
          <w:szCs w:val="24"/>
          <w:lang w:val="en-US"/>
        </w:rPr>
        <w:t xml:space="preserve">Lists/ </w:t>
      </w:r>
      <w:r w:rsidRPr="0045008E">
        <w:rPr>
          <w:color w:val="000000" w:themeColor="text1"/>
          <w:szCs w:val="24"/>
          <w:highlight w:val="white"/>
          <w:lang w:val="en-US" w:eastAsia="ru-RU"/>
        </w:rPr>
        <w:t>Lists/BookingAuto</w:t>
      </w:r>
      <w:r w:rsidRPr="0045008E">
        <w:rPr>
          <w:i/>
          <w:color w:val="000000" w:themeColor="text1"/>
          <w:szCs w:val="24"/>
          <w:lang w:val="en-US"/>
        </w:rPr>
        <w:t xml:space="preserve"> </w:t>
      </w:r>
      <w:r w:rsidRPr="0045008E">
        <w:rPr>
          <w:i/>
          <w:szCs w:val="24"/>
          <w:lang w:val="en-US"/>
        </w:rPr>
        <w:t>(</w:t>
      </w:r>
      <w:r w:rsidRPr="0045008E">
        <w:rPr>
          <w:i/>
          <w:szCs w:val="24"/>
        </w:rPr>
        <w:t>Список</w:t>
      </w:r>
      <w:r w:rsidRPr="0045008E">
        <w:rPr>
          <w:i/>
          <w:szCs w:val="24"/>
          <w:lang w:val="en-US"/>
        </w:rPr>
        <w:t xml:space="preserve"> </w:t>
      </w:r>
      <w:r w:rsidRPr="0045008E">
        <w:rPr>
          <w:i/>
          <w:szCs w:val="24"/>
        </w:rPr>
        <w:t>заявок</w:t>
      </w:r>
      <w:r w:rsidRPr="0045008E">
        <w:rPr>
          <w:i/>
          <w:szCs w:val="24"/>
          <w:lang w:val="en-US"/>
        </w:rPr>
        <w:t>);</w:t>
      </w:r>
    </w:p>
    <w:p w14:paraId="6B73C15D" w14:textId="77777777" w:rsidR="00DC58C4" w:rsidRPr="0045008E" w:rsidRDefault="00DC58C4" w:rsidP="00BB57CA">
      <w:pPr>
        <w:pStyle w:val="ac"/>
        <w:numPr>
          <w:ilvl w:val="0"/>
          <w:numId w:val="30"/>
        </w:numPr>
        <w:spacing w:line="240" w:lineRule="auto"/>
        <w:ind w:left="851" w:hanging="284"/>
        <w:rPr>
          <w:i/>
          <w:szCs w:val="24"/>
          <w:lang w:val="en-US"/>
        </w:rPr>
      </w:pPr>
      <w:r w:rsidRPr="0045008E">
        <w:rPr>
          <w:szCs w:val="24"/>
        </w:rPr>
        <w:t>Список</w:t>
      </w:r>
      <w:r w:rsidRPr="0045008E">
        <w:rPr>
          <w:i/>
          <w:color w:val="000000" w:themeColor="text1"/>
          <w:szCs w:val="24"/>
          <w:lang w:val="en-US"/>
        </w:rPr>
        <w:t>:</w:t>
      </w:r>
      <w:r w:rsidRPr="0045008E">
        <w:rPr>
          <w:color w:val="000000" w:themeColor="text1"/>
          <w:szCs w:val="24"/>
          <w:lang w:val="en-US"/>
        </w:rPr>
        <w:t xml:space="preserve"> </w:t>
      </w:r>
      <w:r w:rsidRPr="0045008E">
        <w:rPr>
          <w:i/>
          <w:color w:val="000000" w:themeColor="text1"/>
          <w:szCs w:val="24"/>
          <w:lang w:val="en-US"/>
        </w:rPr>
        <w:t>/</w:t>
      </w:r>
      <w:r w:rsidRPr="0045008E">
        <w:rPr>
          <w:i/>
          <w:color w:val="000000" w:themeColor="text1"/>
          <w:szCs w:val="24"/>
          <w:highlight w:val="white"/>
          <w:lang w:val="en-US" w:eastAsia="ru-RU"/>
        </w:rPr>
        <w:t>Lists/WorkflowTaskBookingAuto</w:t>
      </w:r>
      <w:r w:rsidRPr="0045008E">
        <w:rPr>
          <w:i/>
          <w:color w:val="000000" w:themeColor="text1"/>
          <w:szCs w:val="24"/>
          <w:lang w:val="en-US"/>
        </w:rPr>
        <w:t xml:space="preserve"> </w:t>
      </w:r>
      <w:r w:rsidRPr="0045008E">
        <w:rPr>
          <w:i/>
          <w:szCs w:val="24"/>
          <w:lang w:val="en-US"/>
        </w:rPr>
        <w:t>(</w:t>
      </w:r>
      <w:r w:rsidRPr="0045008E">
        <w:rPr>
          <w:i/>
          <w:szCs w:val="24"/>
        </w:rPr>
        <w:t>Список</w:t>
      </w:r>
      <w:r w:rsidRPr="0045008E">
        <w:rPr>
          <w:i/>
          <w:szCs w:val="24"/>
          <w:lang w:val="en-US"/>
        </w:rPr>
        <w:t xml:space="preserve"> </w:t>
      </w:r>
      <w:r w:rsidRPr="0045008E">
        <w:rPr>
          <w:i/>
          <w:szCs w:val="24"/>
        </w:rPr>
        <w:t>задач</w:t>
      </w:r>
      <w:r w:rsidRPr="0045008E">
        <w:rPr>
          <w:i/>
          <w:szCs w:val="24"/>
          <w:lang w:val="en-US"/>
        </w:rPr>
        <w:t xml:space="preserve"> </w:t>
      </w:r>
      <w:r w:rsidRPr="0045008E">
        <w:rPr>
          <w:i/>
          <w:szCs w:val="24"/>
        </w:rPr>
        <w:t>заявок</w:t>
      </w:r>
      <w:r w:rsidRPr="0045008E">
        <w:rPr>
          <w:i/>
          <w:szCs w:val="24"/>
          <w:lang w:val="en-US"/>
        </w:rPr>
        <w:t>);</w:t>
      </w:r>
    </w:p>
    <w:p w14:paraId="52CE05B8" w14:textId="77777777" w:rsidR="00DC58C4" w:rsidRPr="0045008E" w:rsidRDefault="00DC58C4" w:rsidP="00BB57CA">
      <w:pPr>
        <w:pStyle w:val="ac"/>
        <w:numPr>
          <w:ilvl w:val="0"/>
          <w:numId w:val="30"/>
        </w:numPr>
        <w:spacing w:line="240" w:lineRule="auto"/>
        <w:ind w:left="851" w:hanging="284"/>
        <w:rPr>
          <w:i/>
          <w:szCs w:val="24"/>
          <w:lang w:val="en-US"/>
        </w:rPr>
      </w:pPr>
      <w:r w:rsidRPr="0045008E">
        <w:rPr>
          <w:szCs w:val="24"/>
        </w:rPr>
        <w:t>Рабочий процесс BookingAutoWorkflow2013</w:t>
      </w:r>
      <w:r>
        <w:rPr>
          <w:szCs w:val="24"/>
        </w:rPr>
        <w:t>;</w:t>
      </w:r>
    </w:p>
    <w:p w14:paraId="44BE4447" w14:textId="77777777" w:rsidR="00DC58C4" w:rsidRPr="0045008E" w:rsidRDefault="00DC58C4" w:rsidP="00BB57CA">
      <w:pPr>
        <w:pStyle w:val="ac"/>
        <w:numPr>
          <w:ilvl w:val="0"/>
          <w:numId w:val="30"/>
        </w:numPr>
        <w:spacing w:line="240" w:lineRule="auto"/>
        <w:ind w:left="851" w:hanging="284"/>
        <w:rPr>
          <w:i/>
          <w:szCs w:val="24"/>
        </w:rPr>
      </w:pPr>
      <w:r w:rsidRPr="0045008E">
        <w:rPr>
          <w:szCs w:val="24"/>
        </w:rPr>
        <w:t>Кнопки</w:t>
      </w:r>
      <w:r>
        <w:rPr>
          <w:szCs w:val="24"/>
        </w:rPr>
        <w:t xml:space="preserve"> в </w:t>
      </w:r>
      <w:r>
        <w:t>верхней панели меню</w:t>
      </w:r>
      <w:r w:rsidRPr="0045008E">
        <w:rPr>
          <w:szCs w:val="24"/>
        </w:rPr>
        <w:t xml:space="preserve">: </w:t>
      </w:r>
      <w:r>
        <w:rPr>
          <w:szCs w:val="24"/>
        </w:rPr>
        <w:t>«</w:t>
      </w:r>
      <w:r w:rsidRPr="0045008E">
        <w:rPr>
          <w:szCs w:val="24"/>
        </w:rPr>
        <w:t>Начать согласование</w:t>
      </w:r>
      <w:r>
        <w:rPr>
          <w:szCs w:val="24"/>
        </w:rPr>
        <w:t>»</w:t>
      </w:r>
      <w:r w:rsidRPr="0045008E">
        <w:rPr>
          <w:szCs w:val="24"/>
        </w:rPr>
        <w:t>,</w:t>
      </w:r>
      <w:r>
        <w:rPr>
          <w:szCs w:val="24"/>
        </w:rPr>
        <w:t xml:space="preserve"> «</w:t>
      </w:r>
      <w:r w:rsidRPr="0045008E">
        <w:rPr>
          <w:szCs w:val="24"/>
        </w:rPr>
        <w:t>Отменить согласование</w:t>
      </w:r>
      <w:r>
        <w:rPr>
          <w:szCs w:val="24"/>
        </w:rPr>
        <w:t>»</w:t>
      </w:r>
      <w:r w:rsidRPr="0045008E">
        <w:rPr>
          <w:szCs w:val="24"/>
        </w:rPr>
        <w:t>,</w:t>
      </w:r>
      <w:r>
        <w:rPr>
          <w:szCs w:val="24"/>
        </w:rPr>
        <w:t xml:space="preserve"> «</w:t>
      </w:r>
      <w:r w:rsidRPr="0045008E">
        <w:rPr>
          <w:szCs w:val="24"/>
        </w:rPr>
        <w:t>Перенос брони</w:t>
      </w:r>
      <w:r>
        <w:rPr>
          <w:szCs w:val="24"/>
        </w:rPr>
        <w:t>»;</w:t>
      </w:r>
    </w:p>
    <w:p w14:paraId="524E28DD" w14:textId="77777777" w:rsidR="00DC58C4" w:rsidRPr="0045008E" w:rsidRDefault="00DC58C4" w:rsidP="00BB57CA">
      <w:pPr>
        <w:pStyle w:val="ac"/>
        <w:numPr>
          <w:ilvl w:val="0"/>
          <w:numId w:val="30"/>
        </w:numPr>
        <w:spacing w:line="240" w:lineRule="auto"/>
        <w:ind w:left="851" w:hanging="284"/>
        <w:rPr>
          <w:i/>
          <w:szCs w:val="24"/>
        </w:rPr>
      </w:pPr>
      <w:r w:rsidRPr="0045008E">
        <w:rPr>
          <w:szCs w:val="24"/>
        </w:rPr>
        <w:t>Ресивер EventTaskBookingAuto (для отслеживания изменения)</w:t>
      </w:r>
      <w:r>
        <w:rPr>
          <w:szCs w:val="24"/>
        </w:rPr>
        <w:t>;</w:t>
      </w:r>
    </w:p>
    <w:p w14:paraId="1B8294A8" w14:textId="085CDCC6" w:rsidR="00DC58C4" w:rsidRPr="0045008E" w:rsidRDefault="00DC58C4" w:rsidP="00BB57CA">
      <w:pPr>
        <w:pStyle w:val="ac"/>
        <w:numPr>
          <w:ilvl w:val="0"/>
          <w:numId w:val="30"/>
        </w:numPr>
        <w:spacing w:line="240" w:lineRule="auto"/>
        <w:ind w:left="851" w:hanging="284"/>
        <w:rPr>
          <w:i/>
          <w:szCs w:val="24"/>
        </w:rPr>
      </w:pPr>
      <w:r w:rsidRPr="0045008E">
        <w:rPr>
          <w:szCs w:val="24"/>
        </w:rPr>
        <w:t xml:space="preserve">Группы пользователей: </w:t>
      </w:r>
      <w:r w:rsidRPr="0045008E">
        <w:rPr>
          <w:i/>
          <w:szCs w:val="24"/>
        </w:rPr>
        <w:t>«</w:t>
      </w:r>
      <w:r w:rsidRPr="0045008E">
        <w:rPr>
          <w:i/>
          <w:color w:val="000000" w:themeColor="text1"/>
          <w:szCs w:val="24"/>
          <w:highlight w:val="white"/>
          <w:lang w:eastAsia="ru-RU"/>
        </w:rPr>
        <w:t>Модераторы бронирования автотранспорта</w:t>
      </w:r>
      <w:r w:rsidRPr="0045008E">
        <w:rPr>
          <w:i/>
          <w:szCs w:val="24"/>
        </w:rPr>
        <w:t>»</w:t>
      </w:r>
      <w:r w:rsidR="00065262">
        <w:rPr>
          <w:i/>
          <w:szCs w:val="24"/>
        </w:rPr>
        <w:t>, «Модераторы ТРС»</w:t>
      </w:r>
      <w:r w:rsidRPr="0045008E">
        <w:rPr>
          <w:i/>
          <w:szCs w:val="24"/>
        </w:rPr>
        <w:t>.</w:t>
      </w:r>
      <w:r w:rsidRPr="0045008E">
        <w:rPr>
          <w:szCs w:val="24"/>
        </w:rPr>
        <w:t xml:space="preserve"> </w:t>
      </w:r>
    </w:p>
    <w:p w14:paraId="779B74AC" w14:textId="1B856A4C" w:rsidR="00667418" w:rsidRDefault="00667418" w:rsidP="00667418">
      <w:pPr>
        <w:spacing w:after="0" w:line="240" w:lineRule="auto"/>
      </w:pPr>
    </w:p>
    <w:p w14:paraId="21D7D0D7" w14:textId="77777777" w:rsidR="00667418" w:rsidRPr="00DE693B" w:rsidRDefault="00667418" w:rsidP="00667418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 w:rsidRPr="00DE693B">
        <w:rPr>
          <w:sz w:val="24"/>
          <w:szCs w:val="24"/>
        </w:rPr>
        <w:t>Распределение ролей пользователей</w:t>
      </w:r>
    </w:p>
    <w:p w14:paraId="4FB461AE" w14:textId="16D36387" w:rsidR="005C0D58" w:rsidRPr="005C0D58" w:rsidRDefault="005C0D58" w:rsidP="005C0D58">
      <w:pPr>
        <w:spacing w:after="0" w:line="240" w:lineRule="auto"/>
        <w:ind w:firstLine="567"/>
        <w:rPr>
          <w:rFonts w:eastAsia="Times New Roman"/>
          <w:szCs w:val="28"/>
          <w:lang w:eastAsia="ru-RU"/>
        </w:rPr>
      </w:pPr>
      <w:r w:rsidRPr="005C0D58">
        <w:rPr>
          <w:rFonts w:eastAsia="Times New Roman"/>
          <w:szCs w:val="28"/>
          <w:lang w:eastAsia="ru-RU"/>
        </w:rPr>
        <w:t xml:space="preserve">В рамках раздела «Бронирование автотранспорта» действует следующая матрица ролей (см. </w:t>
      </w:r>
      <w:r w:rsidRPr="005C0D58">
        <w:rPr>
          <w:rFonts w:eastAsia="Times New Roman"/>
          <w:szCs w:val="28"/>
          <w:lang w:eastAsia="ru-RU"/>
        </w:rPr>
        <w:fldChar w:fldCharType="begin"/>
      </w:r>
      <w:r w:rsidRPr="005C0D58">
        <w:rPr>
          <w:rFonts w:eastAsia="Times New Roman"/>
          <w:szCs w:val="28"/>
          <w:lang w:eastAsia="ru-RU"/>
        </w:rPr>
        <w:instrText xml:space="preserve"> REF _Ref451954910 \h  \* MERGEFORMAT </w:instrText>
      </w:r>
      <w:r w:rsidRPr="005C0D58">
        <w:rPr>
          <w:rFonts w:eastAsia="Times New Roman"/>
          <w:szCs w:val="28"/>
          <w:lang w:eastAsia="ru-RU"/>
        </w:rPr>
      </w:r>
      <w:r w:rsidRPr="005C0D58">
        <w:rPr>
          <w:rFonts w:eastAsia="Times New Roman"/>
          <w:szCs w:val="28"/>
          <w:lang w:eastAsia="ru-RU"/>
        </w:rPr>
        <w:fldChar w:fldCharType="separate"/>
      </w:r>
      <w:r w:rsidR="00E22EDC" w:rsidRPr="00E22EDC">
        <w:rPr>
          <w:rFonts w:eastAsia="Times New Roman"/>
          <w:szCs w:val="28"/>
          <w:lang w:eastAsia="ru-RU"/>
        </w:rPr>
        <w:t xml:space="preserve">Таблица </w:t>
      </w:r>
      <w:r w:rsidR="00E22EDC" w:rsidRPr="00E22EDC">
        <w:rPr>
          <w:rFonts w:eastAsia="Times New Roman"/>
          <w:noProof/>
          <w:szCs w:val="28"/>
          <w:lang w:eastAsia="ru-RU"/>
        </w:rPr>
        <w:t>12</w:t>
      </w:r>
      <w:r w:rsidRPr="005C0D58">
        <w:rPr>
          <w:rFonts w:eastAsia="Times New Roman"/>
          <w:szCs w:val="28"/>
          <w:lang w:eastAsia="ru-RU"/>
        </w:rPr>
        <w:fldChar w:fldCharType="end"/>
      </w:r>
      <w:r>
        <w:rPr>
          <w:rFonts w:eastAsia="Times New Roman"/>
          <w:szCs w:val="28"/>
          <w:lang w:eastAsia="ru-RU"/>
        </w:rPr>
        <w:t>).</w:t>
      </w:r>
    </w:p>
    <w:p w14:paraId="56141D03" w14:textId="512E8DF1" w:rsidR="005C0D58" w:rsidRPr="005C0D58" w:rsidRDefault="005C0D58" w:rsidP="005C0D58">
      <w:pPr>
        <w:keepNext/>
        <w:spacing w:before="200" w:line="240" w:lineRule="auto"/>
        <w:jc w:val="right"/>
        <w:rPr>
          <w:i/>
          <w:szCs w:val="28"/>
        </w:rPr>
      </w:pPr>
      <w:bookmarkStart w:id="132" w:name="_Ref451954910"/>
      <w:r w:rsidRPr="005C0D58">
        <w:rPr>
          <w:i/>
          <w:szCs w:val="28"/>
        </w:rPr>
        <w:t xml:space="preserve">Таблица </w:t>
      </w:r>
      <w:r w:rsidRPr="005C0D58">
        <w:rPr>
          <w:i/>
          <w:szCs w:val="28"/>
        </w:rPr>
        <w:fldChar w:fldCharType="begin"/>
      </w:r>
      <w:r w:rsidRPr="005C0D58">
        <w:rPr>
          <w:i/>
          <w:szCs w:val="28"/>
        </w:rPr>
        <w:instrText xml:space="preserve"> SEQ Таблица \* ARABIC </w:instrText>
      </w:r>
      <w:r w:rsidRPr="005C0D58">
        <w:rPr>
          <w:i/>
          <w:szCs w:val="28"/>
        </w:rPr>
        <w:fldChar w:fldCharType="separate"/>
      </w:r>
      <w:r w:rsidR="00E22EDC">
        <w:rPr>
          <w:i/>
          <w:noProof/>
          <w:szCs w:val="28"/>
        </w:rPr>
        <w:t>12</w:t>
      </w:r>
      <w:r w:rsidRPr="005C0D58">
        <w:rPr>
          <w:i/>
          <w:noProof/>
          <w:szCs w:val="28"/>
        </w:rPr>
        <w:fldChar w:fldCharType="end"/>
      </w:r>
      <w:bookmarkEnd w:id="132"/>
      <w:r w:rsidRPr="005C0D58">
        <w:rPr>
          <w:i/>
          <w:szCs w:val="28"/>
        </w:rPr>
        <w:t xml:space="preserve"> - Матрица ролей </w:t>
      </w:r>
      <w:r>
        <w:rPr>
          <w:i/>
          <w:szCs w:val="28"/>
        </w:rPr>
        <w:t xml:space="preserve">раздела </w:t>
      </w:r>
      <w:r w:rsidRPr="005C0D58">
        <w:rPr>
          <w:i/>
          <w:szCs w:val="28"/>
        </w:rPr>
        <w:t>«Бронирование автотранспорта»</w:t>
      </w:r>
    </w:p>
    <w:tbl>
      <w:tblPr>
        <w:tblStyle w:val="6b"/>
        <w:tblW w:w="5000" w:type="pct"/>
        <w:tblLook w:val="04A0" w:firstRow="1" w:lastRow="0" w:firstColumn="1" w:lastColumn="0" w:noHBand="0" w:noVBand="1"/>
      </w:tblPr>
      <w:tblGrid>
        <w:gridCol w:w="3255"/>
        <w:gridCol w:w="6089"/>
      </w:tblGrid>
      <w:tr w:rsidR="005C0D58" w:rsidRPr="005C0D58" w14:paraId="02837C43" w14:textId="77777777" w:rsidTr="00E818C8">
        <w:trPr>
          <w:tblHeader/>
        </w:trPr>
        <w:tc>
          <w:tcPr>
            <w:tcW w:w="1742" w:type="pct"/>
          </w:tcPr>
          <w:p w14:paraId="5CA9DCE5" w14:textId="77777777" w:rsidR="005C0D58" w:rsidRPr="005C0D58" w:rsidRDefault="005C0D58" w:rsidP="005C0D58">
            <w:pPr>
              <w:spacing w:after="0" w:line="240" w:lineRule="auto"/>
              <w:ind w:firstLine="0"/>
              <w:jc w:val="center"/>
              <w:rPr>
                <w:b/>
                <w:szCs w:val="28"/>
                <w:lang w:eastAsia="ru-RU"/>
              </w:rPr>
            </w:pPr>
            <w:r w:rsidRPr="005C0D58">
              <w:rPr>
                <w:b/>
                <w:szCs w:val="28"/>
                <w:lang w:eastAsia="ru-RU"/>
              </w:rPr>
              <w:t>Роль</w:t>
            </w:r>
          </w:p>
        </w:tc>
        <w:tc>
          <w:tcPr>
            <w:tcW w:w="3258" w:type="pct"/>
          </w:tcPr>
          <w:p w14:paraId="7B8C311A" w14:textId="77777777" w:rsidR="005C0D58" w:rsidRPr="005C0D58" w:rsidRDefault="005C0D58" w:rsidP="005C0D58">
            <w:pPr>
              <w:spacing w:after="0" w:line="240" w:lineRule="auto"/>
              <w:ind w:firstLine="0"/>
              <w:jc w:val="center"/>
              <w:rPr>
                <w:b/>
                <w:szCs w:val="28"/>
                <w:lang w:eastAsia="ru-RU"/>
              </w:rPr>
            </w:pPr>
            <w:r w:rsidRPr="005C0D58">
              <w:rPr>
                <w:b/>
                <w:szCs w:val="28"/>
                <w:lang w:eastAsia="ru-RU"/>
              </w:rPr>
              <w:t>Доступные действия</w:t>
            </w:r>
          </w:p>
        </w:tc>
      </w:tr>
      <w:tr w:rsidR="005C0D58" w:rsidRPr="005C0D58" w14:paraId="4748C8CD" w14:textId="77777777" w:rsidTr="00065262">
        <w:tc>
          <w:tcPr>
            <w:tcW w:w="1742" w:type="pct"/>
          </w:tcPr>
          <w:p w14:paraId="0942B510" w14:textId="77777777" w:rsidR="005C0D58" w:rsidRPr="005C0D58" w:rsidRDefault="005C0D58" w:rsidP="005C0D58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5C0D58">
              <w:rPr>
                <w:szCs w:val="28"/>
                <w:lang w:eastAsia="ru-RU"/>
              </w:rPr>
              <w:t>Сотрудники ИА</w:t>
            </w:r>
          </w:p>
        </w:tc>
        <w:tc>
          <w:tcPr>
            <w:tcW w:w="3258" w:type="pct"/>
          </w:tcPr>
          <w:p w14:paraId="5F28EC6C" w14:textId="77777777" w:rsidR="005C0D58" w:rsidRPr="005C0D58" w:rsidRDefault="005C0D58" w:rsidP="005C0D58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5C0D58">
              <w:rPr>
                <w:szCs w:val="28"/>
                <w:lang w:eastAsia="ru-RU"/>
              </w:rPr>
              <w:t>Создание новой заявки на бронирование автотранспорта, отправка заявки на согласование</w:t>
            </w:r>
          </w:p>
        </w:tc>
      </w:tr>
      <w:tr w:rsidR="005C0D58" w:rsidRPr="005C0D58" w14:paraId="06D1E12E" w14:textId="77777777" w:rsidTr="00065262">
        <w:tc>
          <w:tcPr>
            <w:tcW w:w="1742" w:type="pct"/>
          </w:tcPr>
          <w:p w14:paraId="4E4C3B5C" w14:textId="77777777" w:rsidR="005C0D58" w:rsidRPr="005C0D58" w:rsidRDefault="005C0D58" w:rsidP="005C0D58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5C0D58">
              <w:rPr>
                <w:szCs w:val="28"/>
                <w:lang w:eastAsia="ru-RU"/>
              </w:rPr>
              <w:t>Руководитель СП</w:t>
            </w:r>
          </w:p>
        </w:tc>
        <w:tc>
          <w:tcPr>
            <w:tcW w:w="3258" w:type="pct"/>
          </w:tcPr>
          <w:p w14:paraId="30453028" w14:textId="43BD5339" w:rsidR="005C0D58" w:rsidRPr="005C0D58" w:rsidRDefault="005C0D58" w:rsidP="005C0D58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5C0D58">
              <w:rPr>
                <w:szCs w:val="28"/>
                <w:lang w:eastAsia="ru-RU"/>
              </w:rPr>
              <w:t>Согласование всех заявок на бронирование автотранспорта</w:t>
            </w:r>
          </w:p>
        </w:tc>
      </w:tr>
      <w:tr w:rsidR="005C0D58" w:rsidRPr="005C0D58" w14:paraId="2F6B7C65" w14:textId="77777777" w:rsidTr="00065262">
        <w:tc>
          <w:tcPr>
            <w:tcW w:w="1742" w:type="pct"/>
            <w:vMerge w:val="restart"/>
          </w:tcPr>
          <w:p w14:paraId="07583C39" w14:textId="2CE56AA8" w:rsidR="005C0D58" w:rsidRPr="005C0D58" w:rsidRDefault="005C0D58" w:rsidP="00481F08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5C0D58">
              <w:rPr>
                <w:szCs w:val="28"/>
                <w:lang w:eastAsia="ru-RU"/>
              </w:rPr>
              <w:t>Модераторы</w:t>
            </w:r>
            <w:r w:rsidR="00065262">
              <w:rPr>
                <w:szCs w:val="28"/>
                <w:lang w:eastAsia="ru-RU"/>
              </w:rPr>
              <w:t xml:space="preserve"> бронирования автотранспорта</w:t>
            </w:r>
          </w:p>
        </w:tc>
        <w:tc>
          <w:tcPr>
            <w:tcW w:w="3258" w:type="pct"/>
          </w:tcPr>
          <w:p w14:paraId="5F0B1AE4" w14:textId="77777777" w:rsidR="005C0D58" w:rsidRPr="005C0D58" w:rsidRDefault="005C0D58" w:rsidP="005C0D58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5C0D58">
              <w:rPr>
                <w:szCs w:val="28"/>
                <w:lang w:eastAsia="ru-RU"/>
              </w:rPr>
              <w:t>Утверждение бронирования</w:t>
            </w:r>
          </w:p>
        </w:tc>
      </w:tr>
      <w:tr w:rsidR="005C0D58" w:rsidRPr="005C0D58" w14:paraId="61AB9947" w14:textId="77777777" w:rsidTr="00065262">
        <w:tc>
          <w:tcPr>
            <w:tcW w:w="1742" w:type="pct"/>
            <w:vMerge/>
          </w:tcPr>
          <w:p w14:paraId="499003BC" w14:textId="77777777" w:rsidR="005C0D58" w:rsidRPr="005C0D58" w:rsidRDefault="005C0D58" w:rsidP="005C0D58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</w:p>
        </w:tc>
        <w:tc>
          <w:tcPr>
            <w:tcW w:w="3258" w:type="pct"/>
          </w:tcPr>
          <w:p w14:paraId="34EC235B" w14:textId="77777777" w:rsidR="005C0D58" w:rsidRPr="005C0D58" w:rsidRDefault="005C0D58" w:rsidP="005C0D58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5C0D58">
              <w:rPr>
                <w:szCs w:val="28"/>
                <w:lang w:eastAsia="ru-RU"/>
              </w:rPr>
              <w:t>Перенос бронирования</w:t>
            </w:r>
          </w:p>
        </w:tc>
      </w:tr>
      <w:tr w:rsidR="005C0D58" w:rsidRPr="005C0D58" w14:paraId="1D779D90" w14:textId="77777777" w:rsidTr="00065262">
        <w:tc>
          <w:tcPr>
            <w:tcW w:w="1742" w:type="pct"/>
          </w:tcPr>
          <w:p w14:paraId="0F24261E" w14:textId="0CE25ED0" w:rsidR="005C0D58" w:rsidRPr="005C0D58" w:rsidRDefault="005C0D58" w:rsidP="00065262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5C0D58">
              <w:rPr>
                <w:szCs w:val="28"/>
                <w:lang w:eastAsia="ru-RU"/>
              </w:rPr>
              <w:lastRenderedPageBreak/>
              <w:t>Модераторы</w:t>
            </w:r>
            <w:r w:rsidR="00065262">
              <w:rPr>
                <w:szCs w:val="28"/>
                <w:lang w:eastAsia="ru-RU"/>
              </w:rPr>
              <w:t xml:space="preserve"> </w:t>
            </w:r>
            <w:r w:rsidRPr="005C0D58">
              <w:rPr>
                <w:szCs w:val="28"/>
                <w:lang w:eastAsia="ru-RU"/>
              </w:rPr>
              <w:t>ТРС</w:t>
            </w:r>
          </w:p>
        </w:tc>
        <w:tc>
          <w:tcPr>
            <w:tcW w:w="3258" w:type="pct"/>
          </w:tcPr>
          <w:p w14:paraId="78D700E5" w14:textId="77777777" w:rsidR="005C0D58" w:rsidRPr="005C0D58" w:rsidRDefault="005C0D58" w:rsidP="005C0D58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5C0D58">
              <w:rPr>
                <w:szCs w:val="28"/>
                <w:lang w:eastAsia="ru-RU"/>
              </w:rPr>
              <w:t>Утверждение бронирования заявок на бронирование автотранспорта ТРС</w:t>
            </w:r>
          </w:p>
        </w:tc>
      </w:tr>
      <w:tr w:rsidR="005C0D58" w:rsidRPr="005C0D58" w14:paraId="427E7A46" w14:textId="77777777" w:rsidTr="00065262">
        <w:tc>
          <w:tcPr>
            <w:tcW w:w="1742" w:type="pct"/>
            <w:vMerge w:val="restart"/>
          </w:tcPr>
          <w:p w14:paraId="10E44ED8" w14:textId="77777777" w:rsidR="005C0D58" w:rsidRPr="005C0D58" w:rsidRDefault="005C0D58" w:rsidP="005C0D58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5C0D58">
              <w:rPr>
                <w:szCs w:val="28"/>
                <w:lang w:eastAsia="ru-RU"/>
              </w:rPr>
              <w:t>Сотрудники ИА</w:t>
            </w:r>
          </w:p>
        </w:tc>
        <w:tc>
          <w:tcPr>
            <w:tcW w:w="3258" w:type="pct"/>
          </w:tcPr>
          <w:p w14:paraId="21B16A6B" w14:textId="77777777" w:rsidR="005C0D58" w:rsidRPr="005C0D58" w:rsidRDefault="005C0D58" w:rsidP="005C0D58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5C0D58">
              <w:rPr>
                <w:szCs w:val="28"/>
                <w:lang w:eastAsia="ru-RU"/>
              </w:rPr>
              <w:t xml:space="preserve">Отмена согласования </w:t>
            </w:r>
          </w:p>
        </w:tc>
      </w:tr>
      <w:tr w:rsidR="005C0D58" w:rsidRPr="005C0D58" w14:paraId="510193FA" w14:textId="77777777" w:rsidTr="00065262">
        <w:tc>
          <w:tcPr>
            <w:tcW w:w="1742" w:type="pct"/>
            <w:vMerge/>
          </w:tcPr>
          <w:p w14:paraId="0925AA06" w14:textId="77777777" w:rsidR="005C0D58" w:rsidRPr="005C0D58" w:rsidRDefault="005C0D58" w:rsidP="005C0D58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</w:p>
        </w:tc>
        <w:tc>
          <w:tcPr>
            <w:tcW w:w="3258" w:type="pct"/>
          </w:tcPr>
          <w:p w14:paraId="04F84C73" w14:textId="77777777" w:rsidR="005C0D58" w:rsidRPr="005C0D58" w:rsidRDefault="005C0D58" w:rsidP="005C0D58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5C0D58">
              <w:rPr>
                <w:szCs w:val="28"/>
                <w:lang w:eastAsia="ru-RU"/>
              </w:rPr>
              <w:t>Просмотр бронирования</w:t>
            </w:r>
          </w:p>
        </w:tc>
      </w:tr>
      <w:tr w:rsidR="005C0D58" w:rsidRPr="005C0D58" w14:paraId="57601C4C" w14:textId="77777777" w:rsidTr="00065262">
        <w:tc>
          <w:tcPr>
            <w:tcW w:w="1742" w:type="pct"/>
            <w:vMerge/>
          </w:tcPr>
          <w:p w14:paraId="4496ACB8" w14:textId="77777777" w:rsidR="005C0D58" w:rsidRPr="005C0D58" w:rsidRDefault="005C0D58" w:rsidP="005C0D58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</w:p>
        </w:tc>
        <w:tc>
          <w:tcPr>
            <w:tcW w:w="3258" w:type="pct"/>
          </w:tcPr>
          <w:p w14:paraId="636CF2F2" w14:textId="77777777" w:rsidR="005C0D58" w:rsidRPr="005C0D58" w:rsidRDefault="005C0D58" w:rsidP="005C0D58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5C0D58">
              <w:rPr>
                <w:szCs w:val="28"/>
                <w:lang w:eastAsia="ru-RU"/>
              </w:rPr>
              <w:t>Изменение бронирования</w:t>
            </w:r>
          </w:p>
        </w:tc>
      </w:tr>
      <w:tr w:rsidR="005C0D58" w:rsidRPr="005C0D58" w14:paraId="1389C693" w14:textId="77777777" w:rsidTr="00065262">
        <w:tc>
          <w:tcPr>
            <w:tcW w:w="1742" w:type="pct"/>
            <w:vMerge/>
          </w:tcPr>
          <w:p w14:paraId="1D2A6ACD" w14:textId="77777777" w:rsidR="005C0D58" w:rsidRPr="005C0D58" w:rsidRDefault="005C0D58" w:rsidP="005C0D58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</w:p>
        </w:tc>
        <w:tc>
          <w:tcPr>
            <w:tcW w:w="3258" w:type="pct"/>
          </w:tcPr>
          <w:p w14:paraId="7F4FF01E" w14:textId="77777777" w:rsidR="005C0D58" w:rsidRPr="005C0D58" w:rsidRDefault="005C0D58" w:rsidP="005C0D58">
            <w:pPr>
              <w:spacing w:after="0" w:line="240" w:lineRule="auto"/>
              <w:ind w:firstLine="0"/>
              <w:rPr>
                <w:szCs w:val="28"/>
                <w:lang w:eastAsia="ru-RU"/>
              </w:rPr>
            </w:pPr>
            <w:r w:rsidRPr="005C0D58">
              <w:rPr>
                <w:szCs w:val="28"/>
                <w:lang w:eastAsia="ru-RU"/>
              </w:rPr>
              <w:t>Экспорт события</w:t>
            </w:r>
          </w:p>
        </w:tc>
      </w:tr>
    </w:tbl>
    <w:p w14:paraId="3D50A7E2" w14:textId="77777777" w:rsidR="005C0D58" w:rsidRDefault="005C0D58" w:rsidP="005C0D58">
      <w:pPr>
        <w:spacing w:after="0" w:line="240" w:lineRule="auto"/>
      </w:pPr>
    </w:p>
    <w:p w14:paraId="5A4570F3" w14:textId="77777777" w:rsidR="005C0D58" w:rsidRPr="00DE693B" w:rsidRDefault="005C0D58" w:rsidP="005C0D58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Описание работы раздела</w:t>
      </w:r>
    </w:p>
    <w:p w14:paraId="7B8DB9DC" w14:textId="15143BBA" w:rsidR="00DC58C4" w:rsidRDefault="00DC58C4" w:rsidP="00867C8B">
      <w:pPr>
        <w:spacing w:after="0" w:line="240" w:lineRule="auto"/>
        <w:ind w:firstLine="567"/>
      </w:pPr>
      <w:r>
        <w:t xml:space="preserve">Для начала процесса </w:t>
      </w:r>
      <w:r w:rsidRPr="00867C8B">
        <w:rPr>
          <w:szCs w:val="28"/>
          <w:lang w:eastAsia="ru-RU"/>
        </w:rPr>
        <w:t>согласования</w:t>
      </w:r>
      <w:r>
        <w:t xml:space="preserve"> заявки сотрудник </w:t>
      </w:r>
      <w:r w:rsidR="00065262">
        <w:t xml:space="preserve">(автор заявки) </w:t>
      </w:r>
      <w:r>
        <w:t xml:space="preserve">нажимает кнопку в верхней панели меню «Начать согласование», при этом заявке проставляется статус «На согласовании». </w:t>
      </w:r>
    </w:p>
    <w:p w14:paraId="6EB3300B" w14:textId="77777777" w:rsidR="00065262" w:rsidRDefault="00DC58C4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Ответственному</w:t>
      </w:r>
      <w:r>
        <w:t xml:space="preserve"> сотруднику </w:t>
      </w:r>
      <w:r w:rsidR="00065262">
        <w:t xml:space="preserve">(сотруднику, указанному в поле «Руководитель СП») </w:t>
      </w:r>
      <w:r>
        <w:t xml:space="preserve">отправляется уведомление, и появляется возможность начать утверждение по кнопке </w:t>
      </w:r>
      <w:r w:rsidR="005C0D58">
        <w:t xml:space="preserve">«Начать утверждение» </w:t>
      </w:r>
      <w:r>
        <w:t xml:space="preserve">в верхней панели меню. При нажатии этой кнопки модераторам создается задача в списке «Задачи рабочего процесса бронирования автотранспорта» средствами рабочего процесса </w:t>
      </w:r>
      <w:r w:rsidRPr="0045008E">
        <w:t>Share</w:t>
      </w:r>
      <w:r>
        <w:rPr>
          <w:lang w:val="en-US"/>
        </w:rPr>
        <w:t>P</w:t>
      </w:r>
      <w:r w:rsidRPr="0045008E">
        <w:t>oint</w:t>
      </w:r>
      <w:r>
        <w:t xml:space="preserve">. </w:t>
      </w:r>
    </w:p>
    <w:p w14:paraId="1E5CD49C" w14:textId="77777777" w:rsidR="00065262" w:rsidRDefault="00DC58C4" w:rsidP="00867C8B">
      <w:pPr>
        <w:spacing w:after="0" w:line="240" w:lineRule="auto"/>
        <w:ind w:firstLine="567"/>
      </w:pPr>
      <w:r>
        <w:t xml:space="preserve">Если </w:t>
      </w:r>
      <w:r w:rsidRPr="00867C8B">
        <w:rPr>
          <w:szCs w:val="28"/>
          <w:lang w:eastAsia="ru-RU"/>
        </w:rPr>
        <w:t>модератор</w:t>
      </w:r>
      <w:r>
        <w:t xml:space="preserve"> согласует задачу, то заявке устанавливается статус «Согласован», при отклонении </w:t>
      </w:r>
      <w:r w:rsidRPr="00F94103">
        <w:t>– «О</w:t>
      </w:r>
      <w:r>
        <w:t xml:space="preserve">тклонен». </w:t>
      </w:r>
    </w:p>
    <w:p w14:paraId="5DB479AA" w14:textId="77777777" w:rsidR="00065262" w:rsidRDefault="00DC58C4" w:rsidP="00867C8B">
      <w:pPr>
        <w:spacing w:after="0" w:line="240" w:lineRule="auto"/>
        <w:ind w:firstLine="567"/>
      </w:pPr>
      <w:r>
        <w:t xml:space="preserve">Также по </w:t>
      </w:r>
      <w:r w:rsidRPr="00867C8B">
        <w:rPr>
          <w:szCs w:val="28"/>
          <w:lang w:eastAsia="ru-RU"/>
        </w:rPr>
        <w:t>кнопке</w:t>
      </w:r>
      <w:r>
        <w:t xml:space="preserve"> в верхней панели меню в блоке</w:t>
      </w:r>
      <w:r w:rsidR="005C0D58">
        <w:t xml:space="preserve"> </w:t>
      </w:r>
      <w:r>
        <w:t xml:space="preserve">заявок «Отменить» инициатор может отменить процесс согласования. </w:t>
      </w:r>
    </w:p>
    <w:p w14:paraId="07201C0B" w14:textId="6FAC5B2D" w:rsidR="00DC58C4" w:rsidRDefault="00DC58C4" w:rsidP="00867C8B">
      <w:pPr>
        <w:spacing w:after="0" w:line="240" w:lineRule="auto"/>
        <w:ind w:firstLine="567"/>
      </w:pPr>
      <w:r>
        <w:t>По кнопке «Перенести бронь» модератор может отменить утвержденную заявку.</w:t>
      </w:r>
    </w:p>
    <w:p w14:paraId="7550FE23" w14:textId="4CC78EFC" w:rsidR="0056271D" w:rsidRPr="0056271D" w:rsidRDefault="0056271D" w:rsidP="002D7980">
      <w:pPr>
        <w:spacing w:after="0" w:line="240" w:lineRule="auto"/>
        <w:rPr>
          <w:rFonts w:eastAsia="Times New Roman"/>
          <w:szCs w:val="28"/>
          <w:lang w:eastAsia="ru-RU"/>
        </w:rPr>
      </w:pPr>
      <w:r w:rsidRPr="00BA0824">
        <w:t xml:space="preserve">Схема выполнения процесса бронирования зала совещаний представлена </w:t>
      </w:r>
      <w:r w:rsidRPr="00784743">
        <w:t xml:space="preserve">на рисунке </w:t>
      </w:r>
      <w:r w:rsidRPr="00BA0824">
        <w:t>ниже (см.</w:t>
      </w:r>
      <w:r>
        <w:t xml:space="preserve"> </w:t>
      </w:r>
      <w:r w:rsidRPr="0056271D">
        <w:rPr>
          <w:rFonts w:eastAsia="Times New Roman"/>
          <w:szCs w:val="28"/>
          <w:lang w:eastAsia="ru-RU"/>
        </w:rPr>
        <w:fldChar w:fldCharType="begin"/>
      </w:r>
      <w:r w:rsidRPr="0056271D">
        <w:rPr>
          <w:rFonts w:eastAsia="Times New Roman"/>
          <w:szCs w:val="28"/>
          <w:lang w:eastAsia="ru-RU"/>
        </w:rPr>
        <w:instrText xml:space="preserve"> REF _Ref455052026 \h  \* MERGEFORMAT </w:instrText>
      </w:r>
      <w:r w:rsidRPr="0056271D">
        <w:rPr>
          <w:rFonts w:eastAsia="Times New Roman"/>
          <w:szCs w:val="28"/>
          <w:lang w:eastAsia="ru-RU"/>
        </w:rPr>
      </w:r>
      <w:r w:rsidRPr="0056271D">
        <w:rPr>
          <w:rFonts w:eastAsia="Times New Roman"/>
          <w:szCs w:val="28"/>
          <w:lang w:eastAsia="ru-RU"/>
        </w:rPr>
        <w:fldChar w:fldCharType="separate"/>
      </w:r>
      <w:r w:rsidR="00E22EDC" w:rsidRPr="00E22EDC">
        <w:rPr>
          <w:rFonts w:eastAsia="Times New Roman"/>
          <w:szCs w:val="28"/>
          <w:lang w:eastAsia="ru-RU"/>
        </w:rPr>
        <w:t xml:space="preserve">Рисунок </w:t>
      </w:r>
      <w:r w:rsidR="00E22EDC" w:rsidRPr="00E22EDC">
        <w:rPr>
          <w:rFonts w:eastAsia="Times New Roman"/>
          <w:noProof/>
          <w:szCs w:val="28"/>
          <w:lang w:eastAsia="ru-RU"/>
        </w:rPr>
        <w:t>7</w:t>
      </w:r>
      <w:r w:rsidRPr="0056271D">
        <w:rPr>
          <w:rFonts w:eastAsia="Times New Roman"/>
          <w:szCs w:val="28"/>
          <w:lang w:eastAsia="ru-RU"/>
        </w:rPr>
        <w:fldChar w:fldCharType="end"/>
      </w:r>
      <w:r>
        <w:rPr>
          <w:rFonts w:eastAsia="Times New Roman"/>
          <w:szCs w:val="28"/>
          <w:lang w:eastAsia="ru-RU"/>
        </w:rPr>
        <w:t>)</w:t>
      </w:r>
      <w:r w:rsidRPr="0056271D">
        <w:rPr>
          <w:rFonts w:eastAsia="Times New Roman"/>
          <w:szCs w:val="28"/>
          <w:lang w:eastAsia="ru-RU"/>
        </w:rPr>
        <w:t>.</w:t>
      </w:r>
    </w:p>
    <w:p w14:paraId="0EDD2BCF" w14:textId="42C318CA" w:rsidR="0056271D" w:rsidRDefault="0056271D" w:rsidP="002D7980">
      <w:pPr>
        <w:keepNext/>
        <w:spacing w:after="0" w:line="240" w:lineRule="auto"/>
        <w:ind w:firstLine="0"/>
        <w:jc w:val="center"/>
        <w:rPr>
          <w:i/>
          <w:szCs w:val="28"/>
        </w:rPr>
      </w:pPr>
      <w:r w:rsidRPr="0056271D">
        <w:rPr>
          <w:rFonts w:eastAsia="Times New Roman"/>
          <w:szCs w:val="28"/>
          <w:lang w:eastAsia="ru-RU"/>
        </w:rPr>
        <w:object w:dxaOrig="26400" w:dyaOrig="8265" w14:anchorId="089272F6">
          <v:shape id="_x0000_i1030" type="#_x0000_t75" style="width:481.5pt;height:152.25pt" o:ole="">
            <v:imagedata r:id="rId29" o:title=""/>
          </v:shape>
          <o:OLEObject Type="Embed" ProgID="Visio.Drawing.15" ShapeID="_x0000_i1030" DrawAspect="Content" ObjectID="_1539524561" r:id="rId30"/>
        </w:object>
      </w:r>
      <w:bookmarkStart w:id="133" w:name="_Ref455052026"/>
      <w:r w:rsidRPr="0056271D">
        <w:rPr>
          <w:i/>
          <w:szCs w:val="28"/>
        </w:rPr>
        <w:t xml:space="preserve">Рисунок </w:t>
      </w:r>
      <w:r w:rsidRPr="0056271D">
        <w:rPr>
          <w:i/>
          <w:szCs w:val="28"/>
        </w:rPr>
        <w:fldChar w:fldCharType="begin"/>
      </w:r>
      <w:r w:rsidRPr="0056271D">
        <w:rPr>
          <w:i/>
          <w:szCs w:val="28"/>
        </w:rPr>
        <w:instrText xml:space="preserve"> SEQ Рисунок \* ARABIC </w:instrText>
      </w:r>
      <w:r w:rsidRPr="0056271D">
        <w:rPr>
          <w:i/>
          <w:szCs w:val="28"/>
        </w:rPr>
        <w:fldChar w:fldCharType="separate"/>
      </w:r>
      <w:r w:rsidR="00E22EDC">
        <w:rPr>
          <w:i/>
          <w:noProof/>
          <w:szCs w:val="28"/>
        </w:rPr>
        <w:t>7</w:t>
      </w:r>
      <w:r w:rsidRPr="0056271D">
        <w:rPr>
          <w:i/>
          <w:szCs w:val="28"/>
        </w:rPr>
        <w:fldChar w:fldCharType="end"/>
      </w:r>
      <w:bookmarkEnd w:id="133"/>
      <w:r w:rsidRPr="0056271D">
        <w:rPr>
          <w:i/>
          <w:szCs w:val="28"/>
        </w:rPr>
        <w:t xml:space="preserve"> - Общий алгоритм бронирования автотранспорта</w:t>
      </w:r>
    </w:p>
    <w:p w14:paraId="6E9D8658" w14:textId="77777777" w:rsidR="000C5958" w:rsidRDefault="000C5958" w:rsidP="002D7980">
      <w:pPr>
        <w:keepNext/>
        <w:spacing w:after="0" w:line="240" w:lineRule="auto"/>
        <w:ind w:firstLine="0"/>
        <w:jc w:val="center"/>
        <w:rPr>
          <w:i/>
          <w:szCs w:val="28"/>
        </w:rPr>
      </w:pPr>
    </w:p>
    <w:p w14:paraId="74EE9FC4" w14:textId="79847D69" w:rsidR="000C5958" w:rsidRPr="00804861" w:rsidRDefault="000C5958" w:rsidP="00E818C8">
      <w:pPr>
        <w:pStyle w:val="af1"/>
        <w:keepNext/>
        <w:spacing w:before="200"/>
        <w:ind w:left="4253" w:firstLine="0"/>
        <w:rPr>
          <w:i/>
        </w:rPr>
      </w:pPr>
      <w:r>
        <w:rPr>
          <w:i/>
        </w:rPr>
        <w:t>Таблица</w:t>
      </w:r>
      <w:r w:rsidRPr="00804861">
        <w:rPr>
          <w:i/>
        </w:rPr>
        <w:t xml:space="preserve"> </w:t>
      </w:r>
      <w:r w:rsidRPr="00804861">
        <w:rPr>
          <w:i/>
        </w:rPr>
        <w:fldChar w:fldCharType="begin"/>
      </w:r>
      <w:r w:rsidRPr="00804861">
        <w:rPr>
          <w:i/>
        </w:rPr>
        <w:instrText xml:space="preserve"> SEQ Таблица \* ARABIC </w:instrText>
      </w:r>
      <w:r w:rsidRPr="00804861">
        <w:rPr>
          <w:i/>
        </w:rPr>
        <w:fldChar w:fldCharType="separate"/>
      </w:r>
      <w:r w:rsidR="00E22EDC">
        <w:rPr>
          <w:i/>
          <w:noProof/>
        </w:rPr>
        <w:t>13</w:t>
      </w:r>
      <w:r w:rsidRPr="00804861">
        <w:rPr>
          <w:i/>
        </w:rPr>
        <w:fldChar w:fldCharType="end"/>
      </w:r>
      <w:r w:rsidRPr="00804861">
        <w:rPr>
          <w:i/>
        </w:rPr>
        <w:t xml:space="preserve"> – Атрибуты списка «</w:t>
      </w:r>
      <w:r>
        <w:rPr>
          <w:i/>
        </w:rPr>
        <w:t>Бронирование автотранспорта</w:t>
      </w:r>
      <w:r w:rsidRPr="00804861">
        <w:rPr>
          <w:i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2695"/>
        <w:gridCol w:w="1815"/>
        <w:gridCol w:w="2046"/>
        <w:gridCol w:w="2788"/>
      </w:tblGrid>
      <w:tr w:rsidR="000C5958" w:rsidRPr="00674BBC" w14:paraId="11511711" w14:textId="77777777" w:rsidTr="008E3FDA">
        <w:trPr>
          <w:trHeight w:val="758"/>
          <w:tblHeader/>
        </w:trPr>
        <w:tc>
          <w:tcPr>
            <w:tcW w:w="1442" w:type="pct"/>
            <w:shd w:val="clear" w:color="auto" w:fill="E7E6E6" w:themeFill="background2"/>
            <w:vAlign w:val="center"/>
          </w:tcPr>
          <w:p w14:paraId="01740EDA" w14:textId="77777777" w:rsidR="000C5958" w:rsidRPr="00674BBC" w:rsidRDefault="000C5958" w:rsidP="00E818C8">
            <w:pPr>
              <w:spacing w:after="0" w:line="240" w:lineRule="auto"/>
              <w:ind w:firstLine="29"/>
              <w:jc w:val="center"/>
              <w:rPr>
                <w:b/>
              </w:rPr>
            </w:pPr>
            <w:r w:rsidRPr="00674BBC">
              <w:rPr>
                <w:b/>
              </w:rPr>
              <w:t>Наименование атрибута</w:t>
            </w:r>
          </w:p>
        </w:tc>
        <w:tc>
          <w:tcPr>
            <w:tcW w:w="971" w:type="pct"/>
            <w:shd w:val="clear" w:color="auto" w:fill="E7E6E6" w:themeFill="background2"/>
            <w:vAlign w:val="center"/>
          </w:tcPr>
          <w:p w14:paraId="5C6A835B" w14:textId="77777777" w:rsidR="000C5958" w:rsidRPr="00674BBC" w:rsidRDefault="000C5958" w:rsidP="00E818C8">
            <w:pPr>
              <w:spacing w:after="0" w:line="240" w:lineRule="auto"/>
              <w:ind w:firstLine="46"/>
              <w:jc w:val="center"/>
              <w:rPr>
                <w:b/>
              </w:rPr>
            </w:pPr>
            <w:r w:rsidRPr="00674BBC">
              <w:rPr>
                <w:b/>
              </w:rPr>
              <w:t>Тип</w:t>
            </w:r>
          </w:p>
        </w:tc>
        <w:tc>
          <w:tcPr>
            <w:tcW w:w="1095" w:type="pct"/>
            <w:shd w:val="clear" w:color="auto" w:fill="E7E6E6" w:themeFill="background2"/>
            <w:vAlign w:val="center"/>
          </w:tcPr>
          <w:p w14:paraId="7D3E22CE" w14:textId="77777777" w:rsidR="000C5958" w:rsidRPr="00674BBC" w:rsidRDefault="000C5958" w:rsidP="00E818C8">
            <w:pPr>
              <w:spacing w:after="0" w:line="240" w:lineRule="auto"/>
              <w:ind w:firstLine="0"/>
              <w:jc w:val="center"/>
              <w:rPr>
                <w:b/>
              </w:rPr>
            </w:pPr>
            <w:r>
              <w:rPr>
                <w:b/>
              </w:rPr>
              <w:t>Обязательность</w:t>
            </w:r>
          </w:p>
        </w:tc>
        <w:tc>
          <w:tcPr>
            <w:tcW w:w="1492" w:type="pct"/>
            <w:shd w:val="clear" w:color="auto" w:fill="E7E6E6" w:themeFill="background2"/>
            <w:vAlign w:val="center"/>
          </w:tcPr>
          <w:p w14:paraId="53CA41F4" w14:textId="77777777" w:rsidR="000C5958" w:rsidRPr="00674BBC" w:rsidRDefault="000C5958" w:rsidP="00E818C8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674BBC">
              <w:rPr>
                <w:b/>
              </w:rPr>
              <w:t>Комментарий</w:t>
            </w:r>
          </w:p>
        </w:tc>
      </w:tr>
      <w:tr w:rsidR="000C5958" w:rsidRPr="00082A87" w14:paraId="78D4FC4E" w14:textId="77777777" w:rsidTr="008E3FDA">
        <w:trPr>
          <w:trHeight w:val="189"/>
        </w:trPr>
        <w:tc>
          <w:tcPr>
            <w:tcW w:w="1442" w:type="pct"/>
          </w:tcPr>
          <w:p w14:paraId="6EEEB074" w14:textId="013EA935" w:rsidR="000C5958" w:rsidRPr="00804861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Цель поездки</w:t>
            </w:r>
            <w:r w:rsidR="000C5958" w:rsidRPr="00E124DA">
              <w:rPr>
                <w:szCs w:val="24"/>
              </w:rPr>
              <w:t xml:space="preserve"> *</w:t>
            </w:r>
          </w:p>
        </w:tc>
        <w:tc>
          <w:tcPr>
            <w:tcW w:w="971" w:type="pct"/>
            <w:shd w:val="clear" w:color="auto" w:fill="auto"/>
          </w:tcPr>
          <w:p w14:paraId="55F444B4" w14:textId="77777777" w:rsidR="000C5958" w:rsidRPr="00804861" w:rsidRDefault="000C5958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Много</w:t>
            </w:r>
            <w:r w:rsidRPr="00804861">
              <w:rPr>
                <w:szCs w:val="24"/>
              </w:rPr>
              <w:t>строчный текст</w:t>
            </w:r>
          </w:p>
        </w:tc>
        <w:tc>
          <w:tcPr>
            <w:tcW w:w="1095" w:type="pct"/>
          </w:tcPr>
          <w:p w14:paraId="16FCA341" w14:textId="77777777" w:rsidR="000C5958" w:rsidRPr="00804861" w:rsidRDefault="000C5958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</w:t>
            </w:r>
          </w:p>
        </w:tc>
        <w:tc>
          <w:tcPr>
            <w:tcW w:w="1492" w:type="pct"/>
          </w:tcPr>
          <w:p w14:paraId="750FC3BC" w14:textId="77777777" w:rsidR="000C5958" w:rsidRPr="00804861" w:rsidRDefault="000C5958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0C5958" w:rsidRPr="00082A87" w14:paraId="4DFB5926" w14:textId="77777777" w:rsidTr="008E3FDA">
        <w:trPr>
          <w:trHeight w:val="189"/>
        </w:trPr>
        <w:tc>
          <w:tcPr>
            <w:tcW w:w="1442" w:type="pct"/>
          </w:tcPr>
          <w:p w14:paraId="1DE023AA" w14:textId="52F5BF44" w:rsidR="000C5958" w:rsidRPr="00804861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Вид транспортного средства</w:t>
            </w:r>
          </w:p>
        </w:tc>
        <w:tc>
          <w:tcPr>
            <w:tcW w:w="971" w:type="pct"/>
            <w:shd w:val="clear" w:color="auto" w:fill="auto"/>
          </w:tcPr>
          <w:p w14:paraId="3AC4F6D1" w14:textId="77777777" w:rsidR="000C5958" w:rsidRPr="00804861" w:rsidRDefault="000C5958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Выбор из списка</w:t>
            </w:r>
          </w:p>
        </w:tc>
        <w:tc>
          <w:tcPr>
            <w:tcW w:w="1095" w:type="pct"/>
          </w:tcPr>
          <w:p w14:paraId="313D8366" w14:textId="2BBAC90A" w:rsidR="000C5958" w:rsidRPr="00804861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</w:t>
            </w:r>
          </w:p>
        </w:tc>
        <w:tc>
          <w:tcPr>
            <w:tcW w:w="1492" w:type="pct"/>
          </w:tcPr>
          <w:p w14:paraId="1FE6A0DF" w14:textId="77777777" w:rsidR="000C5958" w:rsidRDefault="000C5958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Доступные варианты: </w:t>
            </w:r>
          </w:p>
          <w:p w14:paraId="70625A1F" w14:textId="77777777" w:rsidR="000C5958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Легковой автомобиль;</w:t>
            </w:r>
          </w:p>
          <w:p w14:paraId="0D882F3A" w14:textId="77777777" w:rsidR="008E3FDA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Автобус;</w:t>
            </w:r>
          </w:p>
          <w:p w14:paraId="5AACA40A" w14:textId="77777777" w:rsidR="008E3FDA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Грузовой автомобиль;</w:t>
            </w:r>
          </w:p>
          <w:p w14:paraId="13AD66D0" w14:textId="77777777" w:rsidR="008E3FDA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Дежурный автомобиль;</w:t>
            </w:r>
          </w:p>
          <w:p w14:paraId="01C71849" w14:textId="0F6E8017" w:rsidR="008E3FDA" w:rsidRPr="00804861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lastRenderedPageBreak/>
              <w:t>Дежурный автомобиль ТРС</w:t>
            </w:r>
          </w:p>
        </w:tc>
      </w:tr>
      <w:tr w:rsidR="000C5958" w:rsidRPr="00082A87" w14:paraId="2247A3E3" w14:textId="77777777" w:rsidTr="008E3FDA">
        <w:trPr>
          <w:trHeight w:val="189"/>
        </w:trPr>
        <w:tc>
          <w:tcPr>
            <w:tcW w:w="1442" w:type="pct"/>
          </w:tcPr>
          <w:p w14:paraId="3E97DC3A" w14:textId="0AB04CB0" w:rsidR="000C5958" w:rsidRPr="00804861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lastRenderedPageBreak/>
              <w:t>Количество пассажиров</w:t>
            </w:r>
          </w:p>
        </w:tc>
        <w:tc>
          <w:tcPr>
            <w:tcW w:w="971" w:type="pct"/>
            <w:shd w:val="clear" w:color="auto" w:fill="auto"/>
          </w:tcPr>
          <w:p w14:paraId="62E86A3F" w14:textId="073AB514" w:rsidR="000C5958" w:rsidRPr="00804861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Число</w:t>
            </w:r>
          </w:p>
        </w:tc>
        <w:tc>
          <w:tcPr>
            <w:tcW w:w="1095" w:type="pct"/>
          </w:tcPr>
          <w:p w14:paraId="0940D02D" w14:textId="53B7550F" w:rsidR="000C5958" w:rsidRPr="00804861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1492" w:type="pct"/>
          </w:tcPr>
          <w:p w14:paraId="167F074C" w14:textId="77777777" w:rsidR="000C5958" w:rsidRPr="00804861" w:rsidRDefault="000C5958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0C5958" w:rsidRPr="00082A87" w14:paraId="3F3F7120" w14:textId="77777777" w:rsidTr="008E3FDA">
        <w:trPr>
          <w:trHeight w:val="189"/>
        </w:trPr>
        <w:tc>
          <w:tcPr>
            <w:tcW w:w="1442" w:type="pct"/>
          </w:tcPr>
          <w:p w14:paraId="3166F490" w14:textId="43B4D856" w:rsidR="000C5958" w:rsidRPr="00804861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Пассажиры</w:t>
            </w:r>
          </w:p>
        </w:tc>
        <w:tc>
          <w:tcPr>
            <w:tcW w:w="971" w:type="pct"/>
            <w:shd w:val="clear" w:color="auto" w:fill="auto"/>
          </w:tcPr>
          <w:p w14:paraId="55C0FB86" w14:textId="196EBDFE" w:rsidR="000C5958" w:rsidRPr="00804861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Пользователь</w:t>
            </w:r>
          </w:p>
        </w:tc>
        <w:tc>
          <w:tcPr>
            <w:tcW w:w="1095" w:type="pct"/>
          </w:tcPr>
          <w:p w14:paraId="677E1AE5" w14:textId="06E70591" w:rsidR="000C5958" w:rsidRPr="00804861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1492" w:type="pct"/>
          </w:tcPr>
          <w:p w14:paraId="6BDAAD83" w14:textId="48304A83" w:rsidR="000C5958" w:rsidRPr="00804861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Профиль </w:t>
            </w:r>
            <w:r>
              <w:rPr>
                <w:szCs w:val="24"/>
                <w:lang w:val="en-US"/>
              </w:rPr>
              <w:t>SharePoint</w:t>
            </w:r>
            <w:r>
              <w:rPr>
                <w:szCs w:val="24"/>
              </w:rPr>
              <w:t xml:space="preserve"> Множественный выбор</w:t>
            </w:r>
          </w:p>
        </w:tc>
      </w:tr>
      <w:tr w:rsidR="008E3FDA" w:rsidRPr="00082A87" w14:paraId="788E8286" w14:textId="77777777" w:rsidTr="008E3FDA">
        <w:trPr>
          <w:trHeight w:val="212"/>
        </w:trPr>
        <w:tc>
          <w:tcPr>
            <w:tcW w:w="1442" w:type="pct"/>
          </w:tcPr>
          <w:p w14:paraId="7FE3C03F" w14:textId="53089303" w:rsidR="008E3FDA" w:rsidRPr="00804861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Пассажиры (не сотрудники ТЭ)</w:t>
            </w:r>
          </w:p>
        </w:tc>
        <w:tc>
          <w:tcPr>
            <w:tcW w:w="971" w:type="pct"/>
            <w:shd w:val="clear" w:color="auto" w:fill="auto"/>
          </w:tcPr>
          <w:p w14:paraId="5F53391B" w14:textId="7ACC1946" w:rsidR="008E3FDA" w:rsidRPr="00804861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Много</w:t>
            </w:r>
            <w:r w:rsidRPr="00804861">
              <w:rPr>
                <w:szCs w:val="24"/>
              </w:rPr>
              <w:t>строчный текст</w:t>
            </w:r>
          </w:p>
        </w:tc>
        <w:tc>
          <w:tcPr>
            <w:tcW w:w="1095" w:type="pct"/>
          </w:tcPr>
          <w:p w14:paraId="16C2A358" w14:textId="2BDC8609" w:rsidR="008E3FDA" w:rsidRPr="00E124DA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1492" w:type="pct"/>
          </w:tcPr>
          <w:p w14:paraId="440114FA" w14:textId="460ED1E7" w:rsidR="008E3FDA" w:rsidRPr="00804861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0C5958" w:rsidRPr="00082A87" w14:paraId="31BA721B" w14:textId="77777777" w:rsidTr="008E3FDA">
        <w:trPr>
          <w:trHeight w:val="212"/>
        </w:trPr>
        <w:tc>
          <w:tcPr>
            <w:tcW w:w="1442" w:type="pct"/>
          </w:tcPr>
          <w:p w14:paraId="0E32485E" w14:textId="65357859" w:rsidR="000C5958" w:rsidRPr="008E3FDA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График работы транспортного средства</w:t>
            </w:r>
          </w:p>
        </w:tc>
        <w:tc>
          <w:tcPr>
            <w:tcW w:w="971" w:type="pct"/>
            <w:shd w:val="clear" w:color="auto" w:fill="auto"/>
          </w:tcPr>
          <w:p w14:paraId="3A0EF107" w14:textId="77777777" w:rsidR="000C5958" w:rsidRDefault="000C5958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Много</w:t>
            </w:r>
            <w:r w:rsidRPr="00804861">
              <w:rPr>
                <w:szCs w:val="24"/>
              </w:rPr>
              <w:t>строчный текст</w:t>
            </w:r>
          </w:p>
        </w:tc>
        <w:tc>
          <w:tcPr>
            <w:tcW w:w="1095" w:type="pct"/>
          </w:tcPr>
          <w:p w14:paraId="6A4159D4" w14:textId="77777777" w:rsidR="000C5958" w:rsidRDefault="000C5958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1492" w:type="pct"/>
          </w:tcPr>
          <w:p w14:paraId="6820145F" w14:textId="77777777" w:rsidR="000C5958" w:rsidRDefault="000C5958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E3FDA" w:rsidRPr="00082A87" w14:paraId="589E31E0" w14:textId="77777777" w:rsidTr="008E3FDA">
        <w:trPr>
          <w:trHeight w:val="212"/>
        </w:trPr>
        <w:tc>
          <w:tcPr>
            <w:tcW w:w="1442" w:type="pct"/>
          </w:tcPr>
          <w:p w14:paraId="4F1498BB" w14:textId="1EEE347D" w:rsidR="008E3FDA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Место подачи автотранспорта</w:t>
            </w:r>
          </w:p>
        </w:tc>
        <w:tc>
          <w:tcPr>
            <w:tcW w:w="971" w:type="pct"/>
            <w:shd w:val="clear" w:color="auto" w:fill="auto"/>
          </w:tcPr>
          <w:p w14:paraId="64341D77" w14:textId="33606984" w:rsidR="008E3FDA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Однострочный текст</w:t>
            </w:r>
          </w:p>
        </w:tc>
        <w:tc>
          <w:tcPr>
            <w:tcW w:w="1095" w:type="pct"/>
          </w:tcPr>
          <w:p w14:paraId="3E5B4EC6" w14:textId="14BCB915" w:rsidR="008E3FDA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1492" w:type="pct"/>
          </w:tcPr>
          <w:p w14:paraId="4FE9D506" w14:textId="77777777" w:rsidR="008E3FDA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E3FDA" w:rsidRPr="00082A87" w14:paraId="60470095" w14:textId="77777777" w:rsidTr="008E3FDA">
        <w:trPr>
          <w:trHeight w:val="212"/>
        </w:trPr>
        <w:tc>
          <w:tcPr>
            <w:tcW w:w="1442" w:type="pct"/>
          </w:tcPr>
          <w:p w14:paraId="47EC5164" w14:textId="30F3384C" w:rsidR="008E3FDA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Место доставки автотранспорта</w:t>
            </w:r>
          </w:p>
        </w:tc>
        <w:tc>
          <w:tcPr>
            <w:tcW w:w="971" w:type="pct"/>
            <w:shd w:val="clear" w:color="auto" w:fill="auto"/>
          </w:tcPr>
          <w:p w14:paraId="4FFB3C33" w14:textId="38EABB8E" w:rsidR="008E3FDA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Однострочный текст</w:t>
            </w:r>
          </w:p>
        </w:tc>
        <w:tc>
          <w:tcPr>
            <w:tcW w:w="1095" w:type="pct"/>
          </w:tcPr>
          <w:p w14:paraId="74414651" w14:textId="202A04E3" w:rsidR="008E3FDA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1492" w:type="pct"/>
          </w:tcPr>
          <w:p w14:paraId="073390CF" w14:textId="77777777" w:rsidR="008E3FDA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E3FDA" w:rsidRPr="00082A87" w14:paraId="77E2A32E" w14:textId="77777777" w:rsidTr="008E3FDA">
        <w:trPr>
          <w:trHeight w:val="212"/>
        </w:trPr>
        <w:tc>
          <w:tcPr>
            <w:tcW w:w="1442" w:type="pct"/>
          </w:tcPr>
          <w:p w14:paraId="6ACD8D14" w14:textId="3C97A414" w:rsidR="008E3FDA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Номер прибытия (убытия) авиарейса (поезда)</w:t>
            </w:r>
          </w:p>
        </w:tc>
        <w:tc>
          <w:tcPr>
            <w:tcW w:w="971" w:type="pct"/>
            <w:shd w:val="clear" w:color="auto" w:fill="auto"/>
          </w:tcPr>
          <w:p w14:paraId="6AAA244F" w14:textId="556A24E7" w:rsidR="008E3FDA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Однострочный текст</w:t>
            </w:r>
          </w:p>
        </w:tc>
        <w:tc>
          <w:tcPr>
            <w:tcW w:w="1095" w:type="pct"/>
          </w:tcPr>
          <w:p w14:paraId="1C3FE835" w14:textId="64169CC4" w:rsidR="008E3FDA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1492" w:type="pct"/>
          </w:tcPr>
          <w:p w14:paraId="5ABBF63F" w14:textId="77777777" w:rsidR="008E3FDA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E3FDA" w:rsidRPr="00082A87" w14:paraId="48FD29DD" w14:textId="77777777" w:rsidTr="008E3FDA">
        <w:trPr>
          <w:trHeight w:val="212"/>
        </w:trPr>
        <w:tc>
          <w:tcPr>
            <w:tcW w:w="1442" w:type="pct"/>
          </w:tcPr>
          <w:p w14:paraId="4C9B02D0" w14:textId="6E58048E" w:rsidR="008E3FDA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Время прибытия (убытия) авиарейса (поезда)</w:t>
            </w:r>
          </w:p>
        </w:tc>
        <w:tc>
          <w:tcPr>
            <w:tcW w:w="971" w:type="pct"/>
            <w:shd w:val="clear" w:color="auto" w:fill="auto"/>
          </w:tcPr>
          <w:p w14:paraId="71C7BD00" w14:textId="52D66ED8" w:rsidR="008E3FDA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Дата/время</w:t>
            </w:r>
          </w:p>
        </w:tc>
        <w:tc>
          <w:tcPr>
            <w:tcW w:w="1095" w:type="pct"/>
          </w:tcPr>
          <w:p w14:paraId="16AAA83B" w14:textId="1AC4B141" w:rsidR="008E3FDA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1492" w:type="pct"/>
          </w:tcPr>
          <w:p w14:paraId="2C04A365" w14:textId="77777777" w:rsidR="008E3FDA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E3FDA" w:rsidRPr="00082A87" w14:paraId="7484D2FA" w14:textId="77777777" w:rsidTr="008E3FDA">
        <w:trPr>
          <w:trHeight w:val="212"/>
        </w:trPr>
        <w:tc>
          <w:tcPr>
            <w:tcW w:w="1442" w:type="pct"/>
          </w:tcPr>
          <w:p w14:paraId="333BEAC3" w14:textId="06D0D7DE" w:rsidR="008E3FDA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Дата начала бронирования автотранспорта</w:t>
            </w:r>
          </w:p>
        </w:tc>
        <w:tc>
          <w:tcPr>
            <w:tcW w:w="971" w:type="pct"/>
            <w:shd w:val="clear" w:color="auto" w:fill="auto"/>
          </w:tcPr>
          <w:p w14:paraId="1CAA0EC3" w14:textId="40D81252" w:rsidR="008E3FDA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Дата/время</w:t>
            </w:r>
          </w:p>
        </w:tc>
        <w:tc>
          <w:tcPr>
            <w:tcW w:w="1095" w:type="pct"/>
          </w:tcPr>
          <w:p w14:paraId="4305131A" w14:textId="3C43AFCD" w:rsidR="008E3FDA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</w:t>
            </w:r>
          </w:p>
        </w:tc>
        <w:tc>
          <w:tcPr>
            <w:tcW w:w="1492" w:type="pct"/>
          </w:tcPr>
          <w:p w14:paraId="34BA9221" w14:textId="77777777" w:rsidR="008E3FDA" w:rsidRDefault="008E3FDA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868E3" w:rsidRPr="00082A87" w14:paraId="3447ABD4" w14:textId="77777777" w:rsidTr="008E3FDA">
        <w:trPr>
          <w:trHeight w:val="212"/>
        </w:trPr>
        <w:tc>
          <w:tcPr>
            <w:tcW w:w="1442" w:type="pct"/>
          </w:tcPr>
          <w:p w14:paraId="269EBC9B" w14:textId="6A7D7D9F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Дата начала бронирования автотранспорта</w:t>
            </w:r>
          </w:p>
        </w:tc>
        <w:tc>
          <w:tcPr>
            <w:tcW w:w="971" w:type="pct"/>
            <w:shd w:val="clear" w:color="auto" w:fill="auto"/>
          </w:tcPr>
          <w:p w14:paraId="32B63C7C" w14:textId="5F33168A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Дата/время</w:t>
            </w:r>
          </w:p>
        </w:tc>
        <w:tc>
          <w:tcPr>
            <w:tcW w:w="1095" w:type="pct"/>
          </w:tcPr>
          <w:p w14:paraId="143B210A" w14:textId="45F48BAB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</w:t>
            </w:r>
          </w:p>
        </w:tc>
        <w:tc>
          <w:tcPr>
            <w:tcW w:w="1492" w:type="pct"/>
          </w:tcPr>
          <w:p w14:paraId="3B6F34C1" w14:textId="77777777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868E3" w:rsidRPr="00082A87" w14:paraId="4709B548" w14:textId="77777777" w:rsidTr="008E3FDA">
        <w:trPr>
          <w:trHeight w:val="212"/>
        </w:trPr>
        <w:tc>
          <w:tcPr>
            <w:tcW w:w="1442" w:type="pct"/>
          </w:tcPr>
          <w:p w14:paraId="79B8B569" w14:textId="69D07E2A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Руководитель СП</w:t>
            </w:r>
          </w:p>
        </w:tc>
        <w:tc>
          <w:tcPr>
            <w:tcW w:w="971" w:type="pct"/>
            <w:shd w:val="clear" w:color="auto" w:fill="auto"/>
          </w:tcPr>
          <w:p w14:paraId="3E14794D" w14:textId="68082D34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Пользователь</w:t>
            </w:r>
          </w:p>
        </w:tc>
        <w:tc>
          <w:tcPr>
            <w:tcW w:w="1095" w:type="pct"/>
          </w:tcPr>
          <w:p w14:paraId="327E5810" w14:textId="0F30726E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</w:t>
            </w:r>
          </w:p>
        </w:tc>
        <w:tc>
          <w:tcPr>
            <w:tcW w:w="1492" w:type="pct"/>
          </w:tcPr>
          <w:p w14:paraId="34053687" w14:textId="40FA1BBF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Профиль </w:t>
            </w:r>
            <w:r>
              <w:rPr>
                <w:szCs w:val="24"/>
                <w:lang w:val="en-US"/>
              </w:rPr>
              <w:t>SharePoint</w:t>
            </w:r>
            <w:r>
              <w:rPr>
                <w:szCs w:val="24"/>
              </w:rPr>
              <w:t xml:space="preserve"> </w:t>
            </w:r>
          </w:p>
        </w:tc>
      </w:tr>
      <w:tr w:rsidR="008868E3" w:rsidRPr="00082A87" w14:paraId="4518E53D" w14:textId="77777777" w:rsidTr="008E3FDA">
        <w:trPr>
          <w:trHeight w:val="212"/>
        </w:trPr>
        <w:tc>
          <w:tcPr>
            <w:tcW w:w="1442" w:type="pct"/>
          </w:tcPr>
          <w:p w14:paraId="5A7C55A2" w14:textId="56074108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Статус заявки</w:t>
            </w:r>
          </w:p>
        </w:tc>
        <w:tc>
          <w:tcPr>
            <w:tcW w:w="971" w:type="pct"/>
            <w:shd w:val="clear" w:color="auto" w:fill="auto"/>
          </w:tcPr>
          <w:p w14:paraId="6EEE16D1" w14:textId="6F56B728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Выбор из списка</w:t>
            </w:r>
          </w:p>
        </w:tc>
        <w:tc>
          <w:tcPr>
            <w:tcW w:w="1095" w:type="pct"/>
          </w:tcPr>
          <w:p w14:paraId="3EEE5081" w14:textId="6CBD5EE8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1492" w:type="pct"/>
          </w:tcPr>
          <w:p w14:paraId="37EEE158" w14:textId="0524E12E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Доступные варианты:</w:t>
            </w:r>
          </w:p>
          <w:p w14:paraId="72DF4F31" w14:textId="7BEDEE74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- Новая;</w:t>
            </w:r>
          </w:p>
          <w:p w14:paraId="71E1C875" w14:textId="77777777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- Отклонена;</w:t>
            </w:r>
          </w:p>
          <w:p w14:paraId="4C3B9118" w14:textId="77777777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- Утверждена;</w:t>
            </w:r>
          </w:p>
          <w:p w14:paraId="63249647" w14:textId="77777777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- На утверждении;</w:t>
            </w:r>
          </w:p>
          <w:p w14:paraId="3584F293" w14:textId="77777777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- На согласовании;</w:t>
            </w:r>
          </w:p>
          <w:p w14:paraId="5BD2769C" w14:textId="77777777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- На доработке;</w:t>
            </w:r>
          </w:p>
          <w:p w14:paraId="5FA338D3" w14:textId="77777777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- Отменена;</w:t>
            </w:r>
          </w:p>
          <w:p w14:paraId="74203D3C" w14:textId="77777777" w:rsidR="008868E3" w:rsidRDefault="008868E3" w:rsidP="00E818C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>
              <w:rPr>
                <w:szCs w:val="24"/>
              </w:rPr>
              <w:t>- На утверждении у сотрудников филиала;</w:t>
            </w:r>
          </w:p>
          <w:p w14:paraId="321FC7DF" w14:textId="77777777" w:rsidR="008868E3" w:rsidRDefault="008868E3" w:rsidP="00E818C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>
              <w:rPr>
                <w:szCs w:val="24"/>
              </w:rPr>
              <w:t>- Утверждена сотрудниками филиала;</w:t>
            </w:r>
          </w:p>
          <w:p w14:paraId="57933303" w14:textId="0E3E8CDF" w:rsidR="008868E3" w:rsidRDefault="008868E3" w:rsidP="00E818C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>
              <w:rPr>
                <w:szCs w:val="24"/>
              </w:rPr>
              <w:t>- Отклонена сотрудниками филиала.</w:t>
            </w:r>
          </w:p>
        </w:tc>
      </w:tr>
      <w:tr w:rsidR="008868E3" w:rsidRPr="00082A87" w14:paraId="5F054FBA" w14:textId="77777777" w:rsidTr="008E3FDA">
        <w:trPr>
          <w:trHeight w:val="212"/>
        </w:trPr>
        <w:tc>
          <w:tcPr>
            <w:tcW w:w="1442" w:type="pct"/>
          </w:tcPr>
          <w:p w14:paraId="671F2542" w14:textId="731D7154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868E3">
              <w:rPr>
                <w:szCs w:val="24"/>
              </w:rPr>
              <w:t>Номер телефона пассажира</w:t>
            </w:r>
          </w:p>
        </w:tc>
        <w:tc>
          <w:tcPr>
            <w:tcW w:w="971" w:type="pct"/>
            <w:shd w:val="clear" w:color="auto" w:fill="auto"/>
          </w:tcPr>
          <w:p w14:paraId="30E5357C" w14:textId="5511AF3B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Однострочный текст</w:t>
            </w:r>
          </w:p>
        </w:tc>
        <w:tc>
          <w:tcPr>
            <w:tcW w:w="1095" w:type="pct"/>
          </w:tcPr>
          <w:p w14:paraId="6441AE16" w14:textId="227C43FA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1492" w:type="pct"/>
          </w:tcPr>
          <w:p w14:paraId="46C06C3E" w14:textId="77777777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868E3" w:rsidRPr="00082A87" w14:paraId="776808F3" w14:textId="77777777" w:rsidTr="008E3FDA">
        <w:trPr>
          <w:trHeight w:val="212"/>
        </w:trPr>
        <w:tc>
          <w:tcPr>
            <w:tcW w:w="1442" w:type="pct"/>
          </w:tcPr>
          <w:p w14:paraId="18858630" w14:textId="6235152D" w:rsidR="008868E3" w:rsidRP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868E3">
              <w:rPr>
                <w:szCs w:val="24"/>
              </w:rPr>
              <w:lastRenderedPageBreak/>
              <w:t xml:space="preserve">Номер телефона </w:t>
            </w:r>
            <w:r>
              <w:rPr>
                <w:szCs w:val="24"/>
              </w:rPr>
              <w:t>ответственного сотрудника</w:t>
            </w:r>
          </w:p>
        </w:tc>
        <w:tc>
          <w:tcPr>
            <w:tcW w:w="971" w:type="pct"/>
            <w:shd w:val="clear" w:color="auto" w:fill="auto"/>
          </w:tcPr>
          <w:p w14:paraId="55799276" w14:textId="059D840C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Однострочный текст</w:t>
            </w:r>
          </w:p>
        </w:tc>
        <w:tc>
          <w:tcPr>
            <w:tcW w:w="1095" w:type="pct"/>
          </w:tcPr>
          <w:p w14:paraId="33F4AD75" w14:textId="06DF7197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1492" w:type="pct"/>
          </w:tcPr>
          <w:p w14:paraId="4CAF2D42" w14:textId="77777777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EE38BE" w:rsidRPr="00082A87" w14:paraId="180020C6" w14:textId="77777777" w:rsidTr="008E3FDA">
        <w:trPr>
          <w:trHeight w:val="212"/>
        </w:trPr>
        <w:tc>
          <w:tcPr>
            <w:tcW w:w="1442" w:type="pct"/>
          </w:tcPr>
          <w:p w14:paraId="75118CB8" w14:textId="57F60493" w:rsidR="00EE38BE" w:rsidRPr="008868E3" w:rsidRDefault="00EE38BE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Коллективная заявка</w:t>
            </w:r>
          </w:p>
        </w:tc>
        <w:tc>
          <w:tcPr>
            <w:tcW w:w="971" w:type="pct"/>
            <w:shd w:val="clear" w:color="auto" w:fill="auto"/>
          </w:tcPr>
          <w:p w14:paraId="3D5072B8" w14:textId="141A6188" w:rsidR="00EE38BE" w:rsidRDefault="00EE38BE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Поиск </w:t>
            </w:r>
          </w:p>
        </w:tc>
        <w:tc>
          <w:tcPr>
            <w:tcW w:w="1095" w:type="pct"/>
          </w:tcPr>
          <w:p w14:paraId="524DCAB2" w14:textId="531C67FC" w:rsidR="00EE38BE" w:rsidRDefault="00EE38BE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1492" w:type="pct"/>
          </w:tcPr>
          <w:p w14:paraId="0D65DDF1" w14:textId="4377D49F" w:rsidR="00EE38BE" w:rsidRDefault="00EE38BE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Доступно пользователю с ролью «Модератор автотранспорта»</w:t>
            </w:r>
          </w:p>
        </w:tc>
      </w:tr>
      <w:tr w:rsidR="008868E3" w:rsidRPr="00082A87" w14:paraId="2B088BAB" w14:textId="77777777" w:rsidTr="008E3FDA">
        <w:trPr>
          <w:trHeight w:val="212"/>
        </w:trPr>
        <w:tc>
          <w:tcPr>
            <w:tcW w:w="1442" w:type="pct"/>
          </w:tcPr>
          <w:p w14:paraId="58B8375F" w14:textId="77777777" w:rsidR="008868E3" w:rsidRPr="00E124DA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Повторение</w:t>
            </w:r>
          </w:p>
        </w:tc>
        <w:tc>
          <w:tcPr>
            <w:tcW w:w="971" w:type="pct"/>
            <w:shd w:val="clear" w:color="auto" w:fill="auto"/>
          </w:tcPr>
          <w:p w14:paraId="2E310EE1" w14:textId="77777777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Чек-бокс</w:t>
            </w:r>
          </w:p>
        </w:tc>
        <w:tc>
          <w:tcPr>
            <w:tcW w:w="1095" w:type="pct"/>
          </w:tcPr>
          <w:p w14:paraId="2B149FA3" w14:textId="77777777" w:rsidR="008868E3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1492" w:type="pct"/>
          </w:tcPr>
          <w:p w14:paraId="513CF825" w14:textId="77777777" w:rsidR="008868E3" w:rsidRPr="00E124DA" w:rsidRDefault="008868E3" w:rsidP="00E818C8">
            <w:pPr>
              <w:spacing w:after="0" w:line="240" w:lineRule="auto"/>
              <w:ind w:firstLine="29"/>
              <w:jc w:val="left"/>
              <w:rPr>
                <w:szCs w:val="24"/>
                <w:lang w:val="en-US"/>
              </w:rPr>
            </w:pPr>
            <w:r>
              <w:rPr>
                <w:szCs w:val="24"/>
              </w:rPr>
              <w:t xml:space="preserve">Стандартный функционал </w:t>
            </w:r>
            <w:r>
              <w:rPr>
                <w:szCs w:val="24"/>
                <w:lang w:val="en-US"/>
              </w:rPr>
              <w:t>SharePoint</w:t>
            </w:r>
          </w:p>
        </w:tc>
      </w:tr>
    </w:tbl>
    <w:p w14:paraId="76DE1C1F" w14:textId="77777777" w:rsidR="0056271D" w:rsidRDefault="0056271D" w:rsidP="00995063">
      <w:pPr>
        <w:pStyle w:val="aff4"/>
      </w:pPr>
    </w:p>
    <w:p w14:paraId="44156D67" w14:textId="77777777" w:rsidR="009E131A" w:rsidRPr="006915C0" w:rsidRDefault="009E131A" w:rsidP="009E131A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6915C0">
        <w:rPr>
          <w:sz w:val="24"/>
          <w:szCs w:val="24"/>
        </w:rPr>
        <w:t xml:space="preserve">Уведомления </w:t>
      </w:r>
    </w:p>
    <w:p w14:paraId="1F4907C0" w14:textId="79F91B87" w:rsidR="0056271D" w:rsidRDefault="009E131A" w:rsidP="00867C8B">
      <w:pPr>
        <w:spacing w:after="0" w:line="240" w:lineRule="auto"/>
        <w:ind w:firstLine="567"/>
      </w:pPr>
      <w:r w:rsidRPr="00175136">
        <w:t xml:space="preserve">Работник, </w:t>
      </w:r>
      <w:r w:rsidRPr="00867C8B">
        <w:rPr>
          <w:szCs w:val="28"/>
          <w:lang w:eastAsia="ru-RU"/>
        </w:rPr>
        <w:t>указанный</w:t>
      </w:r>
      <w:r w:rsidRPr="00175136">
        <w:t xml:space="preserve"> в заявке в поле «Руководитель СП», получ</w:t>
      </w:r>
      <w:r w:rsidR="00830688">
        <w:t>ает</w:t>
      </w:r>
      <w:r w:rsidRPr="00175136">
        <w:t xml:space="preserve"> уведомление по электронной почте о необходимости согласования заявки</w:t>
      </w:r>
      <w:r w:rsidR="00830688">
        <w:t>.</w:t>
      </w:r>
    </w:p>
    <w:p w14:paraId="14A0C44D" w14:textId="2B3DB9CF" w:rsidR="0056271D" w:rsidRDefault="009E131A" w:rsidP="00867C8B">
      <w:pPr>
        <w:spacing w:after="0" w:line="240" w:lineRule="auto"/>
        <w:ind w:firstLine="567"/>
      </w:pPr>
      <w:r w:rsidRPr="00175136">
        <w:t xml:space="preserve">Участники </w:t>
      </w:r>
      <w:r w:rsidRPr="00867C8B">
        <w:rPr>
          <w:szCs w:val="28"/>
          <w:lang w:eastAsia="ru-RU"/>
        </w:rPr>
        <w:t>группы</w:t>
      </w:r>
      <w:r w:rsidRPr="00175136">
        <w:t xml:space="preserve"> </w:t>
      </w:r>
      <w:r w:rsidR="00830688" w:rsidRPr="00175136">
        <w:t>«Модераторы бронирования автотранспорта»</w:t>
      </w:r>
      <w:r w:rsidR="00830688">
        <w:t xml:space="preserve"> </w:t>
      </w:r>
      <w:r w:rsidRPr="00175136">
        <w:t>получа</w:t>
      </w:r>
      <w:r w:rsidR="00830688">
        <w:t>ю</w:t>
      </w:r>
      <w:r w:rsidRPr="00175136">
        <w:t>т уведомление по электронной почте о необходимости утверждения заявки</w:t>
      </w:r>
      <w:r w:rsidR="00830688">
        <w:t>.</w:t>
      </w:r>
    </w:p>
    <w:p w14:paraId="1FD2F7DB" w14:textId="63CFF88A" w:rsidR="00065262" w:rsidRDefault="00065262" w:rsidP="00867C8B">
      <w:pPr>
        <w:spacing w:after="0" w:line="240" w:lineRule="auto"/>
        <w:ind w:firstLine="567"/>
      </w:pPr>
      <w:r>
        <w:t xml:space="preserve">Автор </w:t>
      </w:r>
      <w:r w:rsidRPr="00867C8B">
        <w:rPr>
          <w:szCs w:val="28"/>
          <w:lang w:eastAsia="ru-RU"/>
        </w:rPr>
        <w:t>заявки</w:t>
      </w:r>
      <w:r>
        <w:t xml:space="preserve"> получает уведомление об отклонении заявки или о ее согласовании. </w:t>
      </w:r>
    </w:p>
    <w:p w14:paraId="272F512B" w14:textId="0629A379" w:rsidR="00D60F1D" w:rsidRPr="00702F35" w:rsidRDefault="00D60F1D" w:rsidP="00995063">
      <w:pPr>
        <w:pStyle w:val="aff4"/>
      </w:pPr>
      <w:r w:rsidRPr="00E84D49">
        <w:t xml:space="preserve">Описание механизма отправки уведомлений приведено в </w:t>
      </w:r>
      <w:r w:rsidRPr="002D7980">
        <w:t>пункте</w:t>
      </w:r>
      <w:r w:rsidR="002D7980">
        <w:t xml:space="preserve"> </w:t>
      </w:r>
      <w:r w:rsidR="00065262">
        <w:rPr>
          <w:highlight w:val="magenta"/>
        </w:rPr>
        <w:fldChar w:fldCharType="begin"/>
      </w:r>
      <w:r w:rsidR="00065262">
        <w:instrText xml:space="preserve"> REF _Ref463460874 \r \h </w:instrText>
      </w:r>
      <w:r w:rsidR="00065262">
        <w:rPr>
          <w:highlight w:val="magenta"/>
        </w:rPr>
      </w:r>
      <w:r w:rsidR="00065262">
        <w:rPr>
          <w:highlight w:val="magenta"/>
        </w:rPr>
        <w:fldChar w:fldCharType="separate"/>
      </w:r>
      <w:r w:rsidR="00E22EDC">
        <w:t>4.3.4</w:t>
      </w:r>
      <w:r w:rsidR="00065262">
        <w:rPr>
          <w:highlight w:val="magenta"/>
        </w:rPr>
        <w:fldChar w:fldCharType="end"/>
      </w:r>
      <w:r w:rsidR="002D7980">
        <w:t>.</w:t>
      </w:r>
    </w:p>
    <w:p w14:paraId="2A55E21D" w14:textId="6C19EA78" w:rsidR="00E64E27" w:rsidRPr="00DE693B" w:rsidRDefault="00A440C4" w:rsidP="005C0D58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134" w:name="_Toc465336155"/>
      <w:r>
        <w:rPr>
          <w:sz w:val="24"/>
          <w:szCs w:val="24"/>
        </w:rPr>
        <w:t>Телефонный с</w:t>
      </w:r>
      <w:r w:rsidR="00E64E27" w:rsidRPr="00DE693B">
        <w:rPr>
          <w:sz w:val="24"/>
          <w:szCs w:val="24"/>
        </w:rPr>
        <w:t xml:space="preserve">правочник </w:t>
      </w:r>
      <w:r w:rsidR="0030100C" w:rsidRPr="00DE693B">
        <w:rPr>
          <w:sz w:val="24"/>
          <w:szCs w:val="24"/>
        </w:rPr>
        <w:t>АО</w:t>
      </w:r>
      <w:r w:rsidR="00E64E27" w:rsidRPr="00DE693B">
        <w:rPr>
          <w:sz w:val="24"/>
          <w:szCs w:val="24"/>
        </w:rPr>
        <w:t xml:space="preserve"> «Тюменьэнерго»</w:t>
      </w:r>
      <w:bookmarkEnd w:id="134"/>
    </w:p>
    <w:p w14:paraId="5BD0777E" w14:textId="506C884E" w:rsidR="002449A4" w:rsidRPr="00195E8C" w:rsidRDefault="002449A4" w:rsidP="002449A4">
      <w:pPr>
        <w:spacing w:after="0" w:line="240" w:lineRule="auto"/>
        <w:ind w:firstLine="567"/>
      </w:pPr>
      <w:r w:rsidRPr="00794310">
        <w:t xml:space="preserve">На </w:t>
      </w:r>
      <w:r w:rsidRPr="00867C8B">
        <w:rPr>
          <w:szCs w:val="28"/>
          <w:lang w:eastAsia="ru-RU"/>
        </w:rPr>
        <w:t>рисунке</w:t>
      </w:r>
      <w:r w:rsidRPr="00794310">
        <w:t xml:space="preserve"> </w:t>
      </w:r>
      <w:r w:rsidR="00195E8C" w:rsidRPr="00195E8C">
        <w:t>(</w:t>
      </w:r>
      <w:r w:rsidR="00195E8C">
        <w:t xml:space="preserve">см. </w:t>
      </w:r>
      <w:r w:rsidR="00195E8C">
        <w:fldChar w:fldCharType="begin"/>
      </w:r>
      <w:r w:rsidR="00195E8C">
        <w:instrText xml:space="preserve"> REF _Ref446071681 \h  \* MERGEFORMAT </w:instrText>
      </w:r>
      <w:r w:rsidR="00195E8C">
        <w:fldChar w:fldCharType="separate"/>
      </w:r>
      <w:r w:rsidR="00E22EDC" w:rsidRPr="00E22EDC">
        <w:t>Рисунок 8</w:t>
      </w:r>
      <w:r w:rsidR="00195E8C">
        <w:fldChar w:fldCharType="end"/>
      </w:r>
      <w:r w:rsidR="00195E8C">
        <w:t>)</w:t>
      </w:r>
      <w:r w:rsidR="0030100C">
        <w:t xml:space="preserve"> </w:t>
      </w:r>
      <w:r w:rsidRPr="00794310">
        <w:t xml:space="preserve">приведена структурная схема </w:t>
      </w:r>
      <w:r w:rsidR="0030100C">
        <w:t>решения «</w:t>
      </w:r>
      <w:r w:rsidR="0084671B" w:rsidRPr="0084671B">
        <w:t>Телефонный справочник АО «Тюменьэнерго»</w:t>
      </w:r>
      <w:r w:rsidR="0030100C">
        <w:t>.</w:t>
      </w:r>
      <w:r w:rsidR="009D0A9E">
        <w:t xml:space="preserve"> Справочник сотрудников представляет собой подсайт с набором страниц и списков.</w:t>
      </w:r>
    </w:p>
    <w:p w14:paraId="1F9478FF" w14:textId="6D56448B" w:rsidR="0074466A" w:rsidRPr="00534BEF" w:rsidRDefault="00E818C8" w:rsidP="00995063">
      <w:pPr>
        <w:pStyle w:val="aff4"/>
        <w:rPr>
          <w:noProof/>
        </w:rPr>
      </w:pPr>
      <w:r>
        <w:object w:dxaOrig="27451" w:dyaOrig="12511" w14:anchorId="56D4A952">
          <v:shape id="_x0000_i1031" type="#_x0000_t75" style="width:479.25pt;height:221.25pt" o:ole="">
            <v:imagedata r:id="rId31" o:title=""/>
          </v:shape>
          <o:OLEObject Type="Embed" ProgID="Visio.Drawing.15" ShapeID="_x0000_i1031" DrawAspect="Content" ObjectID="_1539524562" r:id="rId32"/>
        </w:object>
      </w:r>
    </w:p>
    <w:p w14:paraId="66ED097F" w14:textId="6175FF1C" w:rsidR="00195E8C" w:rsidRPr="009811EA" w:rsidRDefault="00D25FF6" w:rsidP="00195E8C">
      <w:pPr>
        <w:pStyle w:val="af1"/>
        <w:ind w:firstLine="0"/>
        <w:jc w:val="center"/>
        <w:rPr>
          <w:i/>
        </w:rPr>
      </w:pPr>
      <w:bookmarkStart w:id="135" w:name="_Ref446071681"/>
      <w:r>
        <w:rPr>
          <w:i/>
        </w:rPr>
        <w:t>Рисунок</w:t>
      </w:r>
      <w:r w:rsidR="00195E8C" w:rsidRPr="009811EA">
        <w:rPr>
          <w:i/>
        </w:rPr>
        <w:t xml:space="preserve"> </w:t>
      </w:r>
      <w:r w:rsidR="00195E8C" w:rsidRPr="009811EA">
        <w:rPr>
          <w:i/>
        </w:rPr>
        <w:fldChar w:fldCharType="begin"/>
      </w:r>
      <w:r w:rsidR="00195E8C" w:rsidRPr="009811EA">
        <w:rPr>
          <w:i/>
        </w:rPr>
        <w:instrText xml:space="preserve"> SEQ Рисунок \* ARABIC </w:instrText>
      </w:r>
      <w:r w:rsidR="00195E8C" w:rsidRPr="009811EA">
        <w:rPr>
          <w:i/>
        </w:rPr>
        <w:fldChar w:fldCharType="separate"/>
      </w:r>
      <w:r w:rsidR="00E22EDC">
        <w:rPr>
          <w:i/>
          <w:noProof/>
        </w:rPr>
        <w:t>8</w:t>
      </w:r>
      <w:r w:rsidR="00195E8C" w:rsidRPr="009811EA">
        <w:rPr>
          <w:i/>
        </w:rPr>
        <w:fldChar w:fldCharType="end"/>
      </w:r>
      <w:bookmarkEnd w:id="135"/>
      <w:r w:rsidR="00195E8C" w:rsidRPr="009811EA">
        <w:rPr>
          <w:i/>
        </w:rPr>
        <w:t xml:space="preserve">. </w:t>
      </w:r>
      <w:r w:rsidR="00195E8C">
        <w:rPr>
          <w:i/>
        </w:rPr>
        <w:t>Структурная схема подсайта «Справочник сотрудников»</w:t>
      </w:r>
    </w:p>
    <w:p w14:paraId="7A645358" w14:textId="37A1D5F0" w:rsidR="009D0A9E" w:rsidRPr="00DE693B" w:rsidRDefault="009D0A9E" w:rsidP="005C0D58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DE693B">
        <w:rPr>
          <w:sz w:val="24"/>
          <w:szCs w:val="24"/>
        </w:rPr>
        <w:t>Распределение ролей пользователей</w:t>
      </w:r>
    </w:p>
    <w:p w14:paraId="1ED7FBC4" w14:textId="7D011DAB" w:rsidR="009D0A9E" w:rsidRDefault="009D0A9E" w:rsidP="00195E8C">
      <w:pPr>
        <w:spacing w:after="0" w:line="240" w:lineRule="auto"/>
        <w:ind w:firstLine="567"/>
      </w:pPr>
      <w:r>
        <w:t xml:space="preserve">Для организации доступа к различным областям «Справочника сотрудников» на </w:t>
      </w:r>
      <w:r w:rsidR="00195E8C">
        <w:t>П</w:t>
      </w:r>
      <w:r>
        <w:t>ортале созданы уровни разрешения и одноименные группы безопасности:</w:t>
      </w:r>
    </w:p>
    <w:p w14:paraId="2D602459" w14:textId="4DD6F629" w:rsidR="009D0A9E" w:rsidRDefault="009D0A9E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Админи</w:t>
      </w:r>
      <w:r w:rsidR="00195E8C">
        <w:t>стратор Справочника сотрудников;</w:t>
      </w:r>
    </w:p>
    <w:p w14:paraId="4A9C8220" w14:textId="4AAE56D0" w:rsidR="009D0A9E" w:rsidRDefault="009D0A9E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Администратор К</w:t>
      </w:r>
      <w:r w:rsidR="00160FB7">
        <w:t>алендаря отсутствий и замещений</w:t>
      </w:r>
      <w:r w:rsidR="00195E8C">
        <w:t>;</w:t>
      </w:r>
    </w:p>
    <w:p w14:paraId="66C6E99E" w14:textId="07BB7B20" w:rsidR="009D0A9E" w:rsidRDefault="00195E8C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Читатель Штаба.</w:t>
      </w:r>
    </w:p>
    <w:p w14:paraId="03C47F78" w14:textId="1F1A5960" w:rsidR="00237D7F" w:rsidRDefault="009D0A9E" w:rsidP="00F1390A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Сотрудники Тюменьэнерго</w:t>
      </w:r>
      <w:r w:rsidR="00F1390A">
        <w:t xml:space="preserve"> (в группу</w:t>
      </w:r>
      <w:r>
        <w:t xml:space="preserve"> включены все пользователи </w:t>
      </w:r>
      <w:r w:rsidR="00195E8C">
        <w:t>П</w:t>
      </w:r>
      <w:r>
        <w:t>ортала</w:t>
      </w:r>
      <w:r w:rsidR="00F1390A">
        <w:t>)</w:t>
      </w:r>
      <w:r>
        <w:t xml:space="preserve">. </w:t>
      </w:r>
    </w:p>
    <w:p w14:paraId="77FD3C92" w14:textId="1DA174D3" w:rsidR="009D0A9E" w:rsidRDefault="00237D7F" w:rsidP="00195E8C">
      <w:pPr>
        <w:spacing w:after="0" w:line="240" w:lineRule="auto"/>
        <w:ind w:firstLine="567"/>
      </w:pPr>
      <w:r>
        <w:t>Распределение доступа представлено в</w:t>
      </w:r>
      <w:r w:rsidR="00160FB7">
        <w:t xml:space="preserve"> таблице (</w:t>
      </w:r>
      <w:r w:rsidR="00195E8C">
        <w:t xml:space="preserve">см. </w:t>
      </w:r>
      <w:r w:rsidR="00195E8C">
        <w:fldChar w:fldCharType="begin"/>
      </w:r>
      <w:r w:rsidR="00195E8C">
        <w:instrText xml:space="preserve"> REF _Ref431220643 \h  \* MERGEFORMAT </w:instrText>
      </w:r>
      <w:r w:rsidR="00195E8C">
        <w:fldChar w:fldCharType="separate"/>
      </w:r>
      <w:r w:rsidR="00E22EDC" w:rsidRPr="00E22EDC">
        <w:t>Таблица 14</w:t>
      </w:r>
      <w:r w:rsidR="00195E8C">
        <w:fldChar w:fldCharType="end"/>
      </w:r>
      <w:r w:rsidR="00160FB7">
        <w:t>)</w:t>
      </w:r>
      <w:r w:rsidR="00721885" w:rsidRPr="00721885">
        <w:t>.</w:t>
      </w:r>
    </w:p>
    <w:p w14:paraId="3D173567" w14:textId="2A2106BA" w:rsidR="00721885" w:rsidRPr="00721885" w:rsidRDefault="009F42BF" w:rsidP="00195E8C">
      <w:pPr>
        <w:pStyle w:val="af1"/>
        <w:keepNext/>
        <w:spacing w:before="200"/>
        <w:rPr>
          <w:i/>
        </w:rPr>
      </w:pPr>
      <w:bookmarkStart w:id="136" w:name="_Ref431220643"/>
      <w:bookmarkStart w:id="137" w:name="_Ref431220642"/>
      <w:r>
        <w:rPr>
          <w:i/>
        </w:rPr>
        <w:lastRenderedPageBreak/>
        <w:t>Таблица</w:t>
      </w:r>
      <w:r w:rsidR="00721885" w:rsidRPr="00721885">
        <w:rPr>
          <w:i/>
        </w:rPr>
        <w:t xml:space="preserve"> </w:t>
      </w:r>
      <w:r w:rsidR="00721885" w:rsidRPr="00721885">
        <w:rPr>
          <w:i/>
        </w:rPr>
        <w:fldChar w:fldCharType="begin"/>
      </w:r>
      <w:r w:rsidR="00721885" w:rsidRPr="00721885">
        <w:rPr>
          <w:i/>
        </w:rPr>
        <w:instrText xml:space="preserve"> SEQ Таблица \* ARABIC </w:instrText>
      </w:r>
      <w:r w:rsidR="00721885" w:rsidRPr="00721885">
        <w:rPr>
          <w:i/>
        </w:rPr>
        <w:fldChar w:fldCharType="separate"/>
      </w:r>
      <w:r w:rsidR="00E22EDC">
        <w:rPr>
          <w:i/>
          <w:noProof/>
        </w:rPr>
        <w:t>14</w:t>
      </w:r>
      <w:r w:rsidR="00721885" w:rsidRPr="00721885">
        <w:rPr>
          <w:i/>
        </w:rPr>
        <w:fldChar w:fldCharType="end"/>
      </w:r>
      <w:bookmarkEnd w:id="136"/>
      <w:r w:rsidR="00721885" w:rsidRPr="00721885">
        <w:rPr>
          <w:i/>
        </w:rPr>
        <w:t xml:space="preserve"> – </w:t>
      </w:r>
      <w:r w:rsidR="00721885">
        <w:rPr>
          <w:i/>
        </w:rPr>
        <w:t>Права доступа к подсайту «Справочник сотрудников</w:t>
      </w:r>
      <w:r w:rsidR="00721885" w:rsidRPr="00721885">
        <w:rPr>
          <w:i/>
        </w:rPr>
        <w:t>»</w:t>
      </w:r>
      <w:bookmarkEnd w:id="137"/>
    </w:p>
    <w:tbl>
      <w:tblPr>
        <w:tblStyle w:val="af"/>
        <w:tblW w:w="0" w:type="auto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2689"/>
        <w:gridCol w:w="1842"/>
        <w:gridCol w:w="1843"/>
        <w:gridCol w:w="1134"/>
        <w:gridCol w:w="1836"/>
      </w:tblGrid>
      <w:tr w:rsidR="00237D7F" w14:paraId="6AA4A879" w14:textId="77777777" w:rsidTr="008C5757">
        <w:trPr>
          <w:tblHeader/>
        </w:trPr>
        <w:tc>
          <w:tcPr>
            <w:tcW w:w="2689" w:type="dxa"/>
            <w:vMerge w:val="restart"/>
            <w:shd w:val="clear" w:color="auto" w:fill="E7E6E6" w:themeFill="background2"/>
            <w:vAlign w:val="center"/>
          </w:tcPr>
          <w:p w14:paraId="66608753" w14:textId="5A7EDDAF" w:rsidR="00237D7F" w:rsidRPr="00721885" w:rsidRDefault="00237D7F" w:rsidP="00195E8C">
            <w:pPr>
              <w:pStyle w:val="af0"/>
              <w:jc w:val="center"/>
              <w:rPr>
                <w:b/>
              </w:rPr>
            </w:pPr>
            <w:r w:rsidRPr="00721885">
              <w:rPr>
                <w:b/>
              </w:rPr>
              <w:t>Раздел</w:t>
            </w:r>
            <w:r w:rsidR="00195E8C">
              <w:rPr>
                <w:b/>
              </w:rPr>
              <w:t xml:space="preserve"> </w:t>
            </w:r>
            <w:r w:rsidRPr="00721885">
              <w:rPr>
                <w:b/>
              </w:rPr>
              <w:t>/</w:t>
            </w:r>
            <w:r w:rsidR="00195E8C">
              <w:rPr>
                <w:b/>
              </w:rPr>
              <w:t xml:space="preserve"> </w:t>
            </w:r>
            <w:r w:rsidRPr="00721885">
              <w:rPr>
                <w:b/>
              </w:rPr>
              <w:t>функциональн</w:t>
            </w:r>
            <w:r w:rsidR="00195E8C">
              <w:rPr>
                <w:b/>
              </w:rPr>
              <w:t xml:space="preserve">ый </w:t>
            </w:r>
            <w:r w:rsidRPr="00721885">
              <w:rPr>
                <w:b/>
              </w:rPr>
              <w:t>блок</w:t>
            </w:r>
          </w:p>
        </w:tc>
        <w:tc>
          <w:tcPr>
            <w:tcW w:w="6655" w:type="dxa"/>
            <w:gridSpan w:val="4"/>
            <w:shd w:val="clear" w:color="auto" w:fill="E7E6E6" w:themeFill="background2"/>
            <w:vAlign w:val="center"/>
          </w:tcPr>
          <w:p w14:paraId="4AB05B20" w14:textId="3AF4E8F1" w:rsidR="00237D7F" w:rsidRPr="00721885" w:rsidRDefault="00237D7F" w:rsidP="00195E8C">
            <w:pPr>
              <w:pStyle w:val="af0"/>
              <w:jc w:val="center"/>
              <w:rPr>
                <w:b/>
              </w:rPr>
            </w:pPr>
            <w:r w:rsidRPr="00721885">
              <w:rPr>
                <w:b/>
              </w:rPr>
              <w:t>Уровни разрешения</w:t>
            </w:r>
          </w:p>
        </w:tc>
      </w:tr>
      <w:tr w:rsidR="00237D7F" w14:paraId="11643F28" w14:textId="77777777" w:rsidTr="008C5757">
        <w:trPr>
          <w:tblHeader/>
        </w:trPr>
        <w:tc>
          <w:tcPr>
            <w:tcW w:w="2689" w:type="dxa"/>
            <w:vMerge/>
            <w:shd w:val="clear" w:color="auto" w:fill="E7E6E6" w:themeFill="background2"/>
            <w:vAlign w:val="center"/>
          </w:tcPr>
          <w:p w14:paraId="49E01F98" w14:textId="77777777" w:rsidR="00237D7F" w:rsidRPr="00721885" w:rsidRDefault="00237D7F" w:rsidP="00195E8C">
            <w:pPr>
              <w:pStyle w:val="af0"/>
              <w:spacing w:before="0" w:beforeAutospacing="0" w:after="0" w:afterAutospacing="0"/>
              <w:jc w:val="center"/>
              <w:rPr>
                <w:b/>
              </w:rPr>
            </w:pPr>
          </w:p>
        </w:tc>
        <w:tc>
          <w:tcPr>
            <w:tcW w:w="1842" w:type="dxa"/>
            <w:shd w:val="clear" w:color="auto" w:fill="E7E6E6" w:themeFill="background2"/>
          </w:tcPr>
          <w:p w14:paraId="3628EACD" w14:textId="18E5577A" w:rsidR="00237D7F" w:rsidRPr="0099695E" w:rsidRDefault="00237D7F" w:rsidP="00195E8C">
            <w:pPr>
              <w:pStyle w:val="af0"/>
              <w:jc w:val="center"/>
            </w:pPr>
            <w:r w:rsidRPr="0099695E">
              <w:t>Администратор Справочника сотрудников</w:t>
            </w:r>
          </w:p>
        </w:tc>
        <w:tc>
          <w:tcPr>
            <w:tcW w:w="1843" w:type="dxa"/>
            <w:shd w:val="clear" w:color="auto" w:fill="E7E6E6" w:themeFill="background2"/>
          </w:tcPr>
          <w:p w14:paraId="5AC4997B" w14:textId="45D06EF1" w:rsidR="00237D7F" w:rsidRPr="0099695E" w:rsidRDefault="00237D7F" w:rsidP="00195E8C">
            <w:pPr>
              <w:pStyle w:val="af0"/>
              <w:jc w:val="center"/>
            </w:pPr>
            <w:r w:rsidRPr="0099695E">
              <w:t>Администратор Календаря отсутствий и замещений</w:t>
            </w:r>
          </w:p>
        </w:tc>
        <w:tc>
          <w:tcPr>
            <w:tcW w:w="1134" w:type="dxa"/>
            <w:shd w:val="clear" w:color="auto" w:fill="E7E6E6" w:themeFill="background2"/>
          </w:tcPr>
          <w:p w14:paraId="4340E9D0" w14:textId="7F8C283C" w:rsidR="00237D7F" w:rsidRPr="0099695E" w:rsidRDefault="00237D7F" w:rsidP="00195E8C">
            <w:pPr>
              <w:pStyle w:val="af0"/>
              <w:jc w:val="center"/>
            </w:pPr>
            <w:r w:rsidRPr="0099695E">
              <w:t>Читатель Штаба</w:t>
            </w:r>
          </w:p>
        </w:tc>
        <w:tc>
          <w:tcPr>
            <w:tcW w:w="1836" w:type="dxa"/>
            <w:shd w:val="clear" w:color="auto" w:fill="E7E6E6" w:themeFill="background2"/>
          </w:tcPr>
          <w:p w14:paraId="2C569A25" w14:textId="443D57F5" w:rsidR="00237D7F" w:rsidRPr="0099695E" w:rsidRDefault="00237D7F" w:rsidP="00F1390A">
            <w:pPr>
              <w:pStyle w:val="af0"/>
              <w:jc w:val="center"/>
            </w:pPr>
            <w:r w:rsidRPr="0099695E">
              <w:t>Посетитель сайта «</w:t>
            </w:r>
            <w:r w:rsidR="00F1390A" w:rsidRPr="0099695E">
              <w:t>Сотрудники Тюменьэнерго»</w:t>
            </w:r>
          </w:p>
        </w:tc>
      </w:tr>
      <w:tr w:rsidR="00237D7F" w14:paraId="4DD85C8B" w14:textId="77777777" w:rsidTr="00F1390A">
        <w:tc>
          <w:tcPr>
            <w:tcW w:w="2689" w:type="dxa"/>
            <w:vAlign w:val="center"/>
          </w:tcPr>
          <w:p w14:paraId="4DD7A078" w14:textId="1B98066C" w:rsidR="00237D7F" w:rsidRDefault="00721885" w:rsidP="00195E8C">
            <w:pPr>
              <w:pStyle w:val="af0"/>
            </w:pPr>
            <w:r>
              <w:t xml:space="preserve">Список «Сотрудники» </w:t>
            </w:r>
          </w:p>
        </w:tc>
        <w:tc>
          <w:tcPr>
            <w:tcW w:w="1842" w:type="dxa"/>
            <w:vAlign w:val="center"/>
          </w:tcPr>
          <w:p w14:paraId="64340B9C" w14:textId="2A4BE7B9" w:rsidR="00237D7F" w:rsidRDefault="00721885" w:rsidP="00195E8C">
            <w:pPr>
              <w:pStyle w:val="af0"/>
              <w:jc w:val="center"/>
            </w:pPr>
            <w:r>
              <w:t>E</w:t>
            </w:r>
          </w:p>
        </w:tc>
        <w:tc>
          <w:tcPr>
            <w:tcW w:w="1843" w:type="dxa"/>
            <w:vAlign w:val="center"/>
          </w:tcPr>
          <w:p w14:paraId="3BAE4EB7" w14:textId="77777777" w:rsidR="00237D7F" w:rsidRDefault="00237D7F" w:rsidP="00195E8C">
            <w:pPr>
              <w:pStyle w:val="af0"/>
              <w:spacing w:before="0" w:beforeAutospacing="0" w:after="0" w:afterAutospacing="0"/>
              <w:jc w:val="center"/>
            </w:pPr>
          </w:p>
        </w:tc>
        <w:tc>
          <w:tcPr>
            <w:tcW w:w="1134" w:type="dxa"/>
            <w:vAlign w:val="center"/>
          </w:tcPr>
          <w:p w14:paraId="290EA3AA" w14:textId="77777777" w:rsidR="00237D7F" w:rsidRDefault="00237D7F" w:rsidP="00195E8C">
            <w:pPr>
              <w:pStyle w:val="af0"/>
              <w:spacing w:before="0" w:beforeAutospacing="0" w:after="0" w:afterAutospacing="0"/>
              <w:jc w:val="center"/>
            </w:pPr>
          </w:p>
        </w:tc>
        <w:tc>
          <w:tcPr>
            <w:tcW w:w="1836" w:type="dxa"/>
            <w:vAlign w:val="center"/>
          </w:tcPr>
          <w:p w14:paraId="31A97ACA" w14:textId="73FC89B5" w:rsidR="00237D7F" w:rsidRDefault="00721885" w:rsidP="00195E8C">
            <w:pPr>
              <w:pStyle w:val="af0"/>
              <w:spacing w:before="0" w:beforeAutospacing="0" w:after="0" w:afterAutospacing="0"/>
              <w:jc w:val="center"/>
            </w:pPr>
            <w:r>
              <w:t>R</w:t>
            </w:r>
          </w:p>
        </w:tc>
      </w:tr>
      <w:tr w:rsidR="00237D7F" w14:paraId="6301A730" w14:textId="77777777" w:rsidTr="00F1390A">
        <w:tc>
          <w:tcPr>
            <w:tcW w:w="2689" w:type="dxa"/>
            <w:vAlign w:val="center"/>
          </w:tcPr>
          <w:p w14:paraId="00630D14" w14:textId="6B4B4AED" w:rsidR="00237D7F" w:rsidRDefault="00721885" w:rsidP="00195E8C">
            <w:pPr>
              <w:pStyle w:val="af0"/>
            </w:pPr>
            <w:r>
              <w:t xml:space="preserve">Библиотека «Справочная информация» </w:t>
            </w:r>
          </w:p>
        </w:tc>
        <w:tc>
          <w:tcPr>
            <w:tcW w:w="1842" w:type="dxa"/>
            <w:vAlign w:val="center"/>
          </w:tcPr>
          <w:p w14:paraId="72F95DCD" w14:textId="3D05744E" w:rsidR="00237D7F" w:rsidRDefault="00721885" w:rsidP="00195E8C">
            <w:pPr>
              <w:pStyle w:val="af0"/>
              <w:jc w:val="center"/>
            </w:pPr>
            <w:r>
              <w:t>DE</w:t>
            </w:r>
          </w:p>
        </w:tc>
        <w:tc>
          <w:tcPr>
            <w:tcW w:w="1843" w:type="dxa"/>
            <w:vAlign w:val="center"/>
          </w:tcPr>
          <w:p w14:paraId="639081C0" w14:textId="77777777" w:rsidR="00237D7F" w:rsidRDefault="00237D7F" w:rsidP="00195E8C">
            <w:pPr>
              <w:pStyle w:val="af0"/>
              <w:spacing w:before="0" w:beforeAutospacing="0" w:after="0" w:afterAutospacing="0"/>
              <w:jc w:val="center"/>
            </w:pPr>
          </w:p>
        </w:tc>
        <w:tc>
          <w:tcPr>
            <w:tcW w:w="1134" w:type="dxa"/>
            <w:vAlign w:val="center"/>
          </w:tcPr>
          <w:p w14:paraId="39CE89C7" w14:textId="77777777" w:rsidR="00237D7F" w:rsidRDefault="00237D7F" w:rsidP="00195E8C">
            <w:pPr>
              <w:pStyle w:val="af0"/>
              <w:spacing w:before="0" w:beforeAutospacing="0" w:after="0" w:afterAutospacing="0"/>
              <w:jc w:val="center"/>
            </w:pPr>
          </w:p>
        </w:tc>
        <w:tc>
          <w:tcPr>
            <w:tcW w:w="1836" w:type="dxa"/>
            <w:vAlign w:val="center"/>
          </w:tcPr>
          <w:p w14:paraId="438867C4" w14:textId="3A3BE33C" w:rsidR="00237D7F" w:rsidRDefault="00721885" w:rsidP="00195E8C">
            <w:pPr>
              <w:pStyle w:val="af0"/>
              <w:spacing w:before="0" w:beforeAutospacing="0" w:after="0" w:afterAutospacing="0"/>
              <w:jc w:val="center"/>
            </w:pPr>
            <w:r>
              <w:t>R</w:t>
            </w:r>
          </w:p>
        </w:tc>
      </w:tr>
      <w:tr w:rsidR="00237D7F" w14:paraId="37F05797" w14:textId="77777777" w:rsidTr="00F1390A">
        <w:tc>
          <w:tcPr>
            <w:tcW w:w="2689" w:type="dxa"/>
            <w:vAlign w:val="center"/>
          </w:tcPr>
          <w:p w14:paraId="5177C63C" w14:textId="7CA0B35C" w:rsidR="00237D7F" w:rsidRDefault="00721885" w:rsidP="00195E8C">
            <w:pPr>
              <w:pStyle w:val="af0"/>
            </w:pPr>
            <w:r>
              <w:t xml:space="preserve">Список «Календарь отсутствий и замещений» </w:t>
            </w:r>
          </w:p>
        </w:tc>
        <w:tc>
          <w:tcPr>
            <w:tcW w:w="1842" w:type="dxa"/>
            <w:vAlign w:val="center"/>
          </w:tcPr>
          <w:p w14:paraId="7AFCD7EA" w14:textId="77777777" w:rsidR="00237D7F" w:rsidRDefault="00237D7F" w:rsidP="00195E8C">
            <w:pPr>
              <w:pStyle w:val="af0"/>
              <w:spacing w:before="0" w:beforeAutospacing="0" w:after="0" w:afterAutospacing="0"/>
              <w:jc w:val="center"/>
            </w:pPr>
          </w:p>
        </w:tc>
        <w:tc>
          <w:tcPr>
            <w:tcW w:w="1843" w:type="dxa"/>
            <w:vAlign w:val="center"/>
          </w:tcPr>
          <w:p w14:paraId="50F43055" w14:textId="154BB4D9" w:rsidR="00237D7F" w:rsidRDefault="00721885" w:rsidP="00195E8C">
            <w:pPr>
              <w:pStyle w:val="af0"/>
              <w:jc w:val="center"/>
            </w:pPr>
            <w:r>
              <w:t>E</w:t>
            </w:r>
          </w:p>
        </w:tc>
        <w:tc>
          <w:tcPr>
            <w:tcW w:w="1134" w:type="dxa"/>
            <w:vAlign w:val="center"/>
          </w:tcPr>
          <w:p w14:paraId="42EEFE53" w14:textId="77777777" w:rsidR="00237D7F" w:rsidRDefault="00237D7F" w:rsidP="00195E8C">
            <w:pPr>
              <w:pStyle w:val="af0"/>
              <w:spacing w:before="0" w:beforeAutospacing="0" w:after="0" w:afterAutospacing="0"/>
              <w:jc w:val="center"/>
            </w:pPr>
          </w:p>
        </w:tc>
        <w:tc>
          <w:tcPr>
            <w:tcW w:w="1836" w:type="dxa"/>
            <w:vAlign w:val="center"/>
          </w:tcPr>
          <w:p w14:paraId="659FA100" w14:textId="26893FA7" w:rsidR="00237D7F" w:rsidRDefault="00721885" w:rsidP="00195E8C">
            <w:pPr>
              <w:pStyle w:val="af0"/>
              <w:spacing w:before="0" w:beforeAutospacing="0" w:after="0" w:afterAutospacing="0"/>
              <w:jc w:val="center"/>
            </w:pPr>
            <w:r>
              <w:t>R</w:t>
            </w:r>
          </w:p>
        </w:tc>
      </w:tr>
      <w:tr w:rsidR="00237D7F" w14:paraId="05EC6871" w14:textId="77777777" w:rsidTr="00F1390A">
        <w:tc>
          <w:tcPr>
            <w:tcW w:w="2689" w:type="dxa"/>
            <w:vAlign w:val="center"/>
          </w:tcPr>
          <w:p w14:paraId="1A5D067D" w14:textId="61389662" w:rsidR="00237D7F" w:rsidRDefault="00721885" w:rsidP="00195E8C">
            <w:pPr>
              <w:pStyle w:val="af0"/>
            </w:pPr>
            <w:r>
              <w:t xml:space="preserve">Список «Штаб» </w:t>
            </w:r>
          </w:p>
        </w:tc>
        <w:tc>
          <w:tcPr>
            <w:tcW w:w="1842" w:type="dxa"/>
            <w:vAlign w:val="center"/>
          </w:tcPr>
          <w:p w14:paraId="7DCE9996" w14:textId="77777777" w:rsidR="00237D7F" w:rsidRDefault="00237D7F" w:rsidP="00195E8C">
            <w:pPr>
              <w:pStyle w:val="af0"/>
              <w:spacing w:before="0" w:beforeAutospacing="0" w:after="0" w:afterAutospacing="0"/>
              <w:jc w:val="center"/>
            </w:pPr>
          </w:p>
        </w:tc>
        <w:tc>
          <w:tcPr>
            <w:tcW w:w="1843" w:type="dxa"/>
            <w:vAlign w:val="center"/>
          </w:tcPr>
          <w:p w14:paraId="79E707D3" w14:textId="77777777" w:rsidR="00237D7F" w:rsidRDefault="00237D7F" w:rsidP="00195E8C">
            <w:pPr>
              <w:pStyle w:val="af0"/>
              <w:spacing w:before="0" w:beforeAutospacing="0" w:after="0" w:afterAutospacing="0"/>
              <w:jc w:val="center"/>
            </w:pPr>
          </w:p>
        </w:tc>
        <w:tc>
          <w:tcPr>
            <w:tcW w:w="1134" w:type="dxa"/>
            <w:vAlign w:val="center"/>
          </w:tcPr>
          <w:p w14:paraId="2F241F11" w14:textId="14659A83" w:rsidR="00237D7F" w:rsidRDefault="00721885" w:rsidP="00195E8C">
            <w:pPr>
              <w:pStyle w:val="af0"/>
              <w:jc w:val="center"/>
            </w:pPr>
            <w:r>
              <w:t>R</w:t>
            </w:r>
          </w:p>
        </w:tc>
        <w:tc>
          <w:tcPr>
            <w:tcW w:w="1836" w:type="dxa"/>
            <w:vAlign w:val="center"/>
          </w:tcPr>
          <w:p w14:paraId="17C89AEE" w14:textId="77777777" w:rsidR="00237D7F" w:rsidRDefault="00237D7F" w:rsidP="00195E8C">
            <w:pPr>
              <w:pStyle w:val="af0"/>
              <w:spacing w:before="0" w:beforeAutospacing="0" w:after="0" w:afterAutospacing="0"/>
              <w:jc w:val="center"/>
            </w:pPr>
          </w:p>
        </w:tc>
      </w:tr>
      <w:tr w:rsidR="00237D7F" w14:paraId="40110902" w14:textId="77777777" w:rsidTr="00F1390A">
        <w:tc>
          <w:tcPr>
            <w:tcW w:w="2689" w:type="dxa"/>
            <w:vAlign w:val="center"/>
          </w:tcPr>
          <w:p w14:paraId="596F7192" w14:textId="43B1F876" w:rsidR="00237D7F" w:rsidRDefault="00721885" w:rsidP="00195E8C">
            <w:pPr>
              <w:pStyle w:val="af0"/>
            </w:pPr>
            <w:r>
              <w:t xml:space="preserve">Страница «Телефонный справочник» </w:t>
            </w:r>
          </w:p>
        </w:tc>
        <w:tc>
          <w:tcPr>
            <w:tcW w:w="1842" w:type="dxa"/>
            <w:vAlign w:val="center"/>
          </w:tcPr>
          <w:p w14:paraId="2364C28F" w14:textId="77777777" w:rsidR="00237D7F" w:rsidRDefault="00237D7F" w:rsidP="00195E8C">
            <w:pPr>
              <w:pStyle w:val="af0"/>
              <w:spacing w:before="0" w:beforeAutospacing="0" w:after="0" w:afterAutospacing="0"/>
              <w:jc w:val="center"/>
            </w:pPr>
          </w:p>
        </w:tc>
        <w:tc>
          <w:tcPr>
            <w:tcW w:w="1843" w:type="dxa"/>
            <w:vAlign w:val="center"/>
          </w:tcPr>
          <w:p w14:paraId="6B88BD97" w14:textId="77777777" w:rsidR="00237D7F" w:rsidRDefault="00237D7F" w:rsidP="00195E8C">
            <w:pPr>
              <w:pStyle w:val="af0"/>
              <w:spacing w:before="0" w:beforeAutospacing="0" w:after="0" w:afterAutospacing="0"/>
              <w:jc w:val="center"/>
            </w:pPr>
          </w:p>
        </w:tc>
        <w:tc>
          <w:tcPr>
            <w:tcW w:w="1134" w:type="dxa"/>
            <w:vAlign w:val="center"/>
          </w:tcPr>
          <w:p w14:paraId="77DE3B4B" w14:textId="77777777" w:rsidR="00237D7F" w:rsidRDefault="00237D7F" w:rsidP="00195E8C">
            <w:pPr>
              <w:pStyle w:val="af0"/>
              <w:spacing w:before="0" w:beforeAutospacing="0" w:after="0" w:afterAutospacing="0"/>
              <w:jc w:val="center"/>
            </w:pPr>
          </w:p>
        </w:tc>
        <w:tc>
          <w:tcPr>
            <w:tcW w:w="1836" w:type="dxa"/>
            <w:vAlign w:val="center"/>
          </w:tcPr>
          <w:p w14:paraId="2395ACC0" w14:textId="7A5BAEC0" w:rsidR="00237D7F" w:rsidRDefault="00721885" w:rsidP="00195E8C">
            <w:pPr>
              <w:pStyle w:val="af0"/>
              <w:spacing w:before="0" w:beforeAutospacing="0" w:after="0" w:afterAutospacing="0"/>
              <w:jc w:val="center"/>
            </w:pPr>
            <w:r>
              <w:t>R</w:t>
            </w:r>
          </w:p>
        </w:tc>
      </w:tr>
      <w:tr w:rsidR="00617FD9" w14:paraId="12B40B2D" w14:textId="77777777" w:rsidTr="000F654D">
        <w:tc>
          <w:tcPr>
            <w:tcW w:w="2689" w:type="dxa"/>
            <w:vAlign w:val="center"/>
          </w:tcPr>
          <w:p w14:paraId="5654E737" w14:textId="77777777" w:rsidR="00617FD9" w:rsidRDefault="00617FD9" w:rsidP="00195E8C">
            <w:pPr>
              <w:pStyle w:val="af0"/>
            </w:pPr>
          </w:p>
        </w:tc>
        <w:tc>
          <w:tcPr>
            <w:tcW w:w="6655" w:type="dxa"/>
            <w:gridSpan w:val="4"/>
            <w:vAlign w:val="center"/>
          </w:tcPr>
          <w:p w14:paraId="365313E0" w14:textId="77777777" w:rsidR="00617FD9" w:rsidRDefault="00617FD9" w:rsidP="00617FD9">
            <w:pPr>
              <w:pStyle w:val="af0"/>
              <w:spacing w:before="0" w:beforeAutospacing="0" w:after="0" w:afterAutospacing="0"/>
            </w:pPr>
            <w:r>
              <w:t>R – чтение</w:t>
            </w:r>
          </w:p>
          <w:p w14:paraId="4C35AA93" w14:textId="77777777" w:rsidR="00617FD9" w:rsidRDefault="00617FD9" w:rsidP="00617FD9">
            <w:pPr>
              <w:pStyle w:val="af0"/>
              <w:spacing w:before="0" w:beforeAutospacing="0" w:after="0" w:afterAutospacing="0"/>
            </w:pPr>
            <w:r>
              <w:t>D – удаление</w:t>
            </w:r>
          </w:p>
          <w:p w14:paraId="10511C36" w14:textId="088AB45B" w:rsidR="00617FD9" w:rsidRDefault="00617FD9" w:rsidP="00617FD9">
            <w:pPr>
              <w:pStyle w:val="af0"/>
              <w:spacing w:before="0" w:beforeAutospacing="0" w:after="0" w:afterAutospacing="0"/>
            </w:pPr>
            <w:r>
              <w:t>E – изменение</w:t>
            </w:r>
          </w:p>
        </w:tc>
      </w:tr>
    </w:tbl>
    <w:p w14:paraId="7D0F4FC3" w14:textId="39612D16" w:rsidR="00721885" w:rsidRDefault="00721885" w:rsidP="00CA3A95">
      <w:pPr>
        <w:pStyle w:val="af0"/>
        <w:spacing w:before="0" w:beforeAutospacing="0"/>
        <w:ind w:firstLine="567"/>
      </w:pPr>
    </w:p>
    <w:p w14:paraId="6B792FDA" w14:textId="77777777" w:rsidR="009D0A9E" w:rsidRPr="00DE693B" w:rsidRDefault="009D0A9E" w:rsidP="005C0D58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DE693B">
        <w:rPr>
          <w:sz w:val="24"/>
          <w:szCs w:val="24"/>
        </w:rPr>
        <w:t>Список «Сотрудники»</w:t>
      </w:r>
    </w:p>
    <w:p w14:paraId="6784FF3A" w14:textId="67440162" w:rsidR="002449A4" w:rsidRDefault="00CA3A95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Данные</w:t>
      </w:r>
      <w:r w:rsidRPr="00804861">
        <w:t xml:space="preserve"> о с</w:t>
      </w:r>
      <w:r w:rsidRPr="00867C8B">
        <w:rPr>
          <w:szCs w:val="28"/>
          <w:lang w:eastAsia="ru-RU"/>
        </w:rPr>
        <w:t>о</w:t>
      </w:r>
      <w:r w:rsidRPr="00804861">
        <w:t>трудниках хранятся в списке «Сотрудники»</w:t>
      </w:r>
      <w:r w:rsidR="0074466A">
        <w:t>.</w:t>
      </w:r>
    </w:p>
    <w:p w14:paraId="36316AC6" w14:textId="6FADF050" w:rsidR="00804861" w:rsidRDefault="00804861" w:rsidP="00995063">
      <w:pPr>
        <w:pStyle w:val="aff4"/>
      </w:pPr>
      <w:r>
        <w:t xml:space="preserve">Список </w:t>
      </w:r>
      <w:r w:rsidRPr="00082A87">
        <w:t>«Сотрудники»</w:t>
      </w:r>
      <w:r>
        <w:t xml:space="preserve"> создан на базе стандартного списка </w:t>
      </w:r>
      <w:r w:rsidR="00160FB7" w:rsidRPr="00195E8C">
        <w:t>MS</w:t>
      </w:r>
      <w:r w:rsidR="00160FB7" w:rsidRPr="00160FB7">
        <w:t xml:space="preserve"> </w:t>
      </w:r>
      <w:r w:rsidRPr="00804861">
        <w:t>SharePoint</w:t>
      </w:r>
      <w:r w:rsidR="00160FB7">
        <w:t xml:space="preserve"> и</w:t>
      </w:r>
      <w:r>
        <w:t xml:space="preserve"> содержит атрибуты, перечисленные в</w:t>
      </w:r>
      <w:r w:rsidR="008B528E">
        <w:t xml:space="preserve"> таблице (см. </w:t>
      </w:r>
      <w:r w:rsidR="008B528E">
        <w:fldChar w:fldCharType="begin"/>
      </w:r>
      <w:r w:rsidR="008B528E">
        <w:instrText xml:space="preserve"> REF _Ref428275937 \h  \* MERGEFORMAT </w:instrText>
      </w:r>
      <w:r w:rsidR="008B528E">
        <w:fldChar w:fldCharType="separate"/>
      </w:r>
      <w:r w:rsidR="00E22EDC" w:rsidRPr="00E22EDC">
        <w:t>Таблица 15</w:t>
      </w:r>
      <w:r w:rsidR="008B528E">
        <w:fldChar w:fldCharType="end"/>
      </w:r>
      <w:r w:rsidR="008B528E">
        <w:t>)</w:t>
      </w:r>
      <w:r>
        <w:t>.</w:t>
      </w:r>
      <w:r w:rsidRPr="00082A87">
        <w:t xml:space="preserve"> </w:t>
      </w:r>
    </w:p>
    <w:p w14:paraId="2BC470A0" w14:textId="63EB9C92" w:rsidR="00D2522F" w:rsidRDefault="00D2522F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Источниками</w:t>
      </w:r>
      <w:r>
        <w:t xml:space="preserve"> информации </w:t>
      </w:r>
      <w:r w:rsidR="00093BEA">
        <w:t xml:space="preserve">для </w:t>
      </w:r>
      <w:r>
        <w:t>списк</w:t>
      </w:r>
      <w:r w:rsidR="00093BEA">
        <w:t>а</w:t>
      </w:r>
      <w:r>
        <w:t xml:space="preserve"> </w:t>
      </w:r>
      <w:r w:rsidR="008B528E">
        <w:t>«С</w:t>
      </w:r>
      <w:r>
        <w:t>отрудники</w:t>
      </w:r>
      <w:r w:rsidR="008B528E">
        <w:t>»</w:t>
      </w:r>
      <w:r>
        <w:t xml:space="preserve"> являются:</w:t>
      </w:r>
    </w:p>
    <w:p w14:paraId="2A218550" w14:textId="39077786" w:rsidR="00D2522F" w:rsidRPr="00D2522F" w:rsidRDefault="008B528E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п</w:t>
      </w:r>
      <w:r w:rsidR="00D2522F" w:rsidRPr="0023203F">
        <w:t>рофиль пользователя</w:t>
      </w:r>
      <w:r w:rsidR="00195E8C">
        <w:t>;</w:t>
      </w:r>
    </w:p>
    <w:p w14:paraId="7B5F390F" w14:textId="6B426F13" w:rsidR="00D2522F" w:rsidRPr="0023203F" w:rsidRDefault="008B528E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р</w:t>
      </w:r>
      <w:r w:rsidR="00195E8C">
        <w:t>учной ввод данных;</w:t>
      </w:r>
    </w:p>
    <w:p w14:paraId="63042A13" w14:textId="3628BA96" w:rsidR="00D2522F" w:rsidRPr="0023203F" w:rsidRDefault="00D2522F" w:rsidP="009135A8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23203F">
        <w:t xml:space="preserve">АСУ ФХД модуль HR. </w:t>
      </w:r>
    </w:p>
    <w:p w14:paraId="20D9EE98" w14:textId="46E098B7" w:rsidR="00804861" w:rsidRPr="00804861" w:rsidRDefault="009F42BF" w:rsidP="00195E8C">
      <w:pPr>
        <w:pStyle w:val="af1"/>
        <w:keepNext/>
        <w:spacing w:before="200"/>
        <w:rPr>
          <w:i/>
        </w:rPr>
      </w:pPr>
      <w:bookmarkStart w:id="138" w:name="_Ref428275937"/>
      <w:r>
        <w:rPr>
          <w:i/>
        </w:rPr>
        <w:t>Таблица</w:t>
      </w:r>
      <w:r w:rsidR="00804861" w:rsidRPr="00804861">
        <w:rPr>
          <w:i/>
        </w:rPr>
        <w:t xml:space="preserve"> </w:t>
      </w:r>
      <w:r w:rsidR="00804861" w:rsidRPr="00804861">
        <w:rPr>
          <w:i/>
        </w:rPr>
        <w:fldChar w:fldCharType="begin"/>
      </w:r>
      <w:r w:rsidR="00804861" w:rsidRPr="00804861">
        <w:rPr>
          <w:i/>
        </w:rPr>
        <w:instrText xml:space="preserve"> SEQ Таблица \* ARABIC </w:instrText>
      </w:r>
      <w:r w:rsidR="00804861" w:rsidRPr="00804861">
        <w:rPr>
          <w:i/>
        </w:rPr>
        <w:fldChar w:fldCharType="separate"/>
      </w:r>
      <w:r w:rsidR="00E22EDC">
        <w:rPr>
          <w:i/>
          <w:noProof/>
        </w:rPr>
        <w:t>15</w:t>
      </w:r>
      <w:r w:rsidR="00804861" w:rsidRPr="00804861">
        <w:rPr>
          <w:i/>
        </w:rPr>
        <w:fldChar w:fldCharType="end"/>
      </w:r>
      <w:bookmarkEnd w:id="138"/>
      <w:r w:rsidR="00804861" w:rsidRPr="00804861">
        <w:rPr>
          <w:i/>
        </w:rPr>
        <w:t xml:space="preserve"> – Атрибуты списка «Сотрудники»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2362"/>
        <w:gridCol w:w="2310"/>
        <w:gridCol w:w="2659"/>
        <w:gridCol w:w="2013"/>
      </w:tblGrid>
      <w:tr w:rsidR="00804861" w:rsidRPr="00674BBC" w14:paraId="4B7A3D8C" w14:textId="37BEB519" w:rsidTr="00E318EA">
        <w:trPr>
          <w:trHeight w:val="758"/>
          <w:tblHeader/>
        </w:trPr>
        <w:tc>
          <w:tcPr>
            <w:tcW w:w="1264" w:type="pct"/>
            <w:shd w:val="clear" w:color="auto" w:fill="E7E6E6" w:themeFill="background2"/>
            <w:vAlign w:val="center"/>
          </w:tcPr>
          <w:p w14:paraId="63A30DB1" w14:textId="77777777" w:rsidR="00804861" w:rsidRPr="00674BBC" w:rsidRDefault="00804861" w:rsidP="008B528E">
            <w:pPr>
              <w:spacing w:after="0" w:line="240" w:lineRule="auto"/>
              <w:ind w:firstLine="29"/>
              <w:jc w:val="center"/>
              <w:rPr>
                <w:b/>
              </w:rPr>
            </w:pPr>
            <w:r w:rsidRPr="00674BBC">
              <w:rPr>
                <w:b/>
              </w:rPr>
              <w:t>Наименование атрибута</w:t>
            </w:r>
          </w:p>
        </w:tc>
        <w:tc>
          <w:tcPr>
            <w:tcW w:w="1236" w:type="pct"/>
            <w:shd w:val="clear" w:color="auto" w:fill="E7E6E6" w:themeFill="background2"/>
            <w:vAlign w:val="center"/>
          </w:tcPr>
          <w:p w14:paraId="01511C4A" w14:textId="77777777" w:rsidR="00804861" w:rsidRPr="00674BBC" w:rsidRDefault="00804861" w:rsidP="008B528E">
            <w:pPr>
              <w:spacing w:after="0" w:line="240" w:lineRule="auto"/>
              <w:ind w:firstLine="46"/>
              <w:jc w:val="center"/>
              <w:rPr>
                <w:b/>
              </w:rPr>
            </w:pPr>
            <w:r w:rsidRPr="00674BBC">
              <w:rPr>
                <w:b/>
              </w:rPr>
              <w:t>Тип</w:t>
            </w:r>
          </w:p>
        </w:tc>
        <w:tc>
          <w:tcPr>
            <w:tcW w:w="1423" w:type="pct"/>
            <w:shd w:val="clear" w:color="auto" w:fill="E7E6E6" w:themeFill="background2"/>
            <w:vAlign w:val="center"/>
          </w:tcPr>
          <w:p w14:paraId="7201734B" w14:textId="28A50B0A" w:rsidR="00804861" w:rsidRPr="00674BBC" w:rsidRDefault="00804861" w:rsidP="008B528E">
            <w:pPr>
              <w:spacing w:after="0" w:line="240" w:lineRule="auto"/>
              <w:ind w:firstLine="46"/>
              <w:jc w:val="center"/>
              <w:rPr>
                <w:b/>
              </w:rPr>
            </w:pPr>
            <w:r>
              <w:rPr>
                <w:b/>
              </w:rPr>
              <w:t>Источник данных</w:t>
            </w:r>
          </w:p>
        </w:tc>
        <w:tc>
          <w:tcPr>
            <w:tcW w:w="1077" w:type="pct"/>
            <w:shd w:val="clear" w:color="auto" w:fill="E7E6E6" w:themeFill="background2"/>
            <w:vAlign w:val="center"/>
          </w:tcPr>
          <w:p w14:paraId="11948F59" w14:textId="187AA133" w:rsidR="00804861" w:rsidRPr="00674BBC" w:rsidRDefault="00804861" w:rsidP="008B528E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674BBC">
              <w:rPr>
                <w:b/>
              </w:rPr>
              <w:t>Комментарий</w:t>
            </w:r>
          </w:p>
        </w:tc>
      </w:tr>
      <w:tr w:rsidR="00804861" w:rsidRPr="00082A87" w14:paraId="2566256F" w14:textId="047278C1" w:rsidTr="008B528E">
        <w:trPr>
          <w:trHeight w:val="189"/>
        </w:trPr>
        <w:tc>
          <w:tcPr>
            <w:tcW w:w="1264" w:type="pct"/>
          </w:tcPr>
          <w:p w14:paraId="2B980D53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Табельный номер</w:t>
            </w:r>
          </w:p>
        </w:tc>
        <w:tc>
          <w:tcPr>
            <w:tcW w:w="1236" w:type="pct"/>
            <w:shd w:val="clear" w:color="auto" w:fill="auto"/>
          </w:tcPr>
          <w:p w14:paraId="0343E2B4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Однострочный текст</w:t>
            </w:r>
          </w:p>
        </w:tc>
        <w:tc>
          <w:tcPr>
            <w:tcW w:w="1423" w:type="pct"/>
          </w:tcPr>
          <w:p w14:paraId="6390C0F7" w14:textId="04C4305A" w:rsidR="00804861" w:rsidRPr="00804861" w:rsidRDefault="00532295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23203F">
              <w:t>АСУ ФХД модуль HR</w:t>
            </w:r>
          </w:p>
        </w:tc>
        <w:tc>
          <w:tcPr>
            <w:tcW w:w="1077" w:type="pct"/>
          </w:tcPr>
          <w:p w14:paraId="338CE6F7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04861" w:rsidRPr="00082A87" w14:paraId="72705EBA" w14:textId="5950B3B4" w:rsidTr="008B528E">
        <w:trPr>
          <w:trHeight w:val="189"/>
        </w:trPr>
        <w:tc>
          <w:tcPr>
            <w:tcW w:w="1264" w:type="pct"/>
          </w:tcPr>
          <w:p w14:paraId="5AB6CA2C" w14:textId="617D36FA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Фото</w:t>
            </w:r>
          </w:p>
        </w:tc>
        <w:tc>
          <w:tcPr>
            <w:tcW w:w="1236" w:type="pct"/>
            <w:shd w:val="clear" w:color="auto" w:fill="auto"/>
          </w:tcPr>
          <w:p w14:paraId="3176D253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Изображение</w:t>
            </w:r>
          </w:p>
        </w:tc>
        <w:tc>
          <w:tcPr>
            <w:tcW w:w="1423" w:type="pct"/>
          </w:tcPr>
          <w:p w14:paraId="5037EEE1" w14:textId="4411869C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A6D4A">
              <w:t>Профил</w:t>
            </w:r>
            <w:r>
              <w:t>ь</w:t>
            </w:r>
            <w:r w:rsidRPr="008A6D4A">
              <w:t xml:space="preserve"> пользователя</w:t>
            </w:r>
          </w:p>
        </w:tc>
        <w:tc>
          <w:tcPr>
            <w:tcW w:w="1077" w:type="pct"/>
          </w:tcPr>
          <w:p w14:paraId="004B71AE" w14:textId="33D49202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04861" w:rsidRPr="00082A87" w14:paraId="1F8924EA" w14:textId="533D78DF" w:rsidTr="008B528E">
        <w:trPr>
          <w:trHeight w:val="189"/>
        </w:trPr>
        <w:tc>
          <w:tcPr>
            <w:tcW w:w="1264" w:type="pct"/>
          </w:tcPr>
          <w:p w14:paraId="5BEEF2AA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Фамилия</w:t>
            </w:r>
          </w:p>
        </w:tc>
        <w:tc>
          <w:tcPr>
            <w:tcW w:w="1236" w:type="pct"/>
            <w:shd w:val="clear" w:color="auto" w:fill="auto"/>
          </w:tcPr>
          <w:p w14:paraId="78E04F94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Однострочный текст</w:t>
            </w:r>
          </w:p>
        </w:tc>
        <w:tc>
          <w:tcPr>
            <w:tcW w:w="1423" w:type="pct"/>
          </w:tcPr>
          <w:p w14:paraId="15EDDB77" w14:textId="757FAE2E" w:rsidR="00804861" w:rsidRPr="00804861" w:rsidRDefault="00532295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23203F">
              <w:t>АСУ ФХД модуль HR</w:t>
            </w:r>
          </w:p>
        </w:tc>
        <w:tc>
          <w:tcPr>
            <w:tcW w:w="1077" w:type="pct"/>
          </w:tcPr>
          <w:p w14:paraId="3CFA5B0D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04861" w:rsidRPr="00082A87" w14:paraId="08FB0FF2" w14:textId="2C7BBAFA" w:rsidTr="008B528E">
        <w:trPr>
          <w:trHeight w:val="189"/>
        </w:trPr>
        <w:tc>
          <w:tcPr>
            <w:tcW w:w="1264" w:type="pct"/>
          </w:tcPr>
          <w:p w14:paraId="6B59E7FE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Имя</w:t>
            </w:r>
          </w:p>
        </w:tc>
        <w:tc>
          <w:tcPr>
            <w:tcW w:w="1236" w:type="pct"/>
            <w:shd w:val="clear" w:color="auto" w:fill="auto"/>
          </w:tcPr>
          <w:p w14:paraId="7325E3F2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Однострочный текст</w:t>
            </w:r>
          </w:p>
        </w:tc>
        <w:tc>
          <w:tcPr>
            <w:tcW w:w="1423" w:type="pct"/>
          </w:tcPr>
          <w:p w14:paraId="05584BA2" w14:textId="3E4A1179" w:rsidR="00804861" w:rsidRPr="00804861" w:rsidRDefault="00532295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23203F">
              <w:t>АСУ ФХД модуль HR</w:t>
            </w:r>
          </w:p>
        </w:tc>
        <w:tc>
          <w:tcPr>
            <w:tcW w:w="1077" w:type="pct"/>
          </w:tcPr>
          <w:p w14:paraId="3056F5BF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04861" w:rsidRPr="00082A87" w14:paraId="7CD120EF" w14:textId="3B8E375B" w:rsidTr="008B528E">
        <w:trPr>
          <w:trHeight w:val="212"/>
        </w:trPr>
        <w:tc>
          <w:tcPr>
            <w:tcW w:w="1264" w:type="pct"/>
          </w:tcPr>
          <w:p w14:paraId="229F5F14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Отчество</w:t>
            </w:r>
          </w:p>
        </w:tc>
        <w:tc>
          <w:tcPr>
            <w:tcW w:w="1236" w:type="pct"/>
            <w:shd w:val="clear" w:color="auto" w:fill="auto"/>
          </w:tcPr>
          <w:p w14:paraId="570F4387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Однострочный текст</w:t>
            </w:r>
          </w:p>
        </w:tc>
        <w:tc>
          <w:tcPr>
            <w:tcW w:w="1423" w:type="pct"/>
          </w:tcPr>
          <w:p w14:paraId="2A47286B" w14:textId="3A8D250D" w:rsidR="00804861" w:rsidRPr="00804861" w:rsidRDefault="00532295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23203F">
              <w:t>АСУ ФХД модуль HR</w:t>
            </w:r>
          </w:p>
        </w:tc>
        <w:tc>
          <w:tcPr>
            <w:tcW w:w="1077" w:type="pct"/>
          </w:tcPr>
          <w:p w14:paraId="03407049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04861" w:rsidRPr="00082A87" w14:paraId="442F5E42" w14:textId="77C533A0" w:rsidTr="008B528E">
        <w:trPr>
          <w:trHeight w:val="212"/>
        </w:trPr>
        <w:tc>
          <w:tcPr>
            <w:tcW w:w="1264" w:type="pct"/>
          </w:tcPr>
          <w:p w14:paraId="7DE95DB1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ФИО</w:t>
            </w:r>
          </w:p>
        </w:tc>
        <w:tc>
          <w:tcPr>
            <w:tcW w:w="1236" w:type="pct"/>
            <w:shd w:val="clear" w:color="auto" w:fill="auto"/>
          </w:tcPr>
          <w:p w14:paraId="7CBC4CA7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Однострочный текст</w:t>
            </w:r>
          </w:p>
        </w:tc>
        <w:tc>
          <w:tcPr>
            <w:tcW w:w="1423" w:type="pct"/>
          </w:tcPr>
          <w:p w14:paraId="667AB8FD" w14:textId="53D3323F" w:rsidR="00804861" w:rsidRPr="00804861" w:rsidRDefault="00532295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23203F">
              <w:t>АСУ ФХД модуль HR</w:t>
            </w:r>
          </w:p>
        </w:tc>
        <w:tc>
          <w:tcPr>
            <w:tcW w:w="1077" w:type="pct"/>
          </w:tcPr>
          <w:p w14:paraId="6EBE8624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04861" w:rsidRPr="00082A87" w14:paraId="7EC73065" w14:textId="30E26420" w:rsidTr="008B528E">
        <w:trPr>
          <w:trHeight w:val="189"/>
        </w:trPr>
        <w:tc>
          <w:tcPr>
            <w:tcW w:w="1264" w:type="pct"/>
          </w:tcPr>
          <w:p w14:paraId="683FF32C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Наименование штатной должности</w:t>
            </w:r>
          </w:p>
        </w:tc>
        <w:tc>
          <w:tcPr>
            <w:tcW w:w="1236" w:type="pct"/>
            <w:shd w:val="clear" w:color="auto" w:fill="auto"/>
          </w:tcPr>
          <w:p w14:paraId="7860E015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Однострочный текст</w:t>
            </w:r>
          </w:p>
        </w:tc>
        <w:tc>
          <w:tcPr>
            <w:tcW w:w="1423" w:type="pct"/>
          </w:tcPr>
          <w:p w14:paraId="4ECEFCA3" w14:textId="683B8283" w:rsidR="00804861" w:rsidRPr="00804861" w:rsidRDefault="00532295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23203F">
              <w:t>АСУ ФХД модуль HR</w:t>
            </w:r>
          </w:p>
        </w:tc>
        <w:tc>
          <w:tcPr>
            <w:tcW w:w="1077" w:type="pct"/>
          </w:tcPr>
          <w:p w14:paraId="40474C63" w14:textId="5AB9CA1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Краткое наименование, используется для уточнений</w:t>
            </w:r>
          </w:p>
        </w:tc>
      </w:tr>
      <w:tr w:rsidR="00804861" w:rsidRPr="00082A87" w14:paraId="0557584F" w14:textId="378B8D78" w:rsidTr="008B528E">
        <w:trPr>
          <w:trHeight w:val="189"/>
        </w:trPr>
        <w:tc>
          <w:tcPr>
            <w:tcW w:w="1264" w:type="pct"/>
          </w:tcPr>
          <w:p w14:paraId="3A9899B6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lastRenderedPageBreak/>
              <w:t>Полное наименование должности</w:t>
            </w:r>
          </w:p>
        </w:tc>
        <w:tc>
          <w:tcPr>
            <w:tcW w:w="1236" w:type="pct"/>
            <w:shd w:val="clear" w:color="auto" w:fill="auto"/>
          </w:tcPr>
          <w:p w14:paraId="0B4DC13F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Однострочный текст</w:t>
            </w:r>
          </w:p>
        </w:tc>
        <w:tc>
          <w:tcPr>
            <w:tcW w:w="1423" w:type="pct"/>
          </w:tcPr>
          <w:p w14:paraId="6CD904A4" w14:textId="4E0ABD72" w:rsidR="00804861" w:rsidRPr="00804861" w:rsidRDefault="00532295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23203F">
              <w:t>АСУ ФХД модуль HR</w:t>
            </w:r>
          </w:p>
        </w:tc>
        <w:tc>
          <w:tcPr>
            <w:tcW w:w="1077" w:type="pct"/>
          </w:tcPr>
          <w:p w14:paraId="45A05801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04861" w:rsidRPr="00082A87" w14:paraId="0204F496" w14:textId="00FEF94D" w:rsidTr="008B528E">
        <w:trPr>
          <w:trHeight w:val="189"/>
        </w:trPr>
        <w:tc>
          <w:tcPr>
            <w:tcW w:w="1264" w:type="pct"/>
          </w:tcPr>
          <w:p w14:paraId="02E38DA5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Табельный номер непосредственного руководителя</w:t>
            </w:r>
          </w:p>
        </w:tc>
        <w:tc>
          <w:tcPr>
            <w:tcW w:w="1236" w:type="pct"/>
            <w:shd w:val="clear" w:color="auto" w:fill="auto"/>
          </w:tcPr>
          <w:p w14:paraId="6EBD963B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Однострочный текст</w:t>
            </w:r>
          </w:p>
        </w:tc>
        <w:tc>
          <w:tcPr>
            <w:tcW w:w="1423" w:type="pct"/>
          </w:tcPr>
          <w:p w14:paraId="6BB8DBBB" w14:textId="0D12A0CC" w:rsidR="00804861" w:rsidRPr="00804861" w:rsidRDefault="00532295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23203F">
              <w:t>АСУ ФХД модуль HR</w:t>
            </w:r>
          </w:p>
        </w:tc>
        <w:tc>
          <w:tcPr>
            <w:tcW w:w="1077" w:type="pct"/>
          </w:tcPr>
          <w:p w14:paraId="3E2DF7EB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04861" w:rsidRPr="00082A87" w14:paraId="73E5FDA1" w14:textId="71DF94CB" w:rsidTr="008B528E">
        <w:trPr>
          <w:trHeight w:val="189"/>
        </w:trPr>
        <w:tc>
          <w:tcPr>
            <w:tcW w:w="1264" w:type="pct"/>
          </w:tcPr>
          <w:p w14:paraId="1327C023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Идентификатор подразделения</w:t>
            </w:r>
          </w:p>
        </w:tc>
        <w:tc>
          <w:tcPr>
            <w:tcW w:w="1236" w:type="pct"/>
            <w:shd w:val="clear" w:color="auto" w:fill="auto"/>
          </w:tcPr>
          <w:p w14:paraId="7702C78B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  <w:lang w:val="en-US"/>
              </w:rPr>
            </w:pPr>
            <w:r w:rsidRPr="00804861">
              <w:rPr>
                <w:szCs w:val="24"/>
              </w:rPr>
              <w:t>Однострочный текст</w:t>
            </w:r>
          </w:p>
        </w:tc>
        <w:tc>
          <w:tcPr>
            <w:tcW w:w="1423" w:type="pct"/>
          </w:tcPr>
          <w:p w14:paraId="28DE2B6D" w14:textId="1EAF788B" w:rsidR="00804861" w:rsidRPr="00804861" w:rsidRDefault="00532295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23203F">
              <w:t>АСУ ФХД модуль HR</w:t>
            </w:r>
          </w:p>
        </w:tc>
        <w:tc>
          <w:tcPr>
            <w:tcW w:w="1077" w:type="pct"/>
          </w:tcPr>
          <w:p w14:paraId="60F2CB6B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04861" w:rsidRPr="00082A87" w14:paraId="5DDDE9D9" w14:textId="6CF986EC" w:rsidTr="008B528E">
        <w:trPr>
          <w:trHeight w:val="189"/>
        </w:trPr>
        <w:tc>
          <w:tcPr>
            <w:tcW w:w="1264" w:type="pct"/>
          </w:tcPr>
          <w:p w14:paraId="59400485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Пол</w:t>
            </w:r>
          </w:p>
        </w:tc>
        <w:tc>
          <w:tcPr>
            <w:tcW w:w="1236" w:type="pct"/>
            <w:shd w:val="clear" w:color="auto" w:fill="auto"/>
          </w:tcPr>
          <w:p w14:paraId="07FA460D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Однострочный текст</w:t>
            </w:r>
          </w:p>
        </w:tc>
        <w:tc>
          <w:tcPr>
            <w:tcW w:w="1423" w:type="pct"/>
          </w:tcPr>
          <w:p w14:paraId="461E5738" w14:textId="4CB03C72" w:rsidR="00804861" w:rsidRPr="00804861" w:rsidRDefault="00532295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23203F">
              <w:t>АСУ ФХД модуль HR</w:t>
            </w:r>
          </w:p>
        </w:tc>
        <w:tc>
          <w:tcPr>
            <w:tcW w:w="1077" w:type="pct"/>
          </w:tcPr>
          <w:p w14:paraId="6103990E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04861" w:rsidRPr="00082A87" w14:paraId="5B9E7C8A" w14:textId="3278A6D2" w:rsidTr="008B528E">
        <w:trPr>
          <w:trHeight w:val="189"/>
        </w:trPr>
        <w:tc>
          <w:tcPr>
            <w:tcW w:w="1264" w:type="pct"/>
          </w:tcPr>
          <w:p w14:paraId="25610326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Адрес электронной почты</w:t>
            </w:r>
          </w:p>
        </w:tc>
        <w:tc>
          <w:tcPr>
            <w:tcW w:w="1236" w:type="pct"/>
            <w:shd w:val="clear" w:color="auto" w:fill="auto"/>
          </w:tcPr>
          <w:p w14:paraId="15C29010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Однострочный текст</w:t>
            </w:r>
          </w:p>
        </w:tc>
        <w:tc>
          <w:tcPr>
            <w:tcW w:w="1423" w:type="pct"/>
          </w:tcPr>
          <w:p w14:paraId="09752F08" w14:textId="200BB3FD" w:rsidR="00804861" w:rsidRPr="00804861" w:rsidRDefault="00532295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23203F">
              <w:t>АСУ ФХД модуль HR</w:t>
            </w:r>
          </w:p>
        </w:tc>
        <w:tc>
          <w:tcPr>
            <w:tcW w:w="1077" w:type="pct"/>
          </w:tcPr>
          <w:p w14:paraId="48FC2BBF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04861" w:rsidRPr="00082A87" w14:paraId="2F99D40E" w14:textId="6F01283E" w:rsidTr="008B528E">
        <w:trPr>
          <w:trHeight w:val="189"/>
        </w:trPr>
        <w:tc>
          <w:tcPr>
            <w:tcW w:w="1264" w:type="pct"/>
          </w:tcPr>
          <w:p w14:paraId="6A1C9E89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color w:val="000000" w:themeColor="text1"/>
                <w:szCs w:val="24"/>
              </w:rPr>
              <w:t>Адрес размещения</w:t>
            </w:r>
          </w:p>
        </w:tc>
        <w:tc>
          <w:tcPr>
            <w:tcW w:w="1236" w:type="pct"/>
            <w:shd w:val="clear" w:color="auto" w:fill="auto"/>
          </w:tcPr>
          <w:p w14:paraId="66FAD6E4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Однострочный текст</w:t>
            </w:r>
          </w:p>
        </w:tc>
        <w:tc>
          <w:tcPr>
            <w:tcW w:w="1423" w:type="pct"/>
          </w:tcPr>
          <w:p w14:paraId="2E9F2D48" w14:textId="7C04AAD4" w:rsidR="00804861" w:rsidRPr="00804861" w:rsidRDefault="00532295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23203F">
              <w:t>АСУ ФХД модуль HR</w:t>
            </w:r>
          </w:p>
        </w:tc>
        <w:tc>
          <w:tcPr>
            <w:tcW w:w="1077" w:type="pct"/>
          </w:tcPr>
          <w:p w14:paraId="6921FE3E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04861" w:rsidRPr="00082A87" w14:paraId="151465FE" w14:textId="179EBE95" w:rsidTr="008B528E">
        <w:trPr>
          <w:trHeight w:val="189"/>
        </w:trPr>
        <w:tc>
          <w:tcPr>
            <w:tcW w:w="1264" w:type="pct"/>
          </w:tcPr>
          <w:p w14:paraId="3B68EB03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Номер кабинета</w:t>
            </w:r>
          </w:p>
        </w:tc>
        <w:tc>
          <w:tcPr>
            <w:tcW w:w="1236" w:type="pct"/>
            <w:shd w:val="clear" w:color="auto" w:fill="auto"/>
          </w:tcPr>
          <w:p w14:paraId="430CA855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Однострочный текст</w:t>
            </w:r>
          </w:p>
        </w:tc>
        <w:tc>
          <w:tcPr>
            <w:tcW w:w="1423" w:type="pct"/>
          </w:tcPr>
          <w:p w14:paraId="494BAF0D" w14:textId="5A1A7083" w:rsidR="00804861" w:rsidRPr="00804861" w:rsidRDefault="00532295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23203F">
              <w:t>АСУ ФХД модуль HR</w:t>
            </w:r>
          </w:p>
        </w:tc>
        <w:tc>
          <w:tcPr>
            <w:tcW w:w="1077" w:type="pct"/>
          </w:tcPr>
          <w:p w14:paraId="03A972A1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04861" w:rsidRPr="00082A87" w14:paraId="6A832B39" w14:textId="1D71AD96" w:rsidTr="008B528E">
        <w:trPr>
          <w:trHeight w:val="189"/>
        </w:trPr>
        <w:tc>
          <w:tcPr>
            <w:tcW w:w="1264" w:type="pct"/>
          </w:tcPr>
          <w:p w14:paraId="4A997D84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Городской номер телефона</w:t>
            </w:r>
          </w:p>
        </w:tc>
        <w:tc>
          <w:tcPr>
            <w:tcW w:w="1236" w:type="pct"/>
            <w:shd w:val="clear" w:color="auto" w:fill="auto"/>
          </w:tcPr>
          <w:p w14:paraId="7D710C4A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Однострочный текст</w:t>
            </w:r>
          </w:p>
        </w:tc>
        <w:tc>
          <w:tcPr>
            <w:tcW w:w="1423" w:type="pct"/>
          </w:tcPr>
          <w:p w14:paraId="11EB0B5E" w14:textId="435B4834" w:rsidR="00804861" w:rsidRPr="00804861" w:rsidRDefault="00532295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23203F">
              <w:t>АСУ ФХД модуль HR</w:t>
            </w:r>
          </w:p>
        </w:tc>
        <w:tc>
          <w:tcPr>
            <w:tcW w:w="1077" w:type="pct"/>
          </w:tcPr>
          <w:p w14:paraId="340BD7A8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04861" w:rsidRPr="00082A87" w14:paraId="52460819" w14:textId="04EE2A98" w:rsidTr="008B528E">
        <w:trPr>
          <w:trHeight w:val="189"/>
        </w:trPr>
        <w:tc>
          <w:tcPr>
            <w:tcW w:w="1264" w:type="pct"/>
          </w:tcPr>
          <w:p w14:paraId="451E0D70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Внутренний номер телефона</w:t>
            </w:r>
          </w:p>
        </w:tc>
        <w:tc>
          <w:tcPr>
            <w:tcW w:w="1236" w:type="pct"/>
            <w:shd w:val="clear" w:color="auto" w:fill="auto"/>
          </w:tcPr>
          <w:p w14:paraId="2CF65276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Однострочный текст</w:t>
            </w:r>
          </w:p>
        </w:tc>
        <w:tc>
          <w:tcPr>
            <w:tcW w:w="1423" w:type="pct"/>
          </w:tcPr>
          <w:p w14:paraId="6DC3B721" w14:textId="1FEDBAF9" w:rsidR="00804861" w:rsidRPr="00804861" w:rsidRDefault="00532295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23203F">
              <w:t>АСУ ФХД модуль HR</w:t>
            </w:r>
          </w:p>
        </w:tc>
        <w:tc>
          <w:tcPr>
            <w:tcW w:w="1077" w:type="pct"/>
          </w:tcPr>
          <w:p w14:paraId="1CDCE1CE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04861" w:rsidRPr="00082A87" w14:paraId="16A91F04" w14:textId="244E7236" w:rsidTr="008B528E">
        <w:trPr>
          <w:trHeight w:val="189"/>
        </w:trPr>
        <w:tc>
          <w:tcPr>
            <w:tcW w:w="1264" w:type="pct"/>
          </w:tcPr>
          <w:p w14:paraId="63B194B4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Номер сотового телефона</w:t>
            </w:r>
          </w:p>
        </w:tc>
        <w:tc>
          <w:tcPr>
            <w:tcW w:w="1236" w:type="pct"/>
            <w:shd w:val="clear" w:color="auto" w:fill="auto"/>
          </w:tcPr>
          <w:p w14:paraId="2EA298BB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Однострочный текст</w:t>
            </w:r>
          </w:p>
        </w:tc>
        <w:tc>
          <w:tcPr>
            <w:tcW w:w="1423" w:type="pct"/>
          </w:tcPr>
          <w:p w14:paraId="48FA1DEF" w14:textId="7E2AB241" w:rsidR="00804861" w:rsidRPr="00804861" w:rsidRDefault="00532295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23203F">
              <w:t>АСУ ФХД модуль HR</w:t>
            </w:r>
          </w:p>
        </w:tc>
        <w:tc>
          <w:tcPr>
            <w:tcW w:w="1077" w:type="pct"/>
          </w:tcPr>
          <w:p w14:paraId="5175EF21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04861" w:rsidRPr="00082A87" w14:paraId="07DC9FF9" w14:textId="1FC2D40A" w:rsidTr="008B528E">
        <w:trPr>
          <w:trHeight w:val="189"/>
        </w:trPr>
        <w:tc>
          <w:tcPr>
            <w:tcW w:w="1264" w:type="pct"/>
          </w:tcPr>
          <w:p w14:paraId="71178BCE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Актуальность</w:t>
            </w:r>
          </w:p>
        </w:tc>
        <w:tc>
          <w:tcPr>
            <w:tcW w:w="1236" w:type="pct"/>
            <w:shd w:val="clear" w:color="auto" w:fill="auto"/>
          </w:tcPr>
          <w:p w14:paraId="2F5B563F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Да/нет (флажок)</w:t>
            </w:r>
          </w:p>
        </w:tc>
        <w:tc>
          <w:tcPr>
            <w:tcW w:w="1423" w:type="pct"/>
          </w:tcPr>
          <w:p w14:paraId="739B767D" w14:textId="4705529C" w:rsidR="00804861" w:rsidRPr="00804861" w:rsidRDefault="00532295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23203F">
              <w:t>АСУ ФХД модуль HR</w:t>
            </w:r>
          </w:p>
        </w:tc>
        <w:tc>
          <w:tcPr>
            <w:tcW w:w="1077" w:type="pct"/>
          </w:tcPr>
          <w:p w14:paraId="5BD9CA21" w14:textId="2E1C9210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По умолчанию</w:t>
            </w:r>
            <w:r w:rsidR="00CB6932">
              <w:rPr>
                <w:szCs w:val="24"/>
              </w:rPr>
              <w:t xml:space="preserve"> – </w:t>
            </w:r>
            <w:r w:rsidRPr="00804861">
              <w:rPr>
                <w:szCs w:val="24"/>
              </w:rPr>
              <w:t>«Да»</w:t>
            </w:r>
          </w:p>
        </w:tc>
      </w:tr>
      <w:tr w:rsidR="00804861" w:rsidRPr="00082A87" w14:paraId="23518A11" w14:textId="5B8DA09F" w:rsidTr="008B528E">
        <w:trPr>
          <w:trHeight w:val="189"/>
        </w:trPr>
        <w:tc>
          <w:tcPr>
            <w:tcW w:w="1264" w:type="pct"/>
          </w:tcPr>
          <w:p w14:paraId="35F1B699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Дата рождения</w:t>
            </w:r>
          </w:p>
        </w:tc>
        <w:tc>
          <w:tcPr>
            <w:tcW w:w="1236" w:type="pct"/>
            <w:shd w:val="clear" w:color="auto" w:fill="auto"/>
          </w:tcPr>
          <w:p w14:paraId="14F6ECB1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Однострочный текст</w:t>
            </w:r>
          </w:p>
        </w:tc>
        <w:tc>
          <w:tcPr>
            <w:tcW w:w="1423" w:type="pct"/>
          </w:tcPr>
          <w:p w14:paraId="55FF29AD" w14:textId="6ABEA451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A6D4A">
              <w:t>Профил</w:t>
            </w:r>
            <w:r>
              <w:t>ь</w:t>
            </w:r>
            <w:r w:rsidRPr="008A6D4A">
              <w:t xml:space="preserve"> пользователя</w:t>
            </w:r>
          </w:p>
        </w:tc>
        <w:tc>
          <w:tcPr>
            <w:tcW w:w="1077" w:type="pct"/>
          </w:tcPr>
          <w:p w14:paraId="6E8CBE53" w14:textId="2EB2AA11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804861" w:rsidRPr="00082A87" w14:paraId="35EDD8CF" w14:textId="7B5E1D73" w:rsidTr="008B528E">
        <w:trPr>
          <w:trHeight w:val="189"/>
        </w:trPr>
        <w:tc>
          <w:tcPr>
            <w:tcW w:w="1264" w:type="pct"/>
          </w:tcPr>
          <w:p w14:paraId="0A2A7A62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Ранг должности</w:t>
            </w:r>
          </w:p>
        </w:tc>
        <w:tc>
          <w:tcPr>
            <w:tcW w:w="1236" w:type="pct"/>
            <w:shd w:val="clear" w:color="auto" w:fill="auto"/>
          </w:tcPr>
          <w:p w14:paraId="1AA5AAAA" w14:textId="77777777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Число (от 0 до 10)</w:t>
            </w:r>
          </w:p>
        </w:tc>
        <w:tc>
          <w:tcPr>
            <w:tcW w:w="1423" w:type="pct"/>
          </w:tcPr>
          <w:p w14:paraId="681B28BF" w14:textId="6B589004" w:rsidR="00804861" w:rsidRPr="00804861" w:rsidRDefault="00532295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Заполняется вручную </w:t>
            </w:r>
          </w:p>
        </w:tc>
        <w:tc>
          <w:tcPr>
            <w:tcW w:w="1077" w:type="pct"/>
          </w:tcPr>
          <w:p w14:paraId="305B716D" w14:textId="20CFEE84" w:rsidR="00804861" w:rsidRPr="00804861" w:rsidRDefault="00804861" w:rsidP="008B52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804861">
              <w:rPr>
                <w:szCs w:val="24"/>
              </w:rPr>
              <w:t>Весовой коэффициент для сортировки данных в результатах поиска.</w:t>
            </w:r>
            <w:r w:rsidR="008B528E">
              <w:rPr>
                <w:szCs w:val="24"/>
              </w:rPr>
              <w:t xml:space="preserve"> </w:t>
            </w:r>
            <w:r w:rsidRPr="00804861">
              <w:rPr>
                <w:szCs w:val="24"/>
              </w:rPr>
              <w:t>По умолчанию устанавливается значение «0»</w:t>
            </w:r>
          </w:p>
        </w:tc>
      </w:tr>
    </w:tbl>
    <w:p w14:paraId="47DC3E04" w14:textId="77777777" w:rsidR="0074466A" w:rsidRDefault="0074466A" w:rsidP="00E96616">
      <w:pPr>
        <w:spacing w:after="0" w:line="240" w:lineRule="auto"/>
        <w:ind w:firstLine="567"/>
      </w:pPr>
    </w:p>
    <w:p w14:paraId="15B6EAF7" w14:textId="6EB5E7AF" w:rsidR="0023203F" w:rsidRPr="007222F4" w:rsidRDefault="0023203F" w:rsidP="00457452">
      <w:pPr>
        <w:spacing w:after="0" w:line="240" w:lineRule="auto"/>
        <w:ind w:firstLine="567"/>
      </w:pPr>
      <w:r w:rsidRPr="007222F4">
        <w:t xml:space="preserve">Синхронизация с профилями пользователей производится посредством </w:t>
      </w:r>
      <w:r w:rsidR="004304F0" w:rsidRPr="007222F4">
        <w:t xml:space="preserve">задания таймера </w:t>
      </w:r>
      <w:r w:rsidRPr="007222F4">
        <w:t>«Телефонный справочник. Синхронизация с профилями сотрудников», который выполняется 1 раз в сутки. Профиль пользователя и элемент списка «Сотрудники» связаны по полю Табельный номер (PersonnelNumber).</w:t>
      </w:r>
    </w:p>
    <w:p w14:paraId="2B595051" w14:textId="05109472" w:rsidR="001547E9" w:rsidRPr="007222F4" w:rsidRDefault="001547E9" w:rsidP="001547E9">
      <w:pPr>
        <w:spacing w:after="0" w:line="240" w:lineRule="auto"/>
        <w:ind w:firstLine="567"/>
      </w:pPr>
      <w:r w:rsidRPr="007222F4">
        <w:t>Реализована интеграция с модулем АСУФХД</w:t>
      </w:r>
      <w:r w:rsidR="008B528E" w:rsidRPr="007222F4">
        <w:t>,</w:t>
      </w:r>
      <w:r w:rsidRPr="007222F4">
        <w:t xml:space="preserve"> модуль HR, осуществляющая обновление данных в списке «Сотрудники».</w:t>
      </w:r>
      <w:r w:rsidR="007E2BF8">
        <w:t xml:space="preserve"> По факту изменения информации в модуле </w:t>
      </w:r>
      <w:r w:rsidR="007E2BF8">
        <w:rPr>
          <w:lang w:val="en-US"/>
        </w:rPr>
        <w:t>HR</w:t>
      </w:r>
      <w:r w:rsidR="007E2BF8">
        <w:t>, запускается интеграция и данные передаются на портал.</w:t>
      </w:r>
    </w:p>
    <w:p w14:paraId="1C6AEEFF" w14:textId="4DFCAF6C" w:rsidR="001547E9" w:rsidRDefault="007E2BF8" w:rsidP="001547E9">
      <w:pPr>
        <w:spacing w:after="0" w:line="240" w:lineRule="auto"/>
        <w:ind w:firstLine="567"/>
      </w:pPr>
      <w:r>
        <w:t xml:space="preserve"> </w:t>
      </w:r>
      <w:r w:rsidR="001547E9" w:rsidRPr="007222F4">
        <w:t>Описание механизма интеграции приведено в разделе «</w:t>
      </w:r>
      <w:r w:rsidR="00DF61F9" w:rsidRPr="007222F4">
        <w:fldChar w:fldCharType="begin"/>
      </w:r>
      <w:r w:rsidR="00DF61F9" w:rsidRPr="007222F4">
        <w:instrText xml:space="preserve"> REF _Ref424056517 \h  \* MERGEFORMAT </w:instrText>
      </w:r>
      <w:r w:rsidR="00DF61F9" w:rsidRPr="007222F4">
        <w:fldChar w:fldCharType="separate"/>
      </w:r>
      <w:r w:rsidR="00E22EDC" w:rsidRPr="00633C51">
        <w:rPr>
          <w:szCs w:val="24"/>
        </w:rPr>
        <w:t>Интеграция с модулем HR</w:t>
      </w:r>
      <w:r w:rsidR="00DF61F9" w:rsidRPr="007222F4">
        <w:fldChar w:fldCharType="end"/>
      </w:r>
      <w:r w:rsidR="001547E9" w:rsidRPr="007222F4">
        <w:t xml:space="preserve">» настоящего документа. </w:t>
      </w:r>
    </w:p>
    <w:p w14:paraId="13C5A2AC" w14:textId="771DB808" w:rsidR="00F1390A" w:rsidRDefault="00F1390A" w:rsidP="001547E9">
      <w:pPr>
        <w:spacing w:after="0" w:line="240" w:lineRule="auto"/>
        <w:ind w:firstLine="567"/>
      </w:pPr>
    </w:p>
    <w:p w14:paraId="7FA48B15" w14:textId="3F129D92" w:rsidR="00F1390A" w:rsidRPr="000D7A22" w:rsidRDefault="00F1390A" w:rsidP="00F1390A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0D7A22">
        <w:rPr>
          <w:sz w:val="24"/>
          <w:szCs w:val="24"/>
        </w:rPr>
        <w:lastRenderedPageBreak/>
        <w:t>Список «</w:t>
      </w:r>
      <w:r w:rsidR="000D7A22" w:rsidRPr="00EC5358">
        <w:rPr>
          <w:sz w:val="24"/>
          <w:szCs w:val="24"/>
        </w:rPr>
        <w:t>Календарь отсутствий и замещений</w:t>
      </w:r>
      <w:r w:rsidRPr="000D7A22">
        <w:rPr>
          <w:sz w:val="24"/>
          <w:szCs w:val="24"/>
        </w:rPr>
        <w:t>»</w:t>
      </w:r>
    </w:p>
    <w:p w14:paraId="7B88975B" w14:textId="49A2E57B" w:rsidR="00E64E27" w:rsidRPr="006613D5" w:rsidRDefault="0050702F" w:rsidP="00995063">
      <w:pPr>
        <w:pStyle w:val="aff4"/>
      </w:pPr>
      <w:r w:rsidRPr="006613D5">
        <w:t xml:space="preserve">   </w:t>
      </w:r>
    </w:p>
    <w:p w14:paraId="1340CCCF" w14:textId="46054C0A" w:rsidR="000D7A22" w:rsidRDefault="000D7A22" w:rsidP="00995063">
      <w:pPr>
        <w:pStyle w:val="aff4"/>
      </w:pPr>
      <w:r w:rsidRPr="009A147C">
        <w:t xml:space="preserve">Справочник представляет собой список типа «Календарь» </w:t>
      </w:r>
      <w:r w:rsidRPr="005872F6">
        <w:t>SharePoint</w:t>
      </w:r>
      <w:r w:rsidRPr="009A147C">
        <w:t xml:space="preserve"> (</w:t>
      </w:r>
      <w:r>
        <w:t>см. </w:t>
      </w:r>
      <w:r w:rsidR="00481F08">
        <w:fldChar w:fldCharType="begin"/>
      </w:r>
      <w:r w:rsidR="00481F08">
        <w:instrText xml:space="preserve"> REF _Ref463373229 \h  \* MERGEFORMAT </w:instrText>
      </w:r>
      <w:r w:rsidR="00481F08">
        <w:fldChar w:fldCharType="separate"/>
      </w:r>
      <w:r w:rsidR="00E22EDC" w:rsidRPr="00E22EDC">
        <w:t>Таблица 16</w:t>
      </w:r>
      <w:r w:rsidR="00481F08">
        <w:fldChar w:fldCharType="end"/>
      </w:r>
      <w:r>
        <w:t>).</w:t>
      </w:r>
    </w:p>
    <w:p w14:paraId="37FDCEC2" w14:textId="77777777" w:rsidR="000D7A22" w:rsidRPr="00136157" w:rsidRDefault="000D7A22" w:rsidP="000D7A22">
      <w:pPr>
        <w:pStyle w:val="af1"/>
        <w:keepNext/>
        <w:spacing w:before="200"/>
        <w:rPr>
          <w:i/>
        </w:rPr>
      </w:pPr>
      <w:bookmarkStart w:id="139" w:name="_Ref463373229"/>
      <w:r>
        <w:rPr>
          <w:i/>
        </w:rPr>
        <w:t>Таблица </w:t>
      </w:r>
      <w:r w:rsidRPr="00136157">
        <w:rPr>
          <w:i/>
        </w:rPr>
        <w:fldChar w:fldCharType="begin"/>
      </w:r>
      <w:r w:rsidRPr="00136157">
        <w:rPr>
          <w:i/>
        </w:rPr>
        <w:instrText xml:space="preserve"> SEQ Таблица \* ARABIC </w:instrText>
      </w:r>
      <w:r w:rsidRPr="00136157">
        <w:rPr>
          <w:i/>
        </w:rPr>
        <w:fldChar w:fldCharType="separate"/>
      </w:r>
      <w:r w:rsidR="00E22EDC">
        <w:rPr>
          <w:i/>
          <w:noProof/>
        </w:rPr>
        <w:t>16</w:t>
      </w:r>
      <w:r w:rsidRPr="00136157">
        <w:rPr>
          <w:i/>
        </w:rPr>
        <w:fldChar w:fldCharType="end"/>
      </w:r>
      <w:bookmarkEnd w:id="139"/>
      <w:r w:rsidRPr="00136157">
        <w:rPr>
          <w:i/>
        </w:rPr>
        <w:t xml:space="preserve"> – </w:t>
      </w:r>
      <w:r w:rsidRPr="005872F6">
        <w:rPr>
          <w:i/>
        </w:rPr>
        <w:t>Атрибуты списка «Календарь отсутствий и замещений»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274"/>
        <w:gridCol w:w="2368"/>
        <w:gridCol w:w="3702"/>
      </w:tblGrid>
      <w:tr w:rsidR="000D7A22" w:rsidRPr="009A147C" w14:paraId="0F9E14CA" w14:textId="77777777" w:rsidTr="006613D5">
        <w:trPr>
          <w:trHeight w:val="189"/>
          <w:tblHeader/>
        </w:trPr>
        <w:tc>
          <w:tcPr>
            <w:tcW w:w="1752" w:type="pct"/>
            <w:shd w:val="clear" w:color="auto" w:fill="E7E6E6" w:themeFill="background2"/>
            <w:vAlign w:val="center"/>
          </w:tcPr>
          <w:p w14:paraId="1EF1ACBD" w14:textId="77777777" w:rsidR="000D7A22" w:rsidRPr="001E15E2" w:rsidRDefault="000D7A22" w:rsidP="006613D5">
            <w:pPr>
              <w:pStyle w:val="aff7"/>
              <w:spacing w:line="240" w:lineRule="auto"/>
              <w:jc w:val="center"/>
            </w:pPr>
            <w:r w:rsidRPr="001E15E2">
              <w:t>Наименование атрибута</w:t>
            </w:r>
          </w:p>
        </w:tc>
        <w:tc>
          <w:tcPr>
            <w:tcW w:w="1267" w:type="pct"/>
            <w:shd w:val="clear" w:color="auto" w:fill="E7E6E6" w:themeFill="background2"/>
            <w:vAlign w:val="center"/>
          </w:tcPr>
          <w:p w14:paraId="387C9458" w14:textId="77777777" w:rsidR="000D7A22" w:rsidRPr="001E15E2" w:rsidRDefault="000D7A22" w:rsidP="006613D5">
            <w:pPr>
              <w:pStyle w:val="aff7"/>
              <w:spacing w:line="240" w:lineRule="auto"/>
              <w:jc w:val="center"/>
            </w:pPr>
            <w:r w:rsidRPr="001E15E2">
              <w:t>Тип</w:t>
            </w:r>
          </w:p>
        </w:tc>
        <w:tc>
          <w:tcPr>
            <w:tcW w:w="1981" w:type="pct"/>
            <w:shd w:val="clear" w:color="auto" w:fill="E7E6E6" w:themeFill="background2"/>
            <w:noWrap/>
            <w:vAlign w:val="center"/>
          </w:tcPr>
          <w:p w14:paraId="1E53CAF6" w14:textId="77777777" w:rsidR="000D7A22" w:rsidRPr="001E15E2" w:rsidRDefault="000D7A22" w:rsidP="006613D5">
            <w:pPr>
              <w:pStyle w:val="aff7"/>
              <w:spacing w:line="240" w:lineRule="auto"/>
              <w:jc w:val="center"/>
            </w:pPr>
            <w:r w:rsidRPr="001E15E2">
              <w:t>Комментарий</w:t>
            </w:r>
          </w:p>
        </w:tc>
      </w:tr>
      <w:tr w:rsidR="000D7A22" w:rsidRPr="001E15E2" w14:paraId="2E999333" w14:textId="77777777" w:rsidTr="006613D5">
        <w:trPr>
          <w:trHeight w:val="189"/>
        </w:trPr>
        <w:tc>
          <w:tcPr>
            <w:tcW w:w="1752" w:type="pct"/>
          </w:tcPr>
          <w:p w14:paraId="3E903F8E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Табельный номер сотрудника</w:t>
            </w:r>
          </w:p>
        </w:tc>
        <w:tc>
          <w:tcPr>
            <w:tcW w:w="1267" w:type="pct"/>
            <w:shd w:val="clear" w:color="auto" w:fill="auto"/>
          </w:tcPr>
          <w:p w14:paraId="3EE310F0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981" w:type="pct"/>
            <w:shd w:val="clear" w:color="auto" w:fill="auto"/>
            <w:noWrap/>
          </w:tcPr>
          <w:p w14:paraId="280DA5AD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Скрыт от пользователя</w:t>
            </w:r>
          </w:p>
        </w:tc>
      </w:tr>
      <w:tr w:rsidR="000D7A22" w:rsidRPr="001E15E2" w14:paraId="36C160AF" w14:textId="77777777" w:rsidTr="006613D5">
        <w:trPr>
          <w:trHeight w:val="212"/>
        </w:trPr>
        <w:tc>
          <w:tcPr>
            <w:tcW w:w="1752" w:type="pct"/>
          </w:tcPr>
          <w:p w14:paraId="54B0CB97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ФИО</w:t>
            </w:r>
          </w:p>
        </w:tc>
        <w:tc>
          <w:tcPr>
            <w:tcW w:w="1267" w:type="pct"/>
            <w:shd w:val="clear" w:color="auto" w:fill="auto"/>
          </w:tcPr>
          <w:p w14:paraId="1D7F4550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981" w:type="pct"/>
            <w:shd w:val="clear" w:color="auto" w:fill="auto"/>
            <w:noWrap/>
          </w:tcPr>
          <w:p w14:paraId="3692BF4B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0D7A22" w:rsidRPr="001E15E2" w14:paraId="432AA292" w14:textId="77777777" w:rsidTr="006613D5">
        <w:trPr>
          <w:trHeight w:val="189"/>
        </w:trPr>
        <w:tc>
          <w:tcPr>
            <w:tcW w:w="1752" w:type="pct"/>
          </w:tcPr>
          <w:p w14:paraId="33A6FB82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Полное наименование должности</w:t>
            </w:r>
          </w:p>
        </w:tc>
        <w:tc>
          <w:tcPr>
            <w:tcW w:w="1267" w:type="pct"/>
            <w:shd w:val="clear" w:color="auto" w:fill="auto"/>
          </w:tcPr>
          <w:p w14:paraId="280B6D37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981" w:type="pct"/>
            <w:shd w:val="clear" w:color="auto" w:fill="auto"/>
            <w:noWrap/>
          </w:tcPr>
          <w:p w14:paraId="5969994A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0D7A22" w:rsidRPr="001E15E2" w14:paraId="755CCECB" w14:textId="77777777" w:rsidTr="006613D5">
        <w:trPr>
          <w:trHeight w:val="189"/>
        </w:trPr>
        <w:tc>
          <w:tcPr>
            <w:tcW w:w="1752" w:type="pct"/>
          </w:tcPr>
          <w:p w14:paraId="55AB8A16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Наименование подразделения</w:t>
            </w:r>
          </w:p>
        </w:tc>
        <w:tc>
          <w:tcPr>
            <w:tcW w:w="1267" w:type="pct"/>
            <w:shd w:val="clear" w:color="auto" w:fill="auto"/>
          </w:tcPr>
          <w:p w14:paraId="30DD6009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981" w:type="pct"/>
            <w:shd w:val="clear" w:color="auto" w:fill="auto"/>
            <w:noWrap/>
          </w:tcPr>
          <w:p w14:paraId="37B9FE48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0D7A22" w:rsidRPr="001E15E2" w14:paraId="02E9F7D5" w14:textId="77777777" w:rsidTr="006613D5">
        <w:trPr>
          <w:trHeight w:val="189"/>
        </w:trPr>
        <w:tc>
          <w:tcPr>
            <w:tcW w:w="1752" w:type="pct"/>
          </w:tcPr>
          <w:p w14:paraId="04763C42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Время начала</w:t>
            </w:r>
          </w:p>
        </w:tc>
        <w:tc>
          <w:tcPr>
            <w:tcW w:w="1267" w:type="pct"/>
            <w:shd w:val="clear" w:color="auto" w:fill="auto"/>
          </w:tcPr>
          <w:p w14:paraId="46F262DA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981" w:type="pct"/>
            <w:shd w:val="clear" w:color="auto" w:fill="auto"/>
            <w:noWrap/>
          </w:tcPr>
          <w:p w14:paraId="5BC72BD8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0D7A22" w:rsidRPr="001E15E2" w14:paraId="505D75A2" w14:textId="77777777" w:rsidTr="006613D5">
        <w:trPr>
          <w:trHeight w:val="189"/>
        </w:trPr>
        <w:tc>
          <w:tcPr>
            <w:tcW w:w="1752" w:type="pct"/>
          </w:tcPr>
          <w:p w14:paraId="64D54B3E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Время окончания</w:t>
            </w:r>
          </w:p>
        </w:tc>
        <w:tc>
          <w:tcPr>
            <w:tcW w:w="1267" w:type="pct"/>
            <w:shd w:val="clear" w:color="auto" w:fill="auto"/>
          </w:tcPr>
          <w:p w14:paraId="65B47173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981" w:type="pct"/>
            <w:shd w:val="clear" w:color="auto" w:fill="auto"/>
            <w:noWrap/>
          </w:tcPr>
          <w:p w14:paraId="56713725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0D7A22" w:rsidRPr="001E15E2" w14:paraId="1C5CA5A5" w14:textId="77777777" w:rsidTr="006613D5">
        <w:trPr>
          <w:trHeight w:val="189"/>
        </w:trPr>
        <w:tc>
          <w:tcPr>
            <w:tcW w:w="1752" w:type="pct"/>
          </w:tcPr>
          <w:p w14:paraId="2C76B6F9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Причина отсутствия</w:t>
            </w:r>
          </w:p>
        </w:tc>
        <w:tc>
          <w:tcPr>
            <w:tcW w:w="1267" w:type="pct"/>
            <w:shd w:val="clear" w:color="auto" w:fill="auto"/>
          </w:tcPr>
          <w:p w14:paraId="6156303E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981" w:type="pct"/>
            <w:shd w:val="clear" w:color="auto" w:fill="auto"/>
            <w:noWrap/>
          </w:tcPr>
          <w:p w14:paraId="4285A6CC" w14:textId="69493B0A" w:rsidR="000D7A22" w:rsidRPr="001E15E2" w:rsidRDefault="000D7A22" w:rsidP="00D65618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Определяется по «Виду отсутствия», в зависимости от полученного значения устанавлива</w:t>
            </w:r>
            <w:r w:rsidR="00D65618">
              <w:rPr>
                <w:rFonts w:ascii="Times New Roman" w:hAnsi="Times New Roman" w:cs="Times New Roman"/>
              </w:rPr>
              <w:t>е</w:t>
            </w:r>
            <w:r w:rsidRPr="001E15E2">
              <w:rPr>
                <w:rFonts w:ascii="Times New Roman" w:hAnsi="Times New Roman" w:cs="Times New Roman"/>
              </w:rPr>
              <w:t>тся: «отпуск» или «командировка»</w:t>
            </w:r>
          </w:p>
        </w:tc>
      </w:tr>
      <w:tr w:rsidR="000D7A22" w:rsidRPr="001E15E2" w14:paraId="1274E617" w14:textId="77777777" w:rsidTr="006613D5">
        <w:trPr>
          <w:trHeight w:val="189"/>
        </w:trPr>
        <w:tc>
          <w:tcPr>
            <w:tcW w:w="1752" w:type="pct"/>
          </w:tcPr>
          <w:p w14:paraId="294B7400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Без замещения</w:t>
            </w:r>
          </w:p>
        </w:tc>
        <w:tc>
          <w:tcPr>
            <w:tcW w:w="1267" w:type="pct"/>
            <w:shd w:val="clear" w:color="auto" w:fill="auto"/>
          </w:tcPr>
          <w:p w14:paraId="4EADDB4C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Да/нет (флажок)</w:t>
            </w:r>
          </w:p>
        </w:tc>
        <w:tc>
          <w:tcPr>
            <w:tcW w:w="1981" w:type="pct"/>
            <w:shd w:val="clear" w:color="auto" w:fill="auto"/>
            <w:noWrap/>
          </w:tcPr>
          <w:p w14:paraId="7EC2CE65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По умолчанию «Нет»</w:t>
            </w:r>
          </w:p>
        </w:tc>
      </w:tr>
      <w:tr w:rsidR="000D7A22" w:rsidRPr="001E15E2" w14:paraId="49647B09" w14:textId="77777777" w:rsidTr="006613D5">
        <w:trPr>
          <w:trHeight w:val="189"/>
        </w:trPr>
        <w:tc>
          <w:tcPr>
            <w:tcW w:w="1752" w:type="pct"/>
          </w:tcPr>
          <w:p w14:paraId="29ABBB53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Замещающий сотрудник</w:t>
            </w:r>
          </w:p>
        </w:tc>
        <w:tc>
          <w:tcPr>
            <w:tcW w:w="1267" w:type="pct"/>
            <w:shd w:val="clear" w:color="auto" w:fill="auto"/>
          </w:tcPr>
          <w:p w14:paraId="3C3E371E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Пользователь</w:t>
            </w:r>
          </w:p>
        </w:tc>
        <w:tc>
          <w:tcPr>
            <w:tcW w:w="1981" w:type="pct"/>
            <w:shd w:val="clear" w:color="auto" w:fill="auto"/>
            <w:noWrap/>
          </w:tcPr>
          <w:p w14:paraId="39D55D2E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 xml:space="preserve">Выбор из </w:t>
            </w:r>
            <w:r>
              <w:rPr>
                <w:rFonts w:ascii="Times New Roman" w:hAnsi="Times New Roman" w:cs="Times New Roman"/>
              </w:rPr>
              <w:t>п</w:t>
            </w:r>
            <w:r w:rsidRPr="001E15E2">
              <w:rPr>
                <w:rFonts w:ascii="Times New Roman" w:hAnsi="Times New Roman" w:cs="Times New Roman"/>
              </w:rPr>
              <w:t>рофилей пользователей SharePoint</w:t>
            </w:r>
          </w:p>
        </w:tc>
      </w:tr>
      <w:tr w:rsidR="000D7A22" w:rsidRPr="001E15E2" w14:paraId="1B243531" w14:textId="77777777" w:rsidTr="006613D5">
        <w:trPr>
          <w:trHeight w:val="189"/>
        </w:trPr>
        <w:tc>
          <w:tcPr>
            <w:tcW w:w="1752" w:type="pct"/>
          </w:tcPr>
          <w:p w14:paraId="2ED0F37E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Наименование штатной должности замещающего сотрудника</w:t>
            </w:r>
          </w:p>
        </w:tc>
        <w:tc>
          <w:tcPr>
            <w:tcW w:w="1267" w:type="pct"/>
            <w:shd w:val="clear" w:color="auto" w:fill="auto"/>
          </w:tcPr>
          <w:p w14:paraId="2119FFD8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981" w:type="pct"/>
            <w:shd w:val="clear" w:color="auto" w:fill="auto"/>
            <w:noWrap/>
          </w:tcPr>
          <w:p w14:paraId="7D78B77D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Заполняется автоматически из Профиля пользователя SharePoint</w:t>
            </w:r>
          </w:p>
        </w:tc>
      </w:tr>
      <w:tr w:rsidR="000D7A22" w:rsidRPr="001E15E2" w14:paraId="370E13DE" w14:textId="77777777" w:rsidTr="006613D5">
        <w:trPr>
          <w:trHeight w:val="189"/>
        </w:trPr>
        <w:tc>
          <w:tcPr>
            <w:tcW w:w="1752" w:type="pct"/>
          </w:tcPr>
          <w:p w14:paraId="5719592A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Табельный номер замещающего сотрудника</w:t>
            </w:r>
          </w:p>
        </w:tc>
        <w:tc>
          <w:tcPr>
            <w:tcW w:w="1267" w:type="pct"/>
            <w:shd w:val="clear" w:color="auto" w:fill="auto"/>
          </w:tcPr>
          <w:p w14:paraId="027E7B3A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981" w:type="pct"/>
            <w:shd w:val="clear" w:color="auto" w:fill="auto"/>
            <w:noWrap/>
          </w:tcPr>
          <w:p w14:paraId="494A00D0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Заполняется автоматически из Профиля пользователя SharePoint</w:t>
            </w:r>
            <w:r>
              <w:rPr>
                <w:rFonts w:ascii="Times New Roman" w:hAnsi="Times New Roman" w:cs="Times New Roman"/>
              </w:rPr>
              <w:t>, скрыт от пользователя</w:t>
            </w:r>
          </w:p>
        </w:tc>
      </w:tr>
    </w:tbl>
    <w:p w14:paraId="321CF022" w14:textId="77777777" w:rsidR="000D7A22" w:rsidRDefault="000D7A22" w:rsidP="00995063">
      <w:pPr>
        <w:pStyle w:val="aff4"/>
      </w:pPr>
    </w:p>
    <w:p w14:paraId="1B3522F1" w14:textId="77777777" w:rsidR="000D7A22" w:rsidRPr="009A147C" w:rsidRDefault="000D7A22" w:rsidP="00867C8B">
      <w:pPr>
        <w:spacing w:after="0" w:line="240" w:lineRule="auto"/>
        <w:ind w:firstLine="567"/>
      </w:pPr>
      <w:r w:rsidRPr="009A147C">
        <w:t xml:space="preserve">Ответственный </w:t>
      </w:r>
      <w:r w:rsidRPr="00867C8B">
        <w:rPr>
          <w:szCs w:val="28"/>
          <w:lang w:eastAsia="ru-RU"/>
        </w:rPr>
        <w:t>сотрудник</w:t>
      </w:r>
      <w:r w:rsidRPr="009A147C">
        <w:t xml:space="preserve"> должен указать замещающего сотрудника или выставить флаг «Да» для атрибута «Без замещений». После этого элемент в списке доступен на просмотр всем пользователям </w:t>
      </w:r>
      <w:r>
        <w:t>П</w:t>
      </w:r>
      <w:r w:rsidRPr="009A147C">
        <w:t>ортала</w:t>
      </w:r>
      <w:r>
        <w:t>,</w:t>
      </w:r>
      <w:r w:rsidRPr="009A147C">
        <w:t xml:space="preserve"> и информация о замещении отображается в справочнике сотрудников.</w:t>
      </w:r>
    </w:p>
    <w:p w14:paraId="608A422D" w14:textId="7348FC0D" w:rsidR="000D7A22" w:rsidRPr="00481F08" w:rsidRDefault="000D7A22" w:rsidP="00867C8B">
      <w:pPr>
        <w:spacing w:after="0" w:line="240" w:lineRule="auto"/>
        <w:ind w:firstLine="567"/>
      </w:pPr>
      <w:r w:rsidRPr="009A147C">
        <w:t xml:space="preserve">Табличное </w:t>
      </w:r>
      <w:r w:rsidRPr="00867C8B">
        <w:rPr>
          <w:szCs w:val="28"/>
          <w:lang w:eastAsia="ru-RU"/>
        </w:rPr>
        <w:t>представление</w:t>
      </w:r>
      <w:r w:rsidRPr="009A147C">
        <w:t xml:space="preserve"> «Список» списка «Календарь отсутствий и замещений» отображает следующие поля в</w:t>
      </w:r>
      <w:r>
        <w:t xml:space="preserve"> таблице </w:t>
      </w:r>
      <w:r w:rsidRPr="00481F08">
        <w:t>(см.</w:t>
      </w:r>
      <w:r w:rsidR="00481F08" w:rsidRPr="00481F08">
        <w:t> </w:t>
      </w:r>
      <w:r w:rsidR="00481F08" w:rsidRPr="00481F08">
        <w:fldChar w:fldCharType="begin"/>
      </w:r>
      <w:r w:rsidR="00481F08" w:rsidRPr="00481F08">
        <w:instrText xml:space="preserve"> REF _Ref463373313 \h  \* MERGEFORMAT </w:instrText>
      </w:r>
      <w:r w:rsidR="00481F08" w:rsidRPr="00481F08">
        <w:fldChar w:fldCharType="separate"/>
      </w:r>
      <w:r w:rsidR="00E22EDC" w:rsidRPr="00E22EDC">
        <w:t>Таблица 17</w:t>
      </w:r>
      <w:r w:rsidR="00481F08" w:rsidRPr="00481F08">
        <w:fldChar w:fldCharType="end"/>
      </w:r>
      <w:r w:rsidRPr="00481F08">
        <w:t>).</w:t>
      </w:r>
    </w:p>
    <w:p w14:paraId="3319B541" w14:textId="3A4230BF" w:rsidR="000D7A22" w:rsidRPr="00136157" w:rsidRDefault="000D7A22" w:rsidP="000D7A22">
      <w:pPr>
        <w:pStyle w:val="af1"/>
        <w:keepNext/>
        <w:spacing w:before="200"/>
        <w:rPr>
          <w:i/>
        </w:rPr>
      </w:pPr>
      <w:bookmarkStart w:id="140" w:name="_Ref463373313"/>
      <w:r>
        <w:rPr>
          <w:i/>
        </w:rPr>
        <w:t>Таблица</w:t>
      </w:r>
      <w:r w:rsidRPr="00136157">
        <w:rPr>
          <w:i/>
        </w:rPr>
        <w:t xml:space="preserve"> </w:t>
      </w:r>
      <w:r w:rsidRPr="00136157">
        <w:rPr>
          <w:i/>
        </w:rPr>
        <w:fldChar w:fldCharType="begin"/>
      </w:r>
      <w:r w:rsidRPr="00136157">
        <w:rPr>
          <w:i/>
        </w:rPr>
        <w:instrText xml:space="preserve"> SEQ Таблица \* ARABIC </w:instrText>
      </w:r>
      <w:r w:rsidRPr="00136157">
        <w:rPr>
          <w:i/>
        </w:rPr>
        <w:fldChar w:fldCharType="separate"/>
      </w:r>
      <w:r w:rsidR="00E22EDC">
        <w:rPr>
          <w:i/>
          <w:noProof/>
        </w:rPr>
        <w:t>17</w:t>
      </w:r>
      <w:r w:rsidRPr="00136157">
        <w:rPr>
          <w:i/>
        </w:rPr>
        <w:fldChar w:fldCharType="end"/>
      </w:r>
      <w:bookmarkEnd w:id="140"/>
      <w:r w:rsidRPr="00136157">
        <w:rPr>
          <w:i/>
        </w:rPr>
        <w:t xml:space="preserve"> – </w:t>
      </w:r>
      <w:r w:rsidRPr="001E15E2">
        <w:rPr>
          <w:i/>
        </w:rPr>
        <w:t xml:space="preserve">Представление «Список» </w:t>
      </w:r>
      <w:r w:rsidR="00481F08">
        <w:rPr>
          <w:i/>
        </w:rPr>
        <w:br/>
      </w:r>
      <w:r w:rsidRPr="001E15E2">
        <w:rPr>
          <w:i/>
        </w:rPr>
        <w:t>списка «Календарь отсутствий и замещений»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427"/>
        <w:gridCol w:w="2353"/>
        <w:gridCol w:w="3564"/>
      </w:tblGrid>
      <w:tr w:rsidR="000D7A22" w:rsidRPr="009A147C" w14:paraId="1E129086" w14:textId="77777777" w:rsidTr="006613D5">
        <w:trPr>
          <w:cantSplit/>
          <w:trHeight w:val="189"/>
          <w:tblHeader/>
        </w:trPr>
        <w:tc>
          <w:tcPr>
            <w:tcW w:w="1834" w:type="pct"/>
            <w:shd w:val="clear" w:color="auto" w:fill="E7E6E6" w:themeFill="background2"/>
            <w:vAlign w:val="center"/>
          </w:tcPr>
          <w:p w14:paraId="7C4B5095" w14:textId="77777777" w:rsidR="000D7A22" w:rsidRPr="001E15E2" w:rsidRDefault="000D7A22" w:rsidP="006613D5">
            <w:pPr>
              <w:pStyle w:val="aff7"/>
              <w:spacing w:line="240" w:lineRule="auto"/>
              <w:jc w:val="center"/>
            </w:pPr>
            <w:r w:rsidRPr="001E15E2">
              <w:t>Наименование атрибута</w:t>
            </w:r>
          </w:p>
        </w:tc>
        <w:tc>
          <w:tcPr>
            <w:tcW w:w="1259" w:type="pct"/>
            <w:shd w:val="clear" w:color="auto" w:fill="E7E6E6" w:themeFill="background2"/>
            <w:vAlign w:val="center"/>
          </w:tcPr>
          <w:p w14:paraId="705F5964" w14:textId="77777777" w:rsidR="000D7A22" w:rsidRPr="001E15E2" w:rsidRDefault="000D7A22" w:rsidP="006613D5">
            <w:pPr>
              <w:pStyle w:val="aff7"/>
              <w:spacing w:line="240" w:lineRule="auto"/>
              <w:jc w:val="center"/>
            </w:pPr>
            <w:r w:rsidRPr="001E15E2">
              <w:t>Тип</w:t>
            </w:r>
          </w:p>
        </w:tc>
        <w:tc>
          <w:tcPr>
            <w:tcW w:w="1907" w:type="pct"/>
            <w:shd w:val="clear" w:color="auto" w:fill="E7E6E6" w:themeFill="background2"/>
            <w:noWrap/>
          </w:tcPr>
          <w:p w14:paraId="14F53583" w14:textId="77777777" w:rsidR="000D7A22" w:rsidRPr="001E15E2" w:rsidRDefault="000D7A22" w:rsidP="006613D5">
            <w:pPr>
              <w:pStyle w:val="aff7"/>
              <w:spacing w:line="240" w:lineRule="auto"/>
              <w:jc w:val="center"/>
            </w:pPr>
            <w:r w:rsidRPr="001E15E2">
              <w:t>Комментарий</w:t>
            </w:r>
          </w:p>
        </w:tc>
      </w:tr>
      <w:tr w:rsidR="000D7A22" w:rsidRPr="009A147C" w14:paraId="20036846" w14:textId="77777777" w:rsidTr="006613D5">
        <w:trPr>
          <w:cantSplit/>
          <w:trHeight w:val="189"/>
        </w:trPr>
        <w:tc>
          <w:tcPr>
            <w:tcW w:w="1834" w:type="pct"/>
          </w:tcPr>
          <w:p w14:paraId="493F256B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ФИО</w:t>
            </w:r>
          </w:p>
        </w:tc>
        <w:tc>
          <w:tcPr>
            <w:tcW w:w="1259" w:type="pct"/>
            <w:shd w:val="clear" w:color="auto" w:fill="auto"/>
          </w:tcPr>
          <w:p w14:paraId="168B5151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907" w:type="pct"/>
            <w:shd w:val="clear" w:color="auto" w:fill="auto"/>
            <w:noWrap/>
          </w:tcPr>
          <w:p w14:paraId="79BB42ED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0D7A22" w:rsidRPr="009A147C" w14:paraId="39B46048" w14:textId="77777777" w:rsidTr="006613D5">
        <w:trPr>
          <w:cantSplit/>
          <w:trHeight w:val="212"/>
        </w:trPr>
        <w:tc>
          <w:tcPr>
            <w:tcW w:w="1834" w:type="pct"/>
          </w:tcPr>
          <w:p w14:paraId="3DC407BE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Полное наименование должности</w:t>
            </w:r>
          </w:p>
        </w:tc>
        <w:tc>
          <w:tcPr>
            <w:tcW w:w="1259" w:type="pct"/>
            <w:shd w:val="clear" w:color="auto" w:fill="auto"/>
          </w:tcPr>
          <w:p w14:paraId="2469D459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907" w:type="pct"/>
            <w:shd w:val="clear" w:color="auto" w:fill="auto"/>
            <w:noWrap/>
          </w:tcPr>
          <w:p w14:paraId="0B042963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Должность отсутствующего сотрудника</w:t>
            </w:r>
          </w:p>
        </w:tc>
      </w:tr>
      <w:tr w:rsidR="000D7A22" w:rsidRPr="009A147C" w14:paraId="0EF2EF37" w14:textId="77777777" w:rsidTr="006613D5">
        <w:trPr>
          <w:cantSplit/>
          <w:trHeight w:val="212"/>
        </w:trPr>
        <w:tc>
          <w:tcPr>
            <w:tcW w:w="1834" w:type="pct"/>
          </w:tcPr>
          <w:p w14:paraId="57DE6F2A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Замещающий сотрудник</w:t>
            </w:r>
          </w:p>
        </w:tc>
        <w:tc>
          <w:tcPr>
            <w:tcW w:w="1259" w:type="pct"/>
            <w:shd w:val="clear" w:color="auto" w:fill="auto"/>
          </w:tcPr>
          <w:p w14:paraId="0B5B8344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Пользователь</w:t>
            </w:r>
          </w:p>
        </w:tc>
        <w:tc>
          <w:tcPr>
            <w:tcW w:w="1907" w:type="pct"/>
            <w:shd w:val="clear" w:color="auto" w:fill="auto"/>
            <w:noWrap/>
          </w:tcPr>
          <w:p w14:paraId="50C7757C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 xml:space="preserve">Выбор из </w:t>
            </w:r>
            <w:r>
              <w:rPr>
                <w:rFonts w:ascii="Times New Roman" w:hAnsi="Times New Roman" w:cs="Times New Roman"/>
              </w:rPr>
              <w:t>п</w:t>
            </w:r>
            <w:r w:rsidRPr="001E15E2">
              <w:rPr>
                <w:rFonts w:ascii="Times New Roman" w:hAnsi="Times New Roman" w:cs="Times New Roman"/>
              </w:rPr>
              <w:t>рофилей пользователей SharePoint</w:t>
            </w:r>
          </w:p>
        </w:tc>
      </w:tr>
      <w:tr w:rsidR="000D7A22" w:rsidRPr="009A147C" w14:paraId="0D66E9C8" w14:textId="77777777" w:rsidTr="006613D5">
        <w:trPr>
          <w:cantSplit/>
          <w:trHeight w:val="212"/>
        </w:trPr>
        <w:tc>
          <w:tcPr>
            <w:tcW w:w="1834" w:type="pct"/>
          </w:tcPr>
          <w:p w14:paraId="18CFCA4E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lastRenderedPageBreak/>
              <w:t>Наименование штатной должности замещающего сотрудника</w:t>
            </w:r>
          </w:p>
        </w:tc>
        <w:tc>
          <w:tcPr>
            <w:tcW w:w="1259" w:type="pct"/>
            <w:shd w:val="clear" w:color="auto" w:fill="auto"/>
          </w:tcPr>
          <w:p w14:paraId="7690C416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907" w:type="pct"/>
            <w:shd w:val="clear" w:color="auto" w:fill="auto"/>
            <w:noWrap/>
          </w:tcPr>
          <w:p w14:paraId="2ABF7136" w14:textId="77777777" w:rsidR="000D7A22" w:rsidRPr="001E15E2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 xml:space="preserve">Заполняется автоматически из </w:t>
            </w:r>
            <w:r>
              <w:rPr>
                <w:rFonts w:ascii="Times New Roman" w:hAnsi="Times New Roman" w:cs="Times New Roman"/>
              </w:rPr>
              <w:t>п</w:t>
            </w:r>
            <w:r w:rsidRPr="001E15E2">
              <w:rPr>
                <w:rFonts w:ascii="Times New Roman" w:hAnsi="Times New Roman" w:cs="Times New Roman"/>
              </w:rPr>
              <w:t>рофиля пользователя SharePoint</w:t>
            </w:r>
          </w:p>
        </w:tc>
      </w:tr>
    </w:tbl>
    <w:p w14:paraId="402343DF" w14:textId="77777777" w:rsidR="000D7A22" w:rsidRPr="009A147C" w:rsidRDefault="000D7A22" w:rsidP="00867C8B">
      <w:pPr>
        <w:spacing w:after="0" w:line="240" w:lineRule="auto"/>
        <w:ind w:firstLine="567"/>
      </w:pPr>
      <w:r>
        <w:t>С</w:t>
      </w:r>
      <w:r w:rsidRPr="009A147C">
        <w:t>ортировка и группировка списка «Календарь отсутствий и замещений» в представлении «Список»</w:t>
      </w:r>
      <w:r>
        <w:t xml:space="preserve"> о</w:t>
      </w:r>
      <w:r w:rsidRPr="009A147C">
        <w:t>существляется по:</w:t>
      </w:r>
    </w:p>
    <w:p w14:paraId="23EF8DEB" w14:textId="77777777" w:rsidR="000D7A22" w:rsidRPr="009A147C" w:rsidRDefault="000D7A22" w:rsidP="000D7A22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9A147C">
        <w:t>ФИО;</w:t>
      </w:r>
    </w:p>
    <w:p w14:paraId="382423EC" w14:textId="77777777" w:rsidR="000D7A22" w:rsidRPr="009A147C" w:rsidRDefault="000D7A22" w:rsidP="000D7A22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п</w:t>
      </w:r>
      <w:r w:rsidRPr="009A147C">
        <w:t>олно</w:t>
      </w:r>
      <w:r>
        <w:t>му</w:t>
      </w:r>
      <w:r w:rsidRPr="009A147C">
        <w:t xml:space="preserve"> наименовани</w:t>
      </w:r>
      <w:r>
        <w:t>ю</w:t>
      </w:r>
      <w:r w:rsidRPr="009A147C">
        <w:t xml:space="preserve"> должности.</w:t>
      </w:r>
    </w:p>
    <w:p w14:paraId="5D82ED60" w14:textId="25ED1B6A" w:rsidR="000D7A22" w:rsidRPr="009A147C" w:rsidRDefault="000D7A22" w:rsidP="00867C8B">
      <w:pPr>
        <w:spacing w:after="0" w:line="240" w:lineRule="auto"/>
        <w:ind w:firstLine="567"/>
      </w:pPr>
      <w:r w:rsidRPr="009A147C">
        <w:t xml:space="preserve">В </w:t>
      </w:r>
      <w:r w:rsidRPr="00867C8B">
        <w:rPr>
          <w:szCs w:val="28"/>
          <w:lang w:eastAsia="ru-RU"/>
        </w:rPr>
        <w:t>представлении</w:t>
      </w:r>
      <w:r w:rsidRPr="009A147C">
        <w:t xml:space="preserve"> «Диаграмма Ганта» выводятся периоды отсутствий сотрудника, с указанием информации о причине отсутствия на диаграмме. В представлении отображаются следующие поля в</w:t>
      </w:r>
      <w:r>
        <w:t xml:space="preserve"> таблице (см.</w:t>
      </w:r>
      <w:r w:rsidR="00481F08" w:rsidRPr="00481F08">
        <w:t xml:space="preserve"> </w:t>
      </w:r>
      <w:r w:rsidR="00481F08" w:rsidRPr="00481F08">
        <w:fldChar w:fldCharType="begin"/>
      </w:r>
      <w:r w:rsidR="00481F08" w:rsidRPr="00481F08">
        <w:instrText xml:space="preserve"> REF _Ref463373380 \h </w:instrText>
      </w:r>
      <w:r w:rsidR="00481F08">
        <w:instrText xml:space="preserve"> \* MERGEFORMAT </w:instrText>
      </w:r>
      <w:r w:rsidR="00481F08" w:rsidRPr="00481F08">
        <w:fldChar w:fldCharType="separate"/>
      </w:r>
      <w:r w:rsidR="00E22EDC" w:rsidRPr="00E22EDC">
        <w:t>Таблица 18</w:t>
      </w:r>
      <w:r w:rsidR="00481F08" w:rsidRPr="00481F08">
        <w:fldChar w:fldCharType="end"/>
      </w:r>
      <w:r>
        <w:t>)</w:t>
      </w:r>
      <w:r w:rsidRPr="009A147C">
        <w:t>.</w:t>
      </w:r>
    </w:p>
    <w:p w14:paraId="02D95126" w14:textId="77777777" w:rsidR="000D7A22" w:rsidRPr="00136157" w:rsidRDefault="000D7A22" w:rsidP="000D7A22">
      <w:pPr>
        <w:pStyle w:val="af1"/>
        <w:keepNext/>
        <w:spacing w:before="200"/>
        <w:rPr>
          <w:i/>
        </w:rPr>
      </w:pPr>
      <w:bookmarkStart w:id="141" w:name="_Ref463373380"/>
      <w:r>
        <w:rPr>
          <w:i/>
        </w:rPr>
        <w:t>Таблица</w:t>
      </w:r>
      <w:r w:rsidRPr="00136157">
        <w:rPr>
          <w:i/>
        </w:rPr>
        <w:t xml:space="preserve"> </w:t>
      </w:r>
      <w:r w:rsidRPr="00136157">
        <w:rPr>
          <w:i/>
        </w:rPr>
        <w:fldChar w:fldCharType="begin"/>
      </w:r>
      <w:r w:rsidRPr="00136157">
        <w:rPr>
          <w:i/>
        </w:rPr>
        <w:instrText xml:space="preserve"> SEQ Таблица \* ARABIC </w:instrText>
      </w:r>
      <w:r w:rsidRPr="00136157">
        <w:rPr>
          <w:i/>
        </w:rPr>
        <w:fldChar w:fldCharType="separate"/>
      </w:r>
      <w:r w:rsidR="00E22EDC">
        <w:rPr>
          <w:i/>
          <w:noProof/>
        </w:rPr>
        <w:t>18</w:t>
      </w:r>
      <w:r w:rsidRPr="00136157">
        <w:rPr>
          <w:i/>
        </w:rPr>
        <w:fldChar w:fldCharType="end"/>
      </w:r>
      <w:bookmarkEnd w:id="141"/>
      <w:r w:rsidRPr="00136157">
        <w:rPr>
          <w:i/>
        </w:rPr>
        <w:t xml:space="preserve"> – </w:t>
      </w:r>
      <w:r w:rsidRPr="001E15E2">
        <w:rPr>
          <w:i/>
        </w:rPr>
        <w:t xml:space="preserve">Представление «Диаграмма Ганта» </w:t>
      </w:r>
      <w:r>
        <w:rPr>
          <w:i/>
        </w:rPr>
        <w:br/>
      </w:r>
      <w:r w:rsidRPr="001E15E2">
        <w:rPr>
          <w:i/>
        </w:rPr>
        <w:t>списка «Календарь отсутствий и замещений»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2994"/>
        <w:gridCol w:w="2239"/>
        <w:gridCol w:w="4111"/>
      </w:tblGrid>
      <w:tr w:rsidR="000D7A22" w:rsidRPr="009A147C" w14:paraId="0EBF10E4" w14:textId="77777777" w:rsidTr="006613D5">
        <w:trPr>
          <w:trHeight w:val="189"/>
          <w:tblHeader/>
        </w:trPr>
        <w:tc>
          <w:tcPr>
            <w:tcW w:w="1602" w:type="pct"/>
            <w:shd w:val="clear" w:color="auto" w:fill="E7E6E6" w:themeFill="background2"/>
            <w:vAlign w:val="center"/>
          </w:tcPr>
          <w:p w14:paraId="660AC70A" w14:textId="77777777" w:rsidR="000D7A22" w:rsidRPr="00AB3289" w:rsidRDefault="000D7A22" w:rsidP="006613D5">
            <w:pPr>
              <w:pStyle w:val="aff7"/>
              <w:spacing w:line="240" w:lineRule="auto"/>
              <w:jc w:val="center"/>
            </w:pPr>
            <w:r w:rsidRPr="00AB3289">
              <w:t>Наименование атрибута</w:t>
            </w:r>
          </w:p>
        </w:tc>
        <w:tc>
          <w:tcPr>
            <w:tcW w:w="1198" w:type="pct"/>
            <w:shd w:val="clear" w:color="auto" w:fill="E7E6E6" w:themeFill="background2"/>
            <w:vAlign w:val="center"/>
          </w:tcPr>
          <w:p w14:paraId="4682B93B" w14:textId="77777777" w:rsidR="000D7A22" w:rsidRPr="00AB3289" w:rsidRDefault="000D7A22" w:rsidP="006613D5">
            <w:pPr>
              <w:pStyle w:val="aff7"/>
              <w:spacing w:line="240" w:lineRule="auto"/>
              <w:jc w:val="center"/>
            </w:pPr>
            <w:r w:rsidRPr="00AB3289">
              <w:t>Тип</w:t>
            </w:r>
          </w:p>
        </w:tc>
        <w:tc>
          <w:tcPr>
            <w:tcW w:w="2200" w:type="pct"/>
            <w:shd w:val="clear" w:color="auto" w:fill="E7E6E6" w:themeFill="background2"/>
            <w:noWrap/>
            <w:vAlign w:val="center"/>
          </w:tcPr>
          <w:p w14:paraId="2008DAD0" w14:textId="77777777" w:rsidR="000D7A22" w:rsidRPr="00AB3289" w:rsidRDefault="000D7A22" w:rsidP="006613D5">
            <w:pPr>
              <w:pStyle w:val="aff7"/>
              <w:spacing w:line="240" w:lineRule="auto"/>
              <w:jc w:val="center"/>
            </w:pPr>
            <w:r w:rsidRPr="00AB3289">
              <w:t>Комментарий</w:t>
            </w:r>
          </w:p>
        </w:tc>
      </w:tr>
      <w:tr w:rsidR="000D7A22" w:rsidRPr="009A147C" w14:paraId="132A8F20" w14:textId="77777777" w:rsidTr="006613D5">
        <w:trPr>
          <w:trHeight w:val="189"/>
        </w:trPr>
        <w:tc>
          <w:tcPr>
            <w:tcW w:w="1602" w:type="pct"/>
          </w:tcPr>
          <w:p w14:paraId="52F7BE90" w14:textId="77777777" w:rsidR="000D7A22" w:rsidRPr="00AB3289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B3289">
              <w:rPr>
                <w:rFonts w:ascii="Times New Roman" w:hAnsi="Times New Roman" w:cs="Times New Roman"/>
              </w:rPr>
              <w:t>Время начала</w:t>
            </w:r>
          </w:p>
        </w:tc>
        <w:tc>
          <w:tcPr>
            <w:tcW w:w="1198" w:type="pct"/>
            <w:shd w:val="clear" w:color="auto" w:fill="auto"/>
          </w:tcPr>
          <w:p w14:paraId="05567BF3" w14:textId="77777777" w:rsidR="000D7A22" w:rsidRPr="00AB3289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B3289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2200" w:type="pct"/>
            <w:shd w:val="clear" w:color="auto" w:fill="auto"/>
            <w:noWrap/>
          </w:tcPr>
          <w:p w14:paraId="61DDC063" w14:textId="77777777" w:rsidR="000D7A22" w:rsidRPr="00AB3289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0D7A22" w:rsidRPr="009A147C" w14:paraId="5C55201E" w14:textId="77777777" w:rsidTr="006613D5">
        <w:trPr>
          <w:trHeight w:val="212"/>
        </w:trPr>
        <w:tc>
          <w:tcPr>
            <w:tcW w:w="1602" w:type="pct"/>
          </w:tcPr>
          <w:p w14:paraId="62C18D73" w14:textId="77777777" w:rsidR="000D7A22" w:rsidRPr="00AB3289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B3289">
              <w:rPr>
                <w:rFonts w:ascii="Times New Roman" w:hAnsi="Times New Roman" w:cs="Times New Roman"/>
              </w:rPr>
              <w:t>Время окончания</w:t>
            </w:r>
          </w:p>
        </w:tc>
        <w:tc>
          <w:tcPr>
            <w:tcW w:w="1198" w:type="pct"/>
            <w:shd w:val="clear" w:color="auto" w:fill="auto"/>
          </w:tcPr>
          <w:p w14:paraId="365C51EA" w14:textId="77777777" w:rsidR="000D7A22" w:rsidRPr="00AB3289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B3289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2200" w:type="pct"/>
            <w:shd w:val="clear" w:color="auto" w:fill="auto"/>
            <w:noWrap/>
          </w:tcPr>
          <w:p w14:paraId="0EBF4F62" w14:textId="77777777" w:rsidR="000D7A22" w:rsidRPr="00AB3289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0D7A22" w:rsidRPr="009A147C" w14:paraId="625E1C78" w14:textId="77777777" w:rsidTr="006613D5">
        <w:trPr>
          <w:trHeight w:val="212"/>
        </w:trPr>
        <w:tc>
          <w:tcPr>
            <w:tcW w:w="1602" w:type="pct"/>
          </w:tcPr>
          <w:p w14:paraId="48BDFD9C" w14:textId="77777777" w:rsidR="000D7A22" w:rsidRPr="00AB3289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B3289">
              <w:rPr>
                <w:rFonts w:ascii="Times New Roman" w:hAnsi="Times New Roman" w:cs="Times New Roman"/>
              </w:rPr>
              <w:t>ФИО</w:t>
            </w:r>
          </w:p>
        </w:tc>
        <w:tc>
          <w:tcPr>
            <w:tcW w:w="1198" w:type="pct"/>
            <w:shd w:val="clear" w:color="auto" w:fill="auto"/>
          </w:tcPr>
          <w:p w14:paraId="3BB713ED" w14:textId="77777777" w:rsidR="000D7A22" w:rsidRPr="00AB3289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B3289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2200" w:type="pct"/>
            <w:shd w:val="clear" w:color="auto" w:fill="auto"/>
            <w:noWrap/>
          </w:tcPr>
          <w:p w14:paraId="79844529" w14:textId="77777777" w:rsidR="000D7A22" w:rsidRPr="00AB3289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0D7A22" w:rsidRPr="009A147C" w14:paraId="270F201E" w14:textId="77777777" w:rsidTr="006613D5">
        <w:trPr>
          <w:trHeight w:val="212"/>
        </w:trPr>
        <w:tc>
          <w:tcPr>
            <w:tcW w:w="1602" w:type="pct"/>
          </w:tcPr>
          <w:p w14:paraId="4F771B0F" w14:textId="77777777" w:rsidR="000D7A22" w:rsidRPr="00AB3289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B3289">
              <w:rPr>
                <w:rFonts w:ascii="Times New Roman" w:hAnsi="Times New Roman" w:cs="Times New Roman"/>
              </w:rPr>
              <w:t>Полное наименование должности</w:t>
            </w:r>
          </w:p>
        </w:tc>
        <w:tc>
          <w:tcPr>
            <w:tcW w:w="1198" w:type="pct"/>
            <w:shd w:val="clear" w:color="auto" w:fill="auto"/>
          </w:tcPr>
          <w:p w14:paraId="2755E4C5" w14:textId="77777777" w:rsidR="000D7A22" w:rsidRPr="00AB3289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B3289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2200" w:type="pct"/>
            <w:shd w:val="clear" w:color="auto" w:fill="auto"/>
            <w:noWrap/>
          </w:tcPr>
          <w:p w14:paraId="253616A3" w14:textId="77777777" w:rsidR="000D7A22" w:rsidRPr="00AB3289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B3289">
              <w:rPr>
                <w:rFonts w:ascii="Times New Roman" w:hAnsi="Times New Roman" w:cs="Times New Roman"/>
              </w:rPr>
              <w:t>Должность отсутствующего сотрудника</w:t>
            </w:r>
          </w:p>
        </w:tc>
      </w:tr>
      <w:tr w:rsidR="000D7A22" w:rsidRPr="00082A87" w14:paraId="5D959036" w14:textId="77777777" w:rsidTr="006613D5">
        <w:trPr>
          <w:trHeight w:val="212"/>
        </w:trPr>
        <w:tc>
          <w:tcPr>
            <w:tcW w:w="1602" w:type="pct"/>
          </w:tcPr>
          <w:p w14:paraId="0A4FDB85" w14:textId="77777777" w:rsidR="000D7A22" w:rsidRPr="00AB3289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B3289">
              <w:rPr>
                <w:rFonts w:ascii="Times New Roman" w:hAnsi="Times New Roman" w:cs="Times New Roman"/>
              </w:rPr>
              <w:t>Причина отсутствия</w:t>
            </w:r>
          </w:p>
        </w:tc>
        <w:tc>
          <w:tcPr>
            <w:tcW w:w="1198" w:type="pct"/>
            <w:shd w:val="clear" w:color="auto" w:fill="auto"/>
          </w:tcPr>
          <w:p w14:paraId="34A52EC5" w14:textId="77777777" w:rsidR="000D7A22" w:rsidRPr="00AB3289" w:rsidRDefault="000D7A22" w:rsidP="006613D5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B3289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2200" w:type="pct"/>
            <w:shd w:val="clear" w:color="auto" w:fill="auto"/>
            <w:noWrap/>
          </w:tcPr>
          <w:p w14:paraId="400010E9" w14:textId="74C62469" w:rsidR="000D7A22" w:rsidRPr="00AB3289" w:rsidRDefault="000D7A22" w:rsidP="00D65618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B3289">
              <w:rPr>
                <w:rFonts w:ascii="Times New Roman" w:hAnsi="Times New Roman" w:cs="Times New Roman"/>
              </w:rPr>
              <w:t>Определяется по «Виду отсутствия», в зависимости от полученного значения устанавлива</w:t>
            </w:r>
            <w:r w:rsidR="00D65618">
              <w:rPr>
                <w:rFonts w:ascii="Times New Roman" w:hAnsi="Times New Roman" w:cs="Times New Roman"/>
              </w:rPr>
              <w:t>е</w:t>
            </w:r>
            <w:r w:rsidRPr="00AB3289">
              <w:rPr>
                <w:rFonts w:ascii="Times New Roman" w:hAnsi="Times New Roman" w:cs="Times New Roman"/>
              </w:rPr>
              <w:t>т</w:t>
            </w:r>
            <w:r w:rsidR="00D65618">
              <w:rPr>
                <w:rFonts w:ascii="Times New Roman" w:hAnsi="Times New Roman" w:cs="Times New Roman"/>
              </w:rPr>
              <w:t>ся</w:t>
            </w:r>
            <w:r w:rsidRPr="00AB3289">
              <w:rPr>
                <w:rFonts w:ascii="Times New Roman" w:hAnsi="Times New Roman" w:cs="Times New Roman"/>
              </w:rPr>
              <w:t>: «отпуск» или «командировка»</w:t>
            </w:r>
          </w:p>
        </w:tc>
      </w:tr>
    </w:tbl>
    <w:p w14:paraId="4DCA5217" w14:textId="77777777" w:rsidR="000D7A22" w:rsidRDefault="000D7A22" w:rsidP="000D7A22">
      <w:pPr>
        <w:spacing w:line="240" w:lineRule="auto"/>
        <w:rPr>
          <w:szCs w:val="24"/>
        </w:rPr>
      </w:pPr>
    </w:p>
    <w:p w14:paraId="77359316" w14:textId="4A7B36EF" w:rsidR="00FE3CCA" w:rsidRPr="00136157" w:rsidRDefault="00FE3CCA" w:rsidP="00FE3CCA">
      <w:pPr>
        <w:pStyle w:val="af1"/>
        <w:keepNext/>
        <w:spacing w:before="200"/>
        <w:rPr>
          <w:i/>
        </w:rPr>
      </w:pPr>
      <w:r>
        <w:rPr>
          <w:i/>
        </w:rPr>
        <w:t>Таблица</w:t>
      </w:r>
      <w:r w:rsidRPr="00136157">
        <w:rPr>
          <w:i/>
        </w:rPr>
        <w:t xml:space="preserve"> </w:t>
      </w:r>
      <w:r w:rsidRPr="00136157">
        <w:rPr>
          <w:i/>
        </w:rPr>
        <w:fldChar w:fldCharType="begin"/>
      </w:r>
      <w:r w:rsidRPr="00136157">
        <w:rPr>
          <w:i/>
        </w:rPr>
        <w:instrText xml:space="preserve"> SEQ Таблица \* ARABIC </w:instrText>
      </w:r>
      <w:r w:rsidRPr="00136157">
        <w:rPr>
          <w:i/>
        </w:rPr>
        <w:fldChar w:fldCharType="separate"/>
      </w:r>
      <w:r w:rsidR="00E22EDC">
        <w:rPr>
          <w:i/>
          <w:noProof/>
        </w:rPr>
        <w:t>19</w:t>
      </w:r>
      <w:r w:rsidRPr="00136157">
        <w:rPr>
          <w:i/>
        </w:rPr>
        <w:fldChar w:fldCharType="end"/>
      </w:r>
      <w:r w:rsidRPr="00136157">
        <w:rPr>
          <w:i/>
        </w:rPr>
        <w:t xml:space="preserve"> – </w:t>
      </w:r>
      <w:r w:rsidRPr="001E15E2">
        <w:rPr>
          <w:i/>
        </w:rPr>
        <w:t>Представление «</w:t>
      </w:r>
      <w:r>
        <w:rPr>
          <w:i/>
        </w:rPr>
        <w:t>Табличное представление</w:t>
      </w:r>
      <w:r w:rsidRPr="001E15E2">
        <w:rPr>
          <w:i/>
        </w:rPr>
        <w:t xml:space="preserve">» </w:t>
      </w:r>
      <w:r>
        <w:rPr>
          <w:i/>
        </w:rPr>
        <w:br/>
      </w:r>
      <w:r w:rsidRPr="001E15E2">
        <w:rPr>
          <w:i/>
        </w:rPr>
        <w:t>списка «Календарь отсутствий и замещений»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2994"/>
        <w:gridCol w:w="2239"/>
        <w:gridCol w:w="4111"/>
      </w:tblGrid>
      <w:tr w:rsidR="00FE3CCA" w:rsidRPr="009A147C" w14:paraId="48AC2EB6" w14:textId="77777777" w:rsidTr="00D26868">
        <w:trPr>
          <w:trHeight w:val="189"/>
          <w:tblHeader/>
        </w:trPr>
        <w:tc>
          <w:tcPr>
            <w:tcW w:w="1602" w:type="pct"/>
            <w:shd w:val="clear" w:color="auto" w:fill="E7E6E6" w:themeFill="background2"/>
            <w:vAlign w:val="center"/>
          </w:tcPr>
          <w:p w14:paraId="5D58A721" w14:textId="77777777" w:rsidR="00FE3CCA" w:rsidRPr="00AB3289" w:rsidRDefault="00FE3CCA" w:rsidP="00D26868">
            <w:pPr>
              <w:pStyle w:val="aff7"/>
              <w:spacing w:line="240" w:lineRule="auto"/>
              <w:jc w:val="center"/>
            </w:pPr>
            <w:r w:rsidRPr="00AB3289">
              <w:t>Наименование атрибута</w:t>
            </w:r>
          </w:p>
        </w:tc>
        <w:tc>
          <w:tcPr>
            <w:tcW w:w="1198" w:type="pct"/>
            <w:shd w:val="clear" w:color="auto" w:fill="E7E6E6" w:themeFill="background2"/>
            <w:vAlign w:val="center"/>
          </w:tcPr>
          <w:p w14:paraId="2D108BCF" w14:textId="77777777" w:rsidR="00FE3CCA" w:rsidRPr="00AB3289" w:rsidRDefault="00FE3CCA" w:rsidP="00D26868">
            <w:pPr>
              <w:pStyle w:val="aff7"/>
              <w:spacing w:line="240" w:lineRule="auto"/>
              <w:jc w:val="center"/>
            </w:pPr>
            <w:r w:rsidRPr="00AB3289">
              <w:t>Тип</w:t>
            </w:r>
          </w:p>
        </w:tc>
        <w:tc>
          <w:tcPr>
            <w:tcW w:w="2200" w:type="pct"/>
            <w:shd w:val="clear" w:color="auto" w:fill="E7E6E6" w:themeFill="background2"/>
            <w:noWrap/>
            <w:vAlign w:val="center"/>
          </w:tcPr>
          <w:p w14:paraId="6ED05079" w14:textId="77777777" w:rsidR="00FE3CCA" w:rsidRPr="00AB3289" w:rsidRDefault="00FE3CCA" w:rsidP="00D26868">
            <w:pPr>
              <w:pStyle w:val="aff7"/>
              <w:spacing w:line="240" w:lineRule="auto"/>
              <w:jc w:val="center"/>
            </w:pPr>
            <w:r w:rsidRPr="00AB3289">
              <w:t>Комментарий</w:t>
            </w:r>
          </w:p>
        </w:tc>
      </w:tr>
      <w:tr w:rsidR="00FE3CCA" w:rsidRPr="009A147C" w14:paraId="411D5E7A" w14:textId="77777777" w:rsidTr="00D26868">
        <w:trPr>
          <w:trHeight w:val="189"/>
        </w:trPr>
        <w:tc>
          <w:tcPr>
            <w:tcW w:w="1602" w:type="pct"/>
          </w:tcPr>
          <w:p w14:paraId="1088E698" w14:textId="5A342641" w:rsidR="00FE3CCA" w:rsidRPr="00AB3289" w:rsidRDefault="00FE3CCA" w:rsidP="00FE3CC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B3289">
              <w:rPr>
                <w:rFonts w:ascii="Times New Roman" w:hAnsi="Times New Roman" w:cs="Times New Roman"/>
              </w:rPr>
              <w:t>ФИО</w:t>
            </w:r>
          </w:p>
        </w:tc>
        <w:tc>
          <w:tcPr>
            <w:tcW w:w="1198" w:type="pct"/>
            <w:shd w:val="clear" w:color="auto" w:fill="auto"/>
          </w:tcPr>
          <w:p w14:paraId="6F030CF6" w14:textId="7DCD75FE" w:rsidR="00FE3CCA" w:rsidRPr="00AB3289" w:rsidRDefault="00FE3CCA" w:rsidP="00FE3CC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B3289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2200" w:type="pct"/>
            <w:shd w:val="clear" w:color="auto" w:fill="auto"/>
            <w:noWrap/>
          </w:tcPr>
          <w:p w14:paraId="63153EF6" w14:textId="77777777" w:rsidR="00FE3CCA" w:rsidRPr="00AB3289" w:rsidRDefault="00FE3CCA" w:rsidP="00FE3CC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FE3CCA" w:rsidRPr="009A147C" w14:paraId="44E921CD" w14:textId="77777777" w:rsidTr="00D26868">
        <w:trPr>
          <w:trHeight w:val="212"/>
        </w:trPr>
        <w:tc>
          <w:tcPr>
            <w:tcW w:w="1602" w:type="pct"/>
          </w:tcPr>
          <w:p w14:paraId="1EBE3282" w14:textId="489A31BD" w:rsidR="00FE3CCA" w:rsidRPr="00AB3289" w:rsidRDefault="00FE3CCA" w:rsidP="00FE3CC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B3289">
              <w:rPr>
                <w:rFonts w:ascii="Times New Roman" w:hAnsi="Times New Roman" w:cs="Times New Roman"/>
              </w:rPr>
              <w:t>Полное наименование должности</w:t>
            </w:r>
          </w:p>
        </w:tc>
        <w:tc>
          <w:tcPr>
            <w:tcW w:w="1198" w:type="pct"/>
            <w:shd w:val="clear" w:color="auto" w:fill="auto"/>
          </w:tcPr>
          <w:p w14:paraId="01A463F2" w14:textId="7A8A244D" w:rsidR="00FE3CCA" w:rsidRPr="00AB3289" w:rsidRDefault="00FE3CCA" w:rsidP="00FE3CC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B3289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2200" w:type="pct"/>
            <w:shd w:val="clear" w:color="auto" w:fill="auto"/>
            <w:noWrap/>
          </w:tcPr>
          <w:p w14:paraId="1A9AEFAB" w14:textId="77777777" w:rsidR="00FE3CCA" w:rsidRPr="00AB3289" w:rsidRDefault="00FE3CCA" w:rsidP="00FE3CC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FE3CCA" w:rsidRPr="009A147C" w14:paraId="03BD6B2D" w14:textId="77777777" w:rsidTr="00D26868">
        <w:trPr>
          <w:trHeight w:val="212"/>
        </w:trPr>
        <w:tc>
          <w:tcPr>
            <w:tcW w:w="1602" w:type="pct"/>
          </w:tcPr>
          <w:p w14:paraId="3EC2A108" w14:textId="2C14474F" w:rsidR="00FE3CCA" w:rsidRPr="00AB3289" w:rsidRDefault="00FE3CCA" w:rsidP="00FE3CC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B3289">
              <w:rPr>
                <w:rFonts w:ascii="Times New Roman" w:hAnsi="Times New Roman" w:cs="Times New Roman"/>
              </w:rPr>
              <w:t>Причина отсутствия</w:t>
            </w:r>
          </w:p>
        </w:tc>
        <w:tc>
          <w:tcPr>
            <w:tcW w:w="1198" w:type="pct"/>
            <w:shd w:val="clear" w:color="auto" w:fill="auto"/>
          </w:tcPr>
          <w:p w14:paraId="4BA8931C" w14:textId="2911E002" w:rsidR="00FE3CCA" w:rsidRPr="00AB3289" w:rsidRDefault="00FE3CCA" w:rsidP="00FE3CC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B3289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2200" w:type="pct"/>
            <w:shd w:val="clear" w:color="auto" w:fill="auto"/>
            <w:noWrap/>
          </w:tcPr>
          <w:p w14:paraId="1D2085E5" w14:textId="77777777" w:rsidR="00FE3CCA" w:rsidRPr="00AB3289" w:rsidRDefault="00FE3CCA" w:rsidP="00FE3CC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FE3CCA" w:rsidRPr="009A147C" w14:paraId="5C907F47" w14:textId="77777777" w:rsidTr="00D26868">
        <w:trPr>
          <w:trHeight w:val="212"/>
        </w:trPr>
        <w:tc>
          <w:tcPr>
            <w:tcW w:w="1602" w:type="pct"/>
          </w:tcPr>
          <w:p w14:paraId="14C54DAE" w14:textId="083E7586" w:rsidR="00FE3CCA" w:rsidRPr="00AB3289" w:rsidRDefault="00FE3CCA" w:rsidP="00FE3CC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B3289">
              <w:rPr>
                <w:rFonts w:ascii="Times New Roman" w:hAnsi="Times New Roman" w:cs="Times New Roman"/>
              </w:rPr>
              <w:t>Время начала</w:t>
            </w:r>
          </w:p>
        </w:tc>
        <w:tc>
          <w:tcPr>
            <w:tcW w:w="1198" w:type="pct"/>
            <w:shd w:val="clear" w:color="auto" w:fill="auto"/>
          </w:tcPr>
          <w:p w14:paraId="7041C5C1" w14:textId="5F2F397E" w:rsidR="00FE3CCA" w:rsidRPr="00AB3289" w:rsidRDefault="00FE3CCA" w:rsidP="00FE3CC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B3289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2200" w:type="pct"/>
            <w:shd w:val="clear" w:color="auto" w:fill="auto"/>
            <w:noWrap/>
          </w:tcPr>
          <w:p w14:paraId="264C6A23" w14:textId="752EA973" w:rsidR="00FE3CCA" w:rsidRPr="00AB3289" w:rsidRDefault="00FE3CCA" w:rsidP="00FE3CC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FE3CCA" w:rsidRPr="00082A87" w14:paraId="5C9F6450" w14:textId="77777777" w:rsidTr="00D26868">
        <w:trPr>
          <w:trHeight w:val="212"/>
        </w:trPr>
        <w:tc>
          <w:tcPr>
            <w:tcW w:w="1602" w:type="pct"/>
          </w:tcPr>
          <w:p w14:paraId="2E6FBA55" w14:textId="31BD903C" w:rsidR="00FE3CCA" w:rsidRPr="00AB3289" w:rsidRDefault="00FE3CCA" w:rsidP="00FE3CC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B3289">
              <w:rPr>
                <w:rFonts w:ascii="Times New Roman" w:hAnsi="Times New Roman" w:cs="Times New Roman"/>
              </w:rPr>
              <w:t>Время окончания</w:t>
            </w:r>
          </w:p>
        </w:tc>
        <w:tc>
          <w:tcPr>
            <w:tcW w:w="1198" w:type="pct"/>
            <w:shd w:val="clear" w:color="auto" w:fill="auto"/>
          </w:tcPr>
          <w:p w14:paraId="0F4C2C2B" w14:textId="50531221" w:rsidR="00FE3CCA" w:rsidRPr="00AB3289" w:rsidRDefault="00FE3CCA" w:rsidP="00FE3CC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AB3289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2200" w:type="pct"/>
            <w:shd w:val="clear" w:color="auto" w:fill="auto"/>
            <w:noWrap/>
          </w:tcPr>
          <w:p w14:paraId="78472690" w14:textId="06331CE8" w:rsidR="00FE3CCA" w:rsidRPr="00AB3289" w:rsidRDefault="00FE3CCA" w:rsidP="00FE3CC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FE3CCA" w:rsidRPr="00082A87" w14:paraId="517D97F0" w14:textId="77777777" w:rsidTr="00D26868">
        <w:trPr>
          <w:trHeight w:val="212"/>
        </w:trPr>
        <w:tc>
          <w:tcPr>
            <w:tcW w:w="1602" w:type="pct"/>
          </w:tcPr>
          <w:p w14:paraId="48B8CCF2" w14:textId="0FDDC88F" w:rsidR="00FE3CCA" w:rsidRPr="00AB3289" w:rsidRDefault="00FE3CCA" w:rsidP="00FE3CC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Замещающий сотрудник</w:t>
            </w:r>
          </w:p>
        </w:tc>
        <w:tc>
          <w:tcPr>
            <w:tcW w:w="1198" w:type="pct"/>
            <w:shd w:val="clear" w:color="auto" w:fill="auto"/>
          </w:tcPr>
          <w:p w14:paraId="749B38B4" w14:textId="4A63C6E1" w:rsidR="00FE3CCA" w:rsidRPr="00AB3289" w:rsidRDefault="00FE3CCA" w:rsidP="00FE3CC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Пользователь</w:t>
            </w:r>
          </w:p>
        </w:tc>
        <w:tc>
          <w:tcPr>
            <w:tcW w:w="2200" w:type="pct"/>
            <w:shd w:val="clear" w:color="auto" w:fill="auto"/>
            <w:noWrap/>
          </w:tcPr>
          <w:p w14:paraId="01DB349A" w14:textId="70D170AA" w:rsidR="00FE3CCA" w:rsidRPr="00AB3289" w:rsidRDefault="00FE3CCA" w:rsidP="00FE3CC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 xml:space="preserve">Выбор из </w:t>
            </w:r>
            <w:r>
              <w:rPr>
                <w:rFonts w:ascii="Times New Roman" w:hAnsi="Times New Roman" w:cs="Times New Roman"/>
              </w:rPr>
              <w:t>п</w:t>
            </w:r>
            <w:r w:rsidRPr="001E15E2">
              <w:rPr>
                <w:rFonts w:ascii="Times New Roman" w:hAnsi="Times New Roman" w:cs="Times New Roman"/>
              </w:rPr>
              <w:t>рофилей пользователей SharePoint</w:t>
            </w:r>
          </w:p>
        </w:tc>
      </w:tr>
      <w:tr w:rsidR="00FE3CCA" w:rsidRPr="00082A87" w14:paraId="69DF0D7B" w14:textId="77777777" w:rsidTr="00D26868">
        <w:trPr>
          <w:trHeight w:val="212"/>
        </w:trPr>
        <w:tc>
          <w:tcPr>
            <w:tcW w:w="1602" w:type="pct"/>
          </w:tcPr>
          <w:p w14:paraId="7E7BF65C" w14:textId="2DDC1C2D" w:rsidR="00FE3CCA" w:rsidRPr="00AB3289" w:rsidRDefault="00FE3CCA" w:rsidP="00FE3CC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Наименование штатной должности замещающего сотрудника</w:t>
            </w:r>
          </w:p>
        </w:tc>
        <w:tc>
          <w:tcPr>
            <w:tcW w:w="1198" w:type="pct"/>
            <w:shd w:val="clear" w:color="auto" w:fill="auto"/>
          </w:tcPr>
          <w:p w14:paraId="74A73290" w14:textId="77777777" w:rsidR="00FE3CCA" w:rsidRPr="00AB3289" w:rsidRDefault="00FE3CCA" w:rsidP="00FE3CC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2200" w:type="pct"/>
            <w:shd w:val="clear" w:color="auto" w:fill="auto"/>
            <w:noWrap/>
          </w:tcPr>
          <w:p w14:paraId="4D4BA3FD" w14:textId="7031ABE8" w:rsidR="00FE3CCA" w:rsidRPr="00AB3289" w:rsidRDefault="00FE3CCA" w:rsidP="00FE3CCA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 xml:space="preserve">Заполняется автоматически из </w:t>
            </w:r>
            <w:r>
              <w:rPr>
                <w:rFonts w:ascii="Times New Roman" w:hAnsi="Times New Roman" w:cs="Times New Roman"/>
              </w:rPr>
              <w:t>п</w:t>
            </w:r>
            <w:r w:rsidRPr="001E15E2">
              <w:rPr>
                <w:rFonts w:ascii="Times New Roman" w:hAnsi="Times New Roman" w:cs="Times New Roman"/>
              </w:rPr>
              <w:t>рофиля пользователя SharePoint</w:t>
            </w:r>
          </w:p>
        </w:tc>
      </w:tr>
    </w:tbl>
    <w:p w14:paraId="47A099B5" w14:textId="77777777" w:rsidR="00FE3CCA" w:rsidRPr="005265DF" w:rsidRDefault="00FE3CCA" w:rsidP="000D7A22">
      <w:pPr>
        <w:spacing w:line="240" w:lineRule="auto"/>
        <w:rPr>
          <w:szCs w:val="24"/>
        </w:rPr>
      </w:pPr>
    </w:p>
    <w:p w14:paraId="3B95F616" w14:textId="4F346C3D" w:rsidR="00F1390A" w:rsidRPr="000C6AE6" w:rsidRDefault="00F1390A" w:rsidP="00F1390A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0C6AE6">
        <w:rPr>
          <w:sz w:val="24"/>
          <w:szCs w:val="24"/>
        </w:rPr>
        <w:lastRenderedPageBreak/>
        <w:t>Список «Штаб»</w:t>
      </w:r>
    </w:p>
    <w:p w14:paraId="13960B1F" w14:textId="112B26FE" w:rsidR="0065655B" w:rsidRDefault="0065655B" w:rsidP="00995063">
      <w:pPr>
        <w:pStyle w:val="aff4"/>
      </w:pPr>
      <w:r w:rsidRPr="009A147C">
        <w:t xml:space="preserve">Справочник представляет собой список </w:t>
      </w:r>
      <w:r w:rsidRPr="005872F6">
        <w:t>SharePoint</w:t>
      </w:r>
      <w:r w:rsidRPr="009A147C">
        <w:t xml:space="preserve"> (</w:t>
      </w:r>
      <w:r>
        <w:t>см. </w:t>
      </w:r>
      <w:r>
        <w:fldChar w:fldCharType="begin"/>
      </w:r>
      <w:r>
        <w:instrText xml:space="preserve"> REF _Ref463373229 \h  \* MERGEFORMAT </w:instrText>
      </w:r>
      <w:r>
        <w:fldChar w:fldCharType="separate"/>
      </w:r>
      <w:r w:rsidR="00E22EDC" w:rsidRPr="00E22EDC">
        <w:t>Таблица 16</w:t>
      </w:r>
      <w:r>
        <w:fldChar w:fldCharType="end"/>
      </w:r>
      <w:r>
        <w:t>).</w:t>
      </w:r>
    </w:p>
    <w:p w14:paraId="7E355569" w14:textId="3527E82C" w:rsidR="0065655B" w:rsidRPr="00136157" w:rsidRDefault="0065655B" w:rsidP="0065655B">
      <w:pPr>
        <w:pStyle w:val="af1"/>
        <w:keepNext/>
        <w:spacing w:before="200"/>
        <w:ind w:left="4253" w:firstLine="0"/>
        <w:rPr>
          <w:i/>
        </w:rPr>
      </w:pPr>
      <w:r>
        <w:rPr>
          <w:i/>
        </w:rPr>
        <w:t>Таблица </w:t>
      </w:r>
      <w:r w:rsidRPr="00136157">
        <w:rPr>
          <w:i/>
        </w:rPr>
        <w:fldChar w:fldCharType="begin"/>
      </w:r>
      <w:r w:rsidRPr="00136157">
        <w:rPr>
          <w:i/>
        </w:rPr>
        <w:instrText xml:space="preserve"> SEQ Таблица \* ARABIC </w:instrText>
      </w:r>
      <w:r w:rsidRPr="00136157">
        <w:rPr>
          <w:i/>
        </w:rPr>
        <w:fldChar w:fldCharType="separate"/>
      </w:r>
      <w:r w:rsidR="00E22EDC">
        <w:rPr>
          <w:i/>
          <w:noProof/>
        </w:rPr>
        <w:t>20</w:t>
      </w:r>
      <w:r w:rsidRPr="00136157">
        <w:rPr>
          <w:i/>
        </w:rPr>
        <w:fldChar w:fldCharType="end"/>
      </w:r>
      <w:r w:rsidRPr="00136157">
        <w:rPr>
          <w:i/>
        </w:rPr>
        <w:t xml:space="preserve"> – </w:t>
      </w:r>
      <w:r w:rsidRPr="005872F6">
        <w:rPr>
          <w:i/>
        </w:rPr>
        <w:t>Атрибуты списка «</w:t>
      </w:r>
      <w:r>
        <w:rPr>
          <w:i/>
        </w:rPr>
        <w:t>Штаб электросетевого комплекса</w:t>
      </w:r>
      <w:r w:rsidRPr="005872F6">
        <w:rPr>
          <w:i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1"/>
        <w:gridCol w:w="2671"/>
        <w:gridCol w:w="3702"/>
      </w:tblGrid>
      <w:tr w:rsidR="0065655B" w:rsidRPr="009A147C" w14:paraId="4F1A5073" w14:textId="77777777" w:rsidTr="00D26868">
        <w:trPr>
          <w:trHeight w:val="189"/>
          <w:tblHeader/>
        </w:trPr>
        <w:tc>
          <w:tcPr>
            <w:tcW w:w="1590" w:type="pct"/>
            <w:shd w:val="clear" w:color="auto" w:fill="E7E6E6" w:themeFill="background2"/>
            <w:vAlign w:val="center"/>
          </w:tcPr>
          <w:p w14:paraId="5F1AA357" w14:textId="77777777" w:rsidR="0065655B" w:rsidRPr="00084B26" w:rsidRDefault="0065655B" w:rsidP="00D26868">
            <w:pPr>
              <w:pStyle w:val="aff7"/>
              <w:spacing w:line="240" w:lineRule="auto"/>
              <w:jc w:val="center"/>
              <w:rPr>
                <w:lang w:val="en-US"/>
              </w:rPr>
            </w:pPr>
            <w:r w:rsidRPr="001E15E2">
              <w:t>Наименование атрибута</w:t>
            </w:r>
          </w:p>
        </w:tc>
        <w:tc>
          <w:tcPr>
            <w:tcW w:w="1429" w:type="pct"/>
            <w:shd w:val="clear" w:color="auto" w:fill="E7E6E6" w:themeFill="background2"/>
            <w:vAlign w:val="center"/>
          </w:tcPr>
          <w:p w14:paraId="1BF926BC" w14:textId="77777777" w:rsidR="0065655B" w:rsidRPr="001E15E2" w:rsidRDefault="0065655B" w:rsidP="00D26868">
            <w:pPr>
              <w:pStyle w:val="aff7"/>
              <w:spacing w:line="240" w:lineRule="auto"/>
              <w:jc w:val="center"/>
            </w:pPr>
            <w:r w:rsidRPr="001E15E2">
              <w:t>Тип</w:t>
            </w:r>
          </w:p>
        </w:tc>
        <w:tc>
          <w:tcPr>
            <w:tcW w:w="1981" w:type="pct"/>
            <w:shd w:val="clear" w:color="auto" w:fill="E7E6E6" w:themeFill="background2"/>
            <w:noWrap/>
            <w:vAlign w:val="center"/>
          </w:tcPr>
          <w:p w14:paraId="404FC3E0" w14:textId="77777777" w:rsidR="0065655B" w:rsidRPr="001E15E2" w:rsidRDefault="0065655B" w:rsidP="00D26868">
            <w:pPr>
              <w:pStyle w:val="aff7"/>
              <w:spacing w:line="240" w:lineRule="auto"/>
              <w:jc w:val="center"/>
            </w:pPr>
            <w:r w:rsidRPr="001E15E2">
              <w:t>Комментарий</w:t>
            </w:r>
          </w:p>
        </w:tc>
      </w:tr>
      <w:tr w:rsidR="00390459" w:rsidRPr="001E15E2" w14:paraId="3B2856B6" w14:textId="77777777" w:rsidTr="00D26868">
        <w:trPr>
          <w:trHeight w:val="189"/>
        </w:trPr>
        <w:tc>
          <w:tcPr>
            <w:tcW w:w="1590" w:type="pct"/>
          </w:tcPr>
          <w:p w14:paraId="3F8D3115" w14:textId="1EA2D047" w:rsidR="00390459" w:rsidRPr="001E15E2" w:rsidRDefault="00390459" w:rsidP="00390459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</w:t>
            </w:r>
            <w:r w:rsidRPr="001E15E2">
              <w:rPr>
                <w:rFonts w:ascii="Times New Roman" w:hAnsi="Times New Roman" w:cs="Times New Roman"/>
              </w:rPr>
              <w:t>отрудника</w:t>
            </w:r>
          </w:p>
        </w:tc>
        <w:tc>
          <w:tcPr>
            <w:tcW w:w="1429" w:type="pct"/>
            <w:shd w:val="clear" w:color="auto" w:fill="auto"/>
          </w:tcPr>
          <w:p w14:paraId="26A0BC49" w14:textId="1F2A54DE" w:rsidR="00390459" w:rsidRPr="001E15E2" w:rsidRDefault="00390459" w:rsidP="00390459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390459">
              <w:rPr>
                <w:rFonts w:ascii="Times New Roman" w:hAnsi="Times New Roman" w:cs="Times New Roman"/>
              </w:rPr>
              <w:t>Пользователь</w:t>
            </w:r>
          </w:p>
        </w:tc>
        <w:tc>
          <w:tcPr>
            <w:tcW w:w="1981" w:type="pct"/>
            <w:shd w:val="clear" w:color="auto" w:fill="auto"/>
            <w:noWrap/>
          </w:tcPr>
          <w:p w14:paraId="7F640532" w14:textId="360692FA" w:rsidR="00390459" w:rsidRPr="001E15E2" w:rsidRDefault="00390459" w:rsidP="00390459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390459">
              <w:rPr>
                <w:rFonts w:ascii="Times New Roman" w:hAnsi="Times New Roman" w:cs="Times New Roman"/>
              </w:rPr>
              <w:t>Выбор из профилей пользователей SharePoint</w:t>
            </w:r>
          </w:p>
        </w:tc>
      </w:tr>
      <w:tr w:rsidR="00084B26" w:rsidRPr="001E15E2" w14:paraId="1BCAAECF" w14:textId="77777777" w:rsidTr="00D26868">
        <w:trPr>
          <w:trHeight w:val="212"/>
        </w:trPr>
        <w:tc>
          <w:tcPr>
            <w:tcW w:w="1590" w:type="pct"/>
          </w:tcPr>
          <w:p w14:paraId="15934E39" w14:textId="6EF511E6" w:rsidR="00084B26" w:rsidRPr="001E15E2" w:rsidRDefault="00084B26" w:rsidP="00084B2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Полное наименование должности</w:t>
            </w:r>
          </w:p>
        </w:tc>
        <w:tc>
          <w:tcPr>
            <w:tcW w:w="1429" w:type="pct"/>
            <w:shd w:val="clear" w:color="auto" w:fill="auto"/>
          </w:tcPr>
          <w:p w14:paraId="4F2CACD5" w14:textId="3E88A093" w:rsidR="00084B26" w:rsidRPr="001E15E2" w:rsidRDefault="00084B26" w:rsidP="00084B2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981" w:type="pct"/>
            <w:shd w:val="clear" w:color="auto" w:fill="auto"/>
            <w:noWrap/>
          </w:tcPr>
          <w:p w14:paraId="7FEF5632" w14:textId="77777777" w:rsidR="00084B26" w:rsidRPr="001E15E2" w:rsidRDefault="00084B26" w:rsidP="00084B2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084B26" w:rsidRPr="001E15E2" w14:paraId="4442440F" w14:textId="77777777" w:rsidTr="00D26868">
        <w:trPr>
          <w:trHeight w:val="189"/>
        </w:trPr>
        <w:tc>
          <w:tcPr>
            <w:tcW w:w="1590" w:type="pct"/>
          </w:tcPr>
          <w:p w14:paraId="49A0EB61" w14:textId="10CD672E" w:rsidR="00084B26" w:rsidRPr="001E15E2" w:rsidRDefault="00084B26" w:rsidP="00084B2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Наименование подразделения</w:t>
            </w:r>
          </w:p>
        </w:tc>
        <w:tc>
          <w:tcPr>
            <w:tcW w:w="1429" w:type="pct"/>
            <w:shd w:val="clear" w:color="auto" w:fill="auto"/>
          </w:tcPr>
          <w:p w14:paraId="3D72BA36" w14:textId="32FC00A4" w:rsidR="00084B26" w:rsidRPr="001E15E2" w:rsidRDefault="00084B26" w:rsidP="00084B2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981" w:type="pct"/>
            <w:shd w:val="clear" w:color="auto" w:fill="auto"/>
            <w:noWrap/>
          </w:tcPr>
          <w:p w14:paraId="755E7884" w14:textId="77777777" w:rsidR="00084B26" w:rsidRPr="001E15E2" w:rsidRDefault="00084B26" w:rsidP="00084B2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0C6AE6" w:rsidRPr="001E15E2" w14:paraId="32996C0F" w14:textId="77777777" w:rsidTr="00D26868">
        <w:trPr>
          <w:trHeight w:val="189"/>
        </w:trPr>
        <w:tc>
          <w:tcPr>
            <w:tcW w:w="1590" w:type="pct"/>
          </w:tcPr>
          <w:p w14:paraId="3D39C0B3" w14:textId="39E56415" w:rsidR="000C6AE6" w:rsidRPr="000C6AE6" w:rsidRDefault="000C6AE6" w:rsidP="000C6AE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Филиал</w:t>
            </w:r>
          </w:p>
        </w:tc>
        <w:tc>
          <w:tcPr>
            <w:tcW w:w="1429" w:type="pct"/>
            <w:shd w:val="clear" w:color="auto" w:fill="auto"/>
          </w:tcPr>
          <w:p w14:paraId="6BA27747" w14:textId="3CB8C71D" w:rsidR="000C6AE6" w:rsidRPr="001E15E2" w:rsidRDefault="000C6AE6" w:rsidP="000C6AE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981" w:type="pct"/>
            <w:shd w:val="clear" w:color="auto" w:fill="auto"/>
            <w:noWrap/>
          </w:tcPr>
          <w:p w14:paraId="52C6E058" w14:textId="77777777" w:rsidR="000C6AE6" w:rsidRPr="001E15E2" w:rsidRDefault="000C6AE6" w:rsidP="000C6AE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0C6AE6" w:rsidRPr="001E15E2" w14:paraId="795F36C3" w14:textId="77777777" w:rsidTr="00D26868">
        <w:trPr>
          <w:trHeight w:val="189"/>
        </w:trPr>
        <w:tc>
          <w:tcPr>
            <w:tcW w:w="1590" w:type="pct"/>
          </w:tcPr>
          <w:p w14:paraId="42D337FE" w14:textId="17BB67F3" w:rsidR="000C6AE6" w:rsidRPr="001E15E2" w:rsidRDefault="000C6AE6" w:rsidP="000C6AE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Роль в штабе</w:t>
            </w:r>
          </w:p>
        </w:tc>
        <w:tc>
          <w:tcPr>
            <w:tcW w:w="1429" w:type="pct"/>
            <w:shd w:val="clear" w:color="auto" w:fill="auto"/>
          </w:tcPr>
          <w:p w14:paraId="3C17DC1F" w14:textId="1B8F9086" w:rsidR="000C6AE6" w:rsidRPr="001E15E2" w:rsidRDefault="000C6AE6" w:rsidP="000C6AE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981" w:type="pct"/>
            <w:shd w:val="clear" w:color="auto" w:fill="auto"/>
            <w:noWrap/>
          </w:tcPr>
          <w:p w14:paraId="7A646AB9" w14:textId="77777777" w:rsidR="000C6AE6" w:rsidRPr="001E15E2" w:rsidRDefault="000C6AE6" w:rsidP="000C6AE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0C6AE6" w:rsidRPr="001E15E2" w14:paraId="58399FA3" w14:textId="77777777" w:rsidTr="00D26868">
        <w:trPr>
          <w:trHeight w:val="189"/>
        </w:trPr>
        <w:tc>
          <w:tcPr>
            <w:tcW w:w="1590" w:type="pct"/>
          </w:tcPr>
          <w:p w14:paraId="54C4C4E9" w14:textId="6426AE8A" w:rsidR="000C6AE6" w:rsidRPr="001E15E2" w:rsidRDefault="000C6AE6" w:rsidP="000C6AE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Штабная информация (телефон)</w:t>
            </w:r>
          </w:p>
        </w:tc>
        <w:tc>
          <w:tcPr>
            <w:tcW w:w="1429" w:type="pct"/>
            <w:shd w:val="clear" w:color="auto" w:fill="auto"/>
          </w:tcPr>
          <w:p w14:paraId="1BC2F20B" w14:textId="74B47A50" w:rsidR="000C6AE6" w:rsidRPr="001E15E2" w:rsidRDefault="000C6AE6" w:rsidP="000C6AE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E15E2">
              <w:rPr>
                <w:rFonts w:ascii="Times New Roman" w:hAnsi="Times New Roman" w:cs="Times New Roman"/>
              </w:rPr>
              <w:t>Однострочный текст</w:t>
            </w:r>
          </w:p>
        </w:tc>
        <w:tc>
          <w:tcPr>
            <w:tcW w:w="1981" w:type="pct"/>
            <w:shd w:val="clear" w:color="auto" w:fill="auto"/>
            <w:noWrap/>
          </w:tcPr>
          <w:p w14:paraId="20CC49D8" w14:textId="77777777" w:rsidR="000C6AE6" w:rsidRPr="001E15E2" w:rsidRDefault="000C6AE6" w:rsidP="000C6AE6">
            <w:pPr>
              <w:pStyle w:val="00"/>
              <w:spacing w:before="0" w:after="0"/>
              <w:jc w:val="left"/>
              <w:rPr>
                <w:rFonts w:ascii="Times New Roman" w:hAnsi="Times New Roman" w:cs="Times New Roman"/>
              </w:rPr>
            </w:pPr>
          </w:p>
        </w:tc>
      </w:tr>
    </w:tbl>
    <w:p w14:paraId="5526DE8B" w14:textId="77777777" w:rsidR="00F1390A" w:rsidRDefault="00F1390A" w:rsidP="001547E9">
      <w:pPr>
        <w:spacing w:after="0" w:line="240" w:lineRule="auto"/>
        <w:ind w:firstLine="567"/>
      </w:pPr>
    </w:p>
    <w:p w14:paraId="240455A9" w14:textId="77777777" w:rsidR="00F1390A" w:rsidRDefault="00F1390A" w:rsidP="001547E9">
      <w:pPr>
        <w:spacing w:after="0" w:line="240" w:lineRule="auto"/>
        <w:ind w:firstLine="567"/>
      </w:pPr>
    </w:p>
    <w:p w14:paraId="7723C5D8" w14:textId="16B12491" w:rsidR="0023203F" w:rsidRPr="007222F4" w:rsidRDefault="00F01CEF" w:rsidP="005C0D58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7222F4">
        <w:rPr>
          <w:sz w:val="24"/>
          <w:szCs w:val="24"/>
        </w:rPr>
        <w:t>Страница «Телефонный справочник»</w:t>
      </w:r>
    </w:p>
    <w:p w14:paraId="52C5400C" w14:textId="77777777" w:rsidR="003039E9" w:rsidRPr="007222F4" w:rsidRDefault="003039E9" w:rsidP="008B528E">
      <w:pPr>
        <w:spacing w:after="0" w:line="240" w:lineRule="auto"/>
        <w:ind w:firstLine="567"/>
      </w:pPr>
      <w:r w:rsidRPr="007222F4">
        <w:t>Страница «Телефонный справочник» содержит:</w:t>
      </w:r>
    </w:p>
    <w:p w14:paraId="7436DF3A" w14:textId="77777777" w:rsidR="003039E9" w:rsidRPr="007222F4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7222F4">
        <w:t>область организационной структуры;</w:t>
      </w:r>
    </w:p>
    <w:p w14:paraId="781EB039" w14:textId="77777777" w:rsidR="003039E9" w:rsidRPr="007222F4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7222F4">
        <w:t>универсальную строку поиска;</w:t>
      </w:r>
    </w:p>
    <w:p w14:paraId="4C5B7A29" w14:textId="77777777" w:rsidR="003039E9" w:rsidRPr="007222F4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7222F4">
        <w:t>фильтр по алфавиту;</w:t>
      </w:r>
    </w:p>
    <w:p w14:paraId="6C6A4FAF" w14:textId="77777777" w:rsidR="003039E9" w:rsidRPr="007222F4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7222F4">
        <w:t>область отображения результатов поиска;</w:t>
      </w:r>
    </w:p>
    <w:p w14:paraId="457FCFC7" w14:textId="77777777" w:rsidR="003039E9" w:rsidRPr="00082A87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082A87">
        <w:t>область «Справочная информация»;</w:t>
      </w:r>
    </w:p>
    <w:p w14:paraId="5352F203" w14:textId="77777777" w:rsidR="003039E9" w:rsidRPr="00082A87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082A87">
        <w:t xml:space="preserve">уточняющие параметры. </w:t>
      </w:r>
    </w:p>
    <w:p w14:paraId="301B4C6F" w14:textId="77777777" w:rsidR="003039E9" w:rsidRPr="00082A87" w:rsidRDefault="003039E9" w:rsidP="008B528E">
      <w:pPr>
        <w:spacing w:after="0" w:line="240" w:lineRule="auto"/>
        <w:ind w:firstLine="567"/>
      </w:pPr>
      <w:r w:rsidRPr="00082A87">
        <w:t>Поиск информации о сотрудниках осуществляется в списке «Сотрудники»</w:t>
      </w:r>
      <w:r>
        <w:t>, отображаются только элементы, имеющие значение «Да» в атрибуте «</w:t>
      </w:r>
      <w:r w:rsidRPr="00082A87">
        <w:t>Актуальность</w:t>
      </w:r>
      <w:r>
        <w:t>»</w:t>
      </w:r>
      <w:r w:rsidRPr="00082A87">
        <w:t>.</w:t>
      </w:r>
    </w:p>
    <w:p w14:paraId="22501505" w14:textId="359CF872" w:rsidR="003039E9" w:rsidRPr="00082A87" w:rsidRDefault="003039E9" w:rsidP="008B528E">
      <w:pPr>
        <w:spacing w:after="0" w:line="240" w:lineRule="auto"/>
        <w:ind w:firstLine="567"/>
      </w:pPr>
      <w:r w:rsidRPr="00082A87">
        <w:t>Область «Организационная структура» отображает в древовидном представлении организационную структуру, источником данных является информация, хранимая в управляемых метаданных «Организационная структура». При выборе элемента организационной структуры в области отображения результатов поиска отображается информация о сотрудниках, относящихся</w:t>
      </w:r>
      <w:r>
        <w:t xml:space="preserve"> к данной структурной единице, при этом ранее выбранные уточнения сбрасываются.</w:t>
      </w:r>
    </w:p>
    <w:p w14:paraId="75431A5C" w14:textId="61F3F831" w:rsidR="003039E9" w:rsidRPr="00082A87" w:rsidRDefault="003039E9" w:rsidP="008B528E">
      <w:pPr>
        <w:spacing w:after="0" w:line="240" w:lineRule="auto"/>
        <w:ind w:firstLine="567"/>
      </w:pPr>
      <w:r>
        <w:t>При выборе значения в области «Ф</w:t>
      </w:r>
      <w:r w:rsidRPr="00082A87">
        <w:t>ильтр по алфавиту» в области отображения результатов поиска отображается информация о сотрудниках, чь</w:t>
      </w:r>
      <w:r>
        <w:t>и</w:t>
      </w:r>
      <w:r w:rsidRPr="00082A87">
        <w:t xml:space="preserve"> фамилии начинаются с выбранной буквы алфавита.</w:t>
      </w:r>
    </w:p>
    <w:p w14:paraId="2A572872" w14:textId="67855447" w:rsidR="003039E9" w:rsidRDefault="003039E9" w:rsidP="008B528E">
      <w:pPr>
        <w:spacing w:after="0" w:line="240" w:lineRule="auto"/>
        <w:ind w:firstLine="567"/>
      </w:pPr>
      <w:r w:rsidRPr="00082A87">
        <w:t>При вводе поискового запроса в универсальную строку поиска в области отображения результатов поиска отображается информация о сотрудниках, удовлетворяющих запросу.</w:t>
      </w:r>
    </w:p>
    <w:p w14:paraId="6CB75BFA" w14:textId="77777777" w:rsidR="003039E9" w:rsidRPr="00082A87" w:rsidRDefault="003039E9" w:rsidP="008B528E">
      <w:pPr>
        <w:spacing w:after="0" w:line="240" w:lineRule="auto"/>
        <w:ind w:firstLine="567"/>
      </w:pPr>
      <w:r>
        <w:t>Результаты поиска сотрудников можно уточнить по «Должности» (поле «Наименование штатной должности»).</w:t>
      </w:r>
    </w:p>
    <w:p w14:paraId="5150795C" w14:textId="77777777" w:rsidR="003039E9" w:rsidRPr="00082A87" w:rsidRDefault="003039E9" w:rsidP="008B528E">
      <w:pPr>
        <w:spacing w:after="0" w:line="240" w:lineRule="auto"/>
        <w:ind w:firstLine="567"/>
      </w:pPr>
      <w:r w:rsidRPr="00082A87">
        <w:t xml:space="preserve">Сортировка данных в области отображения результатов поиска осуществляется по </w:t>
      </w:r>
      <w:r>
        <w:t>полю «Р</w:t>
      </w:r>
      <w:r w:rsidRPr="00082A87">
        <w:t>анг должности</w:t>
      </w:r>
      <w:r>
        <w:t>» (от большего к меньшему)</w:t>
      </w:r>
      <w:r w:rsidRPr="00082A87">
        <w:t xml:space="preserve">, по </w:t>
      </w:r>
      <w:r>
        <w:t>полю «Ф</w:t>
      </w:r>
      <w:r w:rsidRPr="00082A87">
        <w:t>амили</w:t>
      </w:r>
      <w:r>
        <w:t>я»</w:t>
      </w:r>
      <w:r w:rsidRPr="00082A87">
        <w:t>.</w:t>
      </w:r>
    </w:p>
    <w:p w14:paraId="174C9BDC" w14:textId="77777777" w:rsidR="003039E9" w:rsidRPr="00082A87" w:rsidRDefault="003039E9" w:rsidP="008B528E">
      <w:pPr>
        <w:spacing w:after="0" w:line="240" w:lineRule="auto"/>
        <w:ind w:firstLine="567"/>
      </w:pPr>
      <w:r w:rsidRPr="00082A87">
        <w:t>В области отображения результатов по каждому сотруднику выводится информация:</w:t>
      </w:r>
    </w:p>
    <w:p w14:paraId="71040DCD" w14:textId="71BE7AC2" w:rsidR="003039E9" w:rsidRPr="00082A87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082A87">
        <w:t>ФИО (ссылка на карточку сотрудника)</w:t>
      </w:r>
      <w:r w:rsidR="008B528E">
        <w:t>;</w:t>
      </w:r>
    </w:p>
    <w:p w14:paraId="43926B3B" w14:textId="77777777" w:rsidR="003039E9" w:rsidRPr="00082A87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Полное наименование должности</w:t>
      </w:r>
      <w:r w:rsidRPr="00082A87">
        <w:t>;</w:t>
      </w:r>
    </w:p>
    <w:p w14:paraId="632896B7" w14:textId="77777777" w:rsidR="003039E9" w:rsidRPr="00082A87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082A87">
        <w:t>Адрес электронной почты;</w:t>
      </w:r>
    </w:p>
    <w:p w14:paraId="272AD3FB" w14:textId="77777777" w:rsidR="003039E9" w:rsidRPr="00082A87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082A87">
        <w:t>Городской номер телефона;</w:t>
      </w:r>
    </w:p>
    <w:p w14:paraId="3113146F" w14:textId="77777777" w:rsidR="003039E9" w:rsidRPr="00082A87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E8473A">
        <w:lastRenderedPageBreak/>
        <w:t>Внутренний номер телефона</w:t>
      </w:r>
      <w:r w:rsidRPr="00082A87">
        <w:t>;</w:t>
      </w:r>
    </w:p>
    <w:p w14:paraId="4403AE68" w14:textId="212F4B22" w:rsidR="003039E9" w:rsidRPr="008B528E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082A87">
        <w:t>Адрес размещения</w:t>
      </w:r>
      <w:r w:rsidR="00B62BF1" w:rsidRPr="008B528E">
        <w:t>;</w:t>
      </w:r>
    </w:p>
    <w:p w14:paraId="5C469B94" w14:textId="2E620FA0" w:rsidR="003039E9" w:rsidRPr="008B528E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082A87">
        <w:t>Номер кабинета</w:t>
      </w:r>
      <w:r w:rsidR="00B62BF1" w:rsidRPr="008B528E">
        <w:t>;</w:t>
      </w:r>
    </w:p>
    <w:p w14:paraId="1BCB67C4" w14:textId="065D1EB9" w:rsidR="003039E9" w:rsidRPr="008B528E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082A87">
        <w:t>«Путь до подразделения»</w:t>
      </w:r>
      <w:r w:rsidR="00B62BF1" w:rsidRPr="008B528E">
        <w:t>;</w:t>
      </w:r>
    </w:p>
    <w:p w14:paraId="65588C5D" w14:textId="77777777" w:rsidR="003039E9" w:rsidRPr="00543B96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43B96">
        <w:t>Данные о замещении:</w:t>
      </w:r>
    </w:p>
    <w:p w14:paraId="110DB48A" w14:textId="33785877" w:rsidR="003039E9" w:rsidRDefault="003039E9" w:rsidP="003B0B49">
      <w:pPr>
        <w:pStyle w:val="ac"/>
        <w:numPr>
          <w:ilvl w:val="1"/>
          <w:numId w:val="1"/>
        </w:numPr>
        <w:spacing w:after="0" w:line="240" w:lineRule="auto"/>
        <w:ind w:left="1134" w:hanging="283"/>
      </w:pPr>
      <w:r w:rsidRPr="00082A87">
        <w:t>Дата начала отсутствия</w:t>
      </w:r>
      <w:r w:rsidR="008B528E">
        <w:t>;</w:t>
      </w:r>
    </w:p>
    <w:p w14:paraId="55D3C30F" w14:textId="2AE6ADF7" w:rsidR="003039E9" w:rsidRDefault="003039E9" w:rsidP="003B0B49">
      <w:pPr>
        <w:pStyle w:val="ac"/>
        <w:numPr>
          <w:ilvl w:val="1"/>
          <w:numId w:val="1"/>
        </w:numPr>
        <w:spacing w:after="0" w:line="240" w:lineRule="auto"/>
        <w:ind w:left="1134" w:hanging="283"/>
      </w:pPr>
      <w:r w:rsidRPr="00082A87">
        <w:t>Дата окончания отсутствия</w:t>
      </w:r>
      <w:r w:rsidR="008B528E">
        <w:t>;</w:t>
      </w:r>
    </w:p>
    <w:p w14:paraId="37EF07BE" w14:textId="700211F2" w:rsidR="003039E9" w:rsidRDefault="008B528E" w:rsidP="003B0B49">
      <w:pPr>
        <w:pStyle w:val="ac"/>
        <w:numPr>
          <w:ilvl w:val="1"/>
          <w:numId w:val="1"/>
        </w:numPr>
        <w:spacing w:after="0" w:line="240" w:lineRule="auto"/>
        <w:ind w:left="1134" w:hanging="283"/>
      </w:pPr>
      <w:r>
        <w:t>ФИО замещающего;</w:t>
      </w:r>
    </w:p>
    <w:p w14:paraId="6808D013" w14:textId="70EB3849" w:rsidR="003039E9" w:rsidRDefault="003039E9" w:rsidP="003B0B49">
      <w:pPr>
        <w:pStyle w:val="ac"/>
        <w:numPr>
          <w:ilvl w:val="1"/>
          <w:numId w:val="1"/>
        </w:numPr>
        <w:spacing w:after="0" w:line="240" w:lineRule="auto"/>
        <w:ind w:left="1134" w:hanging="283"/>
      </w:pPr>
      <w:r>
        <w:t>Д</w:t>
      </w:r>
      <w:r w:rsidR="008B528E">
        <w:t>олжность замещающего.</w:t>
      </w:r>
    </w:p>
    <w:p w14:paraId="03586FB9" w14:textId="77777777" w:rsidR="00DD29EC" w:rsidRDefault="003039E9" w:rsidP="008B528E">
      <w:pPr>
        <w:spacing w:after="0" w:line="240" w:lineRule="auto"/>
        <w:ind w:firstLine="567"/>
      </w:pPr>
      <w:r>
        <w:t>Данные об отсутствии и замещении отображаются, если в настоящий момент сотрудник отсутствует – в списке «Календарь отсутствий и замещений» есть элемент в котором:</w:t>
      </w:r>
    </w:p>
    <w:p w14:paraId="26DDCC83" w14:textId="7B3F824C" w:rsidR="003039E9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Значение атрибута «</w:t>
      </w:r>
      <w:r w:rsidRPr="00082A87">
        <w:t>Табельный номер сотрудника</w:t>
      </w:r>
      <w:r>
        <w:t>» с</w:t>
      </w:r>
      <w:r w:rsidR="00B62BF1">
        <w:t>о</w:t>
      </w:r>
      <w:r>
        <w:t>от</w:t>
      </w:r>
      <w:r w:rsidR="00B62BF1">
        <w:t>вет</w:t>
      </w:r>
      <w:r>
        <w:t xml:space="preserve">ствует значению одноименного атрибута сотрудника. </w:t>
      </w:r>
    </w:p>
    <w:p w14:paraId="25FB939C" w14:textId="2773911E" w:rsidR="003039E9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Текущая дата входит в диапазон дат</w:t>
      </w:r>
      <w:r w:rsidR="00DD29EC">
        <w:t>,</w:t>
      </w:r>
      <w:r>
        <w:t xml:space="preserve"> указанных в атрибутах «Дата начала отсутствия»</w:t>
      </w:r>
      <w:r w:rsidR="008B528E">
        <w:t>,</w:t>
      </w:r>
      <w:r>
        <w:t xml:space="preserve"> «Дата окончания отсутствия».</w:t>
      </w:r>
    </w:p>
    <w:p w14:paraId="3F5A8F3B" w14:textId="77777777" w:rsidR="003039E9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Значение атрибута «</w:t>
      </w:r>
      <w:r w:rsidRPr="00082A87">
        <w:t>Без замещения</w:t>
      </w:r>
      <w:r>
        <w:t>» указано «Нет», либо заполнен атрибут «</w:t>
      </w:r>
      <w:r w:rsidRPr="00082A87">
        <w:t>Замещающий сотрудник</w:t>
      </w:r>
      <w:r>
        <w:t>».</w:t>
      </w:r>
    </w:p>
    <w:p w14:paraId="7C696158" w14:textId="030E3655" w:rsidR="003039E9" w:rsidRDefault="003039E9" w:rsidP="008B528E">
      <w:pPr>
        <w:spacing w:after="0" w:line="240" w:lineRule="auto"/>
        <w:ind w:firstLine="567"/>
      </w:pPr>
      <w:r w:rsidRPr="00082A87">
        <w:t>При клике мышью на ФИО сотрудника, о</w:t>
      </w:r>
      <w:r w:rsidR="00B62BF1">
        <w:t>ткрывается карточка сотрудника.</w:t>
      </w:r>
    </w:p>
    <w:p w14:paraId="10358FD2" w14:textId="71C85557" w:rsidR="003039E9" w:rsidRPr="00082A87" w:rsidRDefault="003039E9" w:rsidP="008B528E">
      <w:pPr>
        <w:spacing w:after="0" w:line="240" w:lineRule="auto"/>
        <w:ind w:firstLine="567"/>
      </w:pPr>
      <w:r w:rsidRPr="00082A87">
        <w:t>Карточка сотрудника содержит следующую информацию о сотруднике:</w:t>
      </w:r>
    </w:p>
    <w:p w14:paraId="71DB2668" w14:textId="77777777" w:rsidR="003039E9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082A87">
        <w:t>ФИО;</w:t>
      </w:r>
    </w:p>
    <w:p w14:paraId="7F5D49AE" w14:textId="77777777" w:rsidR="003039E9" w:rsidRPr="00082A87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Табельный номер;</w:t>
      </w:r>
    </w:p>
    <w:p w14:paraId="38E0999D" w14:textId="77777777" w:rsidR="003039E9" w:rsidRPr="00082A87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082A87">
        <w:t>Фото;</w:t>
      </w:r>
    </w:p>
    <w:p w14:paraId="1B71EA30" w14:textId="77777777" w:rsidR="003039E9" w:rsidRPr="00082A87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082A87">
        <w:t>Подразделение;</w:t>
      </w:r>
    </w:p>
    <w:p w14:paraId="7C31F838" w14:textId="77777777" w:rsidR="003039E9" w:rsidRPr="00082A87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Полное наименование должности</w:t>
      </w:r>
      <w:r w:rsidRPr="00082A87">
        <w:t>;</w:t>
      </w:r>
    </w:p>
    <w:p w14:paraId="240C72CF" w14:textId="77777777" w:rsidR="003039E9" w:rsidRPr="00082A87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082A87">
        <w:t>Адрес электронной почты;</w:t>
      </w:r>
    </w:p>
    <w:p w14:paraId="0C9D296C" w14:textId="77777777" w:rsidR="003039E9" w:rsidRPr="00082A87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082A87">
        <w:t>Городской номер телефона;</w:t>
      </w:r>
    </w:p>
    <w:p w14:paraId="044ACCE2" w14:textId="77777777" w:rsidR="003039E9" w:rsidRPr="00082A87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E8473A">
        <w:t>Внутренний номер телефона</w:t>
      </w:r>
      <w:r w:rsidRPr="00082A87">
        <w:t>;</w:t>
      </w:r>
    </w:p>
    <w:p w14:paraId="44A2B9DE" w14:textId="77777777" w:rsidR="003039E9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1B5120">
        <w:t>Номер сотового телефона</w:t>
      </w:r>
      <w:r w:rsidRPr="00082A87">
        <w:t>;</w:t>
      </w:r>
    </w:p>
    <w:p w14:paraId="31C1433B" w14:textId="77777777" w:rsidR="003039E9" w:rsidRPr="008B528E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082A87">
        <w:t>Адрес размещения;</w:t>
      </w:r>
    </w:p>
    <w:p w14:paraId="5E3CF025" w14:textId="77777777" w:rsidR="003039E9" w:rsidRPr="008B528E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082A87">
        <w:t>Номер кабинета;</w:t>
      </w:r>
    </w:p>
    <w:p w14:paraId="62D5A0BE" w14:textId="77777777" w:rsidR="003039E9" w:rsidRPr="008B528E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Данные о замещениях:</w:t>
      </w:r>
    </w:p>
    <w:p w14:paraId="3884890B" w14:textId="07B05FD0" w:rsidR="003039E9" w:rsidRDefault="003039E9" w:rsidP="003B0B49">
      <w:pPr>
        <w:pStyle w:val="ac"/>
        <w:numPr>
          <w:ilvl w:val="1"/>
          <w:numId w:val="1"/>
        </w:numPr>
        <w:spacing w:after="0" w:line="240" w:lineRule="auto"/>
        <w:ind w:left="1134" w:hanging="283"/>
      </w:pPr>
      <w:r w:rsidRPr="00082A87">
        <w:t>Дата начала отсутствия</w:t>
      </w:r>
      <w:r w:rsidR="008B528E">
        <w:t>;</w:t>
      </w:r>
    </w:p>
    <w:p w14:paraId="4F8A33AD" w14:textId="14587047" w:rsidR="003039E9" w:rsidRDefault="003039E9" w:rsidP="003B0B49">
      <w:pPr>
        <w:pStyle w:val="ac"/>
        <w:numPr>
          <w:ilvl w:val="1"/>
          <w:numId w:val="1"/>
        </w:numPr>
        <w:spacing w:after="0" w:line="240" w:lineRule="auto"/>
        <w:ind w:left="1134" w:hanging="283"/>
      </w:pPr>
      <w:r w:rsidRPr="00082A87">
        <w:t>Дата окончания отсутствия</w:t>
      </w:r>
      <w:r w:rsidR="008B528E">
        <w:t>;</w:t>
      </w:r>
    </w:p>
    <w:p w14:paraId="03ED5509" w14:textId="3F537FF4" w:rsidR="003039E9" w:rsidRDefault="008B528E" w:rsidP="003B0B49">
      <w:pPr>
        <w:pStyle w:val="ac"/>
        <w:numPr>
          <w:ilvl w:val="1"/>
          <w:numId w:val="1"/>
        </w:numPr>
        <w:spacing w:after="0" w:line="240" w:lineRule="auto"/>
        <w:ind w:left="1134" w:hanging="283"/>
      </w:pPr>
      <w:r>
        <w:t>ФИО замещающего;</w:t>
      </w:r>
    </w:p>
    <w:p w14:paraId="42E3DDF0" w14:textId="01607C53" w:rsidR="003039E9" w:rsidRPr="00082A87" w:rsidRDefault="003039E9" w:rsidP="003B0B49">
      <w:pPr>
        <w:pStyle w:val="ac"/>
        <w:numPr>
          <w:ilvl w:val="1"/>
          <w:numId w:val="1"/>
        </w:numPr>
        <w:spacing w:after="0" w:line="240" w:lineRule="auto"/>
        <w:ind w:left="1134" w:hanging="283"/>
      </w:pPr>
      <w:r>
        <w:t>Д</w:t>
      </w:r>
      <w:r w:rsidRPr="00082A87">
        <w:t>олжность замещающего</w:t>
      </w:r>
      <w:r w:rsidR="008B528E">
        <w:t>.</w:t>
      </w:r>
    </w:p>
    <w:p w14:paraId="3AC60559" w14:textId="77777777" w:rsidR="003039E9" w:rsidRPr="00082A87" w:rsidRDefault="003039E9" w:rsidP="00DE693B">
      <w:pPr>
        <w:spacing w:after="0" w:line="240" w:lineRule="auto"/>
        <w:ind w:firstLine="567"/>
      </w:pPr>
      <w:r w:rsidRPr="00082A87">
        <w:t>У пользователя есть возможность скачать карточку сотрудника в формате vcf.</w:t>
      </w:r>
    </w:p>
    <w:p w14:paraId="64E1CE41" w14:textId="25342978" w:rsidR="00F01CEF" w:rsidRDefault="003039E9" w:rsidP="003039E9">
      <w:pPr>
        <w:spacing w:after="0" w:line="240" w:lineRule="auto"/>
        <w:ind w:firstLine="567"/>
      </w:pPr>
      <w:r w:rsidRPr="00082A87">
        <w:t>Область «Справочная информация» представляет собой веб-часть, отображающую содержимо</w:t>
      </w:r>
      <w:r w:rsidR="007E0A62">
        <w:t>е</w:t>
      </w:r>
      <w:r w:rsidRPr="00082A87">
        <w:t xml:space="preserve"> библиотеки «Справочная информация»</w:t>
      </w:r>
      <w:r w:rsidR="005C4779" w:rsidRPr="005C4779">
        <w:t xml:space="preserve"> (</w:t>
      </w:r>
      <w:r w:rsidR="005C4779">
        <w:t xml:space="preserve">см. п. </w:t>
      </w:r>
      <w:r w:rsidR="005C4779">
        <w:fldChar w:fldCharType="begin"/>
      </w:r>
      <w:r w:rsidR="005C4779">
        <w:instrText xml:space="preserve"> REF _Ref465335921 \r \h </w:instrText>
      </w:r>
      <w:r w:rsidR="005C4779">
        <w:fldChar w:fldCharType="separate"/>
      </w:r>
      <w:r w:rsidR="00E22EDC">
        <w:t>5.1.8.6</w:t>
      </w:r>
      <w:r w:rsidR="005C4779">
        <w:fldChar w:fldCharType="end"/>
      </w:r>
      <w:r w:rsidR="005C4779">
        <w:t>)</w:t>
      </w:r>
      <w:r w:rsidRPr="00082A87">
        <w:t>.</w:t>
      </w:r>
    </w:p>
    <w:p w14:paraId="08B7C966" w14:textId="235B00E9" w:rsidR="003039E9" w:rsidRPr="006E1917" w:rsidRDefault="003039E9" w:rsidP="00DE693B">
      <w:pPr>
        <w:spacing w:after="0" w:line="240" w:lineRule="auto"/>
        <w:ind w:firstLine="567"/>
      </w:pPr>
      <w:r>
        <w:t xml:space="preserve">На странице «Телефонный справочник» находится </w:t>
      </w:r>
      <w:r w:rsidR="00DD29EC">
        <w:t>кнопка</w:t>
      </w:r>
      <w:r>
        <w:t xml:space="preserve"> «Экспорт результатов поиска в </w:t>
      </w:r>
      <w:r w:rsidRPr="00DE693B">
        <w:t>Excel</w:t>
      </w:r>
      <w:r>
        <w:t xml:space="preserve">», при нажатии на которую производится формирование файла в формате </w:t>
      </w:r>
      <w:r w:rsidRPr="00DE693B">
        <w:t>MS</w:t>
      </w:r>
      <w:r>
        <w:t xml:space="preserve"> </w:t>
      </w:r>
      <w:r w:rsidRPr="00DE693B">
        <w:t>Excel</w:t>
      </w:r>
      <w:r w:rsidRPr="00147808">
        <w:t>.</w:t>
      </w:r>
      <w:r w:rsidR="006C765A">
        <w:t xml:space="preserve"> Количество выгружаемых записей не может превышать </w:t>
      </w:r>
      <w:r w:rsidR="006E1917" w:rsidRPr="008323A5">
        <w:t xml:space="preserve">2000 </w:t>
      </w:r>
      <w:r w:rsidR="006E1917">
        <w:t>позиций.</w:t>
      </w:r>
    </w:p>
    <w:p w14:paraId="0DB5F612" w14:textId="6A6A5223" w:rsidR="003039E9" w:rsidRDefault="003039E9" w:rsidP="00DE693B">
      <w:pPr>
        <w:spacing w:after="0" w:line="240" w:lineRule="auto"/>
        <w:ind w:firstLine="567"/>
      </w:pPr>
      <w:r>
        <w:t>Файл содержит следующ</w:t>
      </w:r>
      <w:r w:rsidR="00DD29EC">
        <w:t>ую информацию о пользователе</w:t>
      </w:r>
      <w:r>
        <w:t>:</w:t>
      </w:r>
    </w:p>
    <w:p w14:paraId="18ADC3DE" w14:textId="3F8C5788" w:rsidR="003039E9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Табельный номер</w:t>
      </w:r>
      <w:r w:rsidR="00DE693B">
        <w:t>;</w:t>
      </w:r>
    </w:p>
    <w:p w14:paraId="5D3FDF62" w14:textId="505B94CA" w:rsidR="003039E9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ФИО</w:t>
      </w:r>
      <w:r w:rsidR="00DE693B">
        <w:t>;</w:t>
      </w:r>
    </w:p>
    <w:p w14:paraId="7669943B" w14:textId="01BE2549" w:rsidR="003039E9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Дата рождения</w:t>
      </w:r>
      <w:r w:rsidR="00DE693B">
        <w:t>;</w:t>
      </w:r>
    </w:p>
    <w:p w14:paraId="4B688F46" w14:textId="513259D1" w:rsidR="003039E9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Должность</w:t>
      </w:r>
      <w:r w:rsidR="00DE693B">
        <w:t>;</w:t>
      </w:r>
    </w:p>
    <w:p w14:paraId="054D4361" w14:textId="5D2221DF" w:rsidR="003039E9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Подразделение</w:t>
      </w:r>
      <w:r w:rsidR="00DE693B">
        <w:t>;</w:t>
      </w:r>
    </w:p>
    <w:p w14:paraId="001E96A4" w14:textId="4D4536F3" w:rsidR="003039E9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Адрес электронной почты</w:t>
      </w:r>
      <w:r w:rsidR="00DE693B">
        <w:t>;</w:t>
      </w:r>
    </w:p>
    <w:p w14:paraId="3085C01C" w14:textId="5A2D7711" w:rsidR="003039E9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Адрес размещения</w:t>
      </w:r>
      <w:r w:rsidR="00DE693B">
        <w:t>;</w:t>
      </w:r>
    </w:p>
    <w:p w14:paraId="1627C44C" w14:textId="6405BDB4" w:rsidR="003039E9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Номер кабинета</w:t>
      </w:r>
      <w:r w:rsidR="00DE693B">
        <w:t>;</w:t>
      </w:r>
    </w:p>
    <w:p w14:paraId="0EA25C79" w14:textId="2E3F4330" w:rsidR="003039E9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lastRenderedPageBreak/>
        <w:t>Городской номер телефона</w:t>
      </w:r>
      <w:r w:rsidR="00DE693B">
        <w:t>;</w:t>
      </w:r>
    </w:p>
    <w:p w14:paraId="05C23EAA" w14:textId="6966AF05" w:rsidR="003039E9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Внутренний номер телефона</w:t>
      </w:r>
      <w:r w:rsidR="00DE693B">
        <w:t>;</w:t>
      </w:r>
    </w:p>
    <w:p w14:paraId="07EAB5C9" w14:textId="58163963" w:rsidR="003039E9" w:rsidRDefault="003039E9" w:rsidP="003B0B49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Номер сотового телефона</w:t>
      </w:r>
      <w:r w:rsidR="00DD29EC">
        <w:t>.</w:t>
      </w:r>
    </w:p>
    <w:p w14:paraId="222D252B" w14:textId="77777777" w:rsidR="00E11673" w:rsidRPr="00DE693B" w:rsidRDefault="00E11673" w:rsidP="005C0D58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bookmarkStart w:id="142" w:name="_Ref465335921"/>
      <w:r w:rsidRPr="00DE693B">
        <w:rPr>
          <w:sz w:val="24"/>
          <w:szCs w:val="24"/>
        </w:rPr>
        <w:t>Библиотека «Справочная информация»</w:t>
      </w:r>
      <w:bookmarkEnd w:id="142"/>
    </w:p>
    <w:p w14:paraId="62B2322B" w14:textId="1659147D" w:rsidR="00457452" w:rsidRDefault="00E11673" w:rsidP="00DE693B">
      <w:pPr>
        <w:spacing w:after="0" w:line="240" w:lineRule="auto"/>
        <w:ind w:firstLine="567"/>
      </w:pPr>
      <w:r>
        <w:t>Библиотека</w:t>
      </w:r>
      <w:r w:rsidRPr="00761EE5">
        <w:t xml:space="preserve"> </w:t>
      </w:r>
      <w:r w:rsidR="008C2236">
        <w:t>используется</w:t>
      </w:r>
      <w:r w:rsidRPr="00761EE5">
        <w:t xml:space="preserve"> для хранения и обеспечения доступа сотрудников к справочной информации об организациях</w:t>
      </w:r>
      <w:r>
        <w:t>,</w:t>
      </w:r>
      <w:r w:rsidRPr="00761EE5">
        <w:t xml:space="preserve"> взаимодействующих с </w:t>
      </w:r>
      <w:r w:rsidR="00CF3813">
        <w:t>АО</w:t>
      </w:r>
      <w:r w:rsidRPr="00761EE5">
        <w:t xml:space="preserve"> «Тюменьэнерго».</w:t>
      </w:r>
      <w:r w:rsidR="00457452">
        <w:t xml:space="preserve"> </w:t>
      </w:r>
      <w:r w:rsidR="00457452" w:rsidRPr="00082A87">
        <w:t xml:space="preserve">Раздел представляет собой библиотеку документов </w:t>
      </w:r>
      <w:r w:rsidR="00F23300" w:rsidRPr="00DE693B">
        <w:t>MS</w:t>
      </w:r>
      <w:r w:rsidR="00F23300" w:rsidRPr="008C2236">
        <w:t xml:space="preserve"> </w:t>
      </w:r>
      <w:r w:rsidR="00457452" w:rsidRPr="00082A87">
        <w:t>SharePoint.</w:t>
      </w:r>
    </w:p>
    <w:p w14:paraId="07BEFDC0" w14:textId="7CCF18DE" w:rsidR="002B3DBE" w:rsidRPr="006E1917" w:rsidRDefault="002B3DBE" w:rsidP="002B3DBE">
      <w:pPr>
        <w:spacing w:after="0" w:line="240" w:lineRule="auto"/>
        <w:ind w:firstLine="567"/>
      </w:pPr>
      <w:r w:rsidRPr="006E1917">
        <w:t xml:space="preserve">Атрибуты, характеризующие документ, представлены в таблице (см. </w:t>
      </w:r>
      <w:r w:rsidRPr="006E1917">
        <w:fldChar w:fldCharType="begin"/>
      </w:r>
      <w:r w:rsidRPr="006E1917">
        <w:instrText xml:space="preserve"> REF _Ref463264039 \h </w:instrText>
      </w:r>
      <w:r w:rsidR="006E1917" w:rsidRPr="006E1917">
        <w:instrText xml:space="preserve"> \* MERGEFORMAT </w:instrText>
      </w:r>
      <w:r w:rsidRPr="006E1917">
        <w:fldChar w:fldCharType="separate"/>
      </w:r>
      <w:r w:rsidR="00E22EDC" w:rsidRPr="00E22EDC">
        <w:t xml:space="preserve">Таблица </w:t>
      </w:r>
      <w:r w:rsidR="00E22EDC" w:rsidRPr="00E22EDC">
        <w:rPr>
          <w:noProof/>
        </w:rPr>
        <w:t>21</w:t>
      </w:r>
      <w:r w:rsidRPr="006E1917">
        <w:fldChar w:fldCharType="end"/>
      </w:r>
      <w:r w:rsidRPr="006E1917">
        <w:t>).</w:t>
      </w:r>
    </w:p>
    <w:p w14:paraId="4519733C" w14:textId="77777777" w:rsidR="002B3DBE" w:rsidRPr="006E1917" w:rsidRDefault="002B3DBE" w:rsidP="002B3DBE">
      <w:pPr>
        <w:pStyle w:val="af1"/>
        <w:keepNext/>
        <w:spacing w:before="200"/>
        <w:rPr>
          <w:i/>
        </w:rPr>
      </w:pPr>
      <w:bookmarkStart w:id="143" w:name="_Ref463264039"/>
      <w:r w:rsidRPr="006E1917">
        <w:rPr>
          <w:i/>
        </w:rPr>
        <w:t xml:space="preserve">Таблица </w:t>
      </w:r>
      <w:r w:rsidRPr="006E1917">
        <w:rPr>
          <w:i/>
        </w:rPr>
        <w:fldChar w:fldCharType="begin"/>
      </w:r>
      <w:r w:rsidRPr="006E1917">
        <w:rPr>
          <w:i/>
        </w:rPr>
        <w:instrText xml:space="preserve"> SEQ Таблица \* ARABIC </w:instrText>
      </w:r>
      <w:r w:rsidRPr="006E1917">
        <w:rPr>
          <w:i/>
        </w:rPr>
        <w:fldChar w:fldCharType="separate"/>
      </w:r>
      <w:r w:rsidR="00E22EDC">
        <w:rPr>
          <w:i/>
          <w:noProof/>
        </w:rPr>
        <w:t>21</w:t>
      </w:r>
      <w:r w:rsidRPr="006E1917">
        <w:rPr>
          <w:i/>
        </w:rPr>
        <w:fldChar w:fldCharType="end"/>
      </w:r>
      <w:bookmarkEnd w:id="143"/>
      <w:r w:rsidRPr="006E1917">
        <w:rPr>
          <w:i/>
        </w:rPr>
        <w:t xml:space="preserve"> </w:t>
      </w:r>
      <w:r w:rsidRPr="006E1917">
        <w:rPr>
          <w:rFonts w:cs="Arial"/>
          <w:i/>
        </w:rPr>
        <w:t>–</w:t>
      </w:r>
      <w:r w:rsidRPr="006E1917">
        <w:rPr>
          <w:i/>
        </w:rPr>
        <w:t xml:space="preserve"> Атрибуты документов для библиотеки «Справочная информация»</w:t>
      </w:r>
    </w:p>
    <w:tbl>
      <w:tblPr>
        <w:tblStyle w:val="af"/>
        <w:tblW w:w="5000" w:type="pct"/>
        <w:jc w:val="center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13"/>
        <w:gridCol w:w="1458"/>
        <w:gridCol w:w="2235"/>
        <w:gridCol w:w="1863"/>
        <w:gridCol w:w="1505"/>
        <w:gridCol w:w="1770"/>
      </w:tblGrid>
      <w:tr w:rsidR="002B3DBE" w:rsidRPr="006E1917" w14:paraId="503E5794" w14:textId="77777777" w:rsidTr="00CC63EC">
        <w:trPr>
          <w:trHeight w:val="567"/>
          <w:jc w:val="center"/>
        </w:trPr>
        <w:tc>
          <w:tcPr>
            <w:tcW w:w="274" w:type="pct"/>
            <w:shd w:val="clear" w:color="auto" w:fill="D9D9D9" w:themeFill="background1" w:themeFillShade="D9"/>
            <w:vAlign w:val="center"/>
          </w:tcPr>
          <w:p w14:paraId="7C669F62" w14:textId="77777777" w:rsidR="002B3DBE" w:rsidRPr="006E1917" w:rsidRDefault="002B3DBE" w:rsidP="00C447D0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6E1917">
              <w:rPr>
                <w:b/>
                <w:szCs w:val="24"/>
              </w:rPr>
              <w:t>№ п/п</w:t>
            </w:r>
          </w:p>
        </w:tc>
        <w:tc>
          <w:tcPr>
            <w:tcW w:w="780" w:type="pct"/>
            <w:shd w:val="clear" w:color="auto" w:fill="D9D9D9" w:themeFill="background1" w:themeFillShade="D9"/>
            <w:vAlign w:val="center"/>
          </w:tcPr>
          <w:p w14:paraId="07FD6399" w14:textId="77777777" w:rsidR="002B3DBE" w:rsidRPr="006E1917" w:rsidRDefault="002B3DBE" w:rsidP="00C447D0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6E1917">
              <w:rPr>
                <w:b/>
                <w:szCs w:val="24"/>
              </w:rPr>
              <w:t>Атрибуты</w:t>
            </w:r>
          </w:p>
        </w:tc>
        <w:tc>
          <w:tcPr>
            <w:tcW w:w="1196" w:type="pct"/>
            <w:shd w:val="clear" w:color="auto" w:fill="D9D9D9" w:themeFill="background1" w:themeFillShade="D9"/>
            <w:vAlign w:val="center"/>
          </w:tcPr>
          <w:p w14:paraId="1EE294C3" w14:textId="77777777" w:rsidR="002B3DBE" w:rsidRPr="006E1917" w:rsidRDefault="002B3DBE" w:rsidP="00C447D0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6E1917">
              <w:rPr>
                <w:b/>
                <w:szCs w:val="24"/>
              </w:rPr>
              <w:t>Тип</w:t>
            </w:r>
          </w:p>
        </w:tc>
        <w:tc>
          <w:tcPr>
            <w:tcW w:w="997" w:type="pct"/>
            <w:shd w:val="clear" w:color="auto" w:fill="D9D9D9" w:themeFill="background1" w:themeFillShade="D9"/>
            <w:vAlign w:val="center"/>
          </w:tcPr>
          <w:p w14:paraId="7571CECF" w14:textId="77777777" w:rsidR="002B3DBE" w:rsidRPr="006E1917" w:rsidRDefault="002B3DBE" w:rsidP="00C447D0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6E1917">
              <w:rPr>
                <w:b/>
                <w:szCs w:val="24"/>
              </w:rPr>
              <w:t>Обязательность</w:t>
            </w:r>
          </w:p>
        </w:tc>
        <w:tc>
          <w:tcPr>
            <w:tcW w:w="805" w:type="pct"/>
            <w:shd w:val="clear" w:color="auto" w:fill="D9D9D9" w:themeFill="background1" w:themeFillShade="D9"/>
            <w:vAlign w:val="center"/>
          </w:tcPr>
          <w:p w14:paraId="2A17D077" w14:textId="77777777" w:rsidR="002B3DBE" w:rsidRPr="006E1917" w:rsidRDefault="002B3DBE" w:rsidP="00C447D0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6E1917">
              <w:rPr>
                <w:b/>
                <w:szCs w:val="24"/>
              </w:rPr>
              <w:t>Примечания</w:t>
            </w:r>
          </w:p>
        </w:tc>
        <w:tc>
          <w:tcPr>
            <w:tcW w:w="947" w:type="pct"/>
            <w:shd w:val="clear" w:color="auto" w:fill="D9D9D9" w:themeFill="background1" w:themeFillShade="D9"/>
          </w:tcPr>
          <w:p w14:paraId="6EA5230B" w14:textId="77777777" w:rsidR="002B3DBE" w:rsidRPr="006E1917" w:rsidRDefault="002B3DBE" w:rsidP="00C447D0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6E1917">
              <w:rPr>
                <w:b/>
                <w:szCs w:val="24"/>
              </w:rPr>
              <w:t>Отображаемые поля карточки</w:t>
            </w:r>
          </w:p>
        </w:tc>
      </w:tr>
      <w:tr w:rsidR="002B3DBE" w:rsidRPr="006E1917" w14:paraId="693D149B" w14:textId="77777777" w:rsidTr="00CC63EC">
        <w:trPr>
          <w:trHeight w:val="236"/>
          <w:jc w:val="center"/>
        </w:trPr>
        <w:tc>
          <w:tcPr>
            <w:tcW w:w="274" w:type="pct"/>
          </w:tcPr>
          <w:p w14:paraId="02B2A8E7" w14:textId="77777777" w:rsidR="002B3DBE" w:rsidRPr="006E1917" w:rsidRDefault="002B3DBE" w:rsidP="00C447D0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6E1917">
              <w:rPr>
                <w:szCs w:val="24"/>
              </w:rPr>
              <w:t>1.</w:t>
            </w:r>
          </w:p>
        </w:tc>
        <w:tc>
          <w:tcPr>
            <w:tcW w:w="780" w:type="pct"/>
          </w:tcPr>
          <w:p w14:paraId="1B065B1F" w14:textId="77777777" w:rsidR="002B3DBE" w:rsidRPr="006E1917" w:rsidRDefault="002B3DBE" w:rsidP="00C447D0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6E1917">
              <w:rPr>
                <w:szCs w:val="24"/>
              </w:rPr>
              <w:t>Имя</w:t>
            </w:r>
          </w:p>
        </w:tc>
        <w:tc>
          <w:tcPr>
            <w:tcW w:w="1196" w:type="pct"/>
          </w:tcPr>
          <w:p w14:paraId="5DE26664" w14:textId="77777777" w:rsidR="002B3DBE" w:rsidRPr="006E1917" w:rsidRDefault="002B3DBE" w:rsidP="00C447D0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6E1917">
              <w:rPr>
                <w:szCs w:val="24"/>
              </w:rPr>
              <w:t>Однострочный текст</w:t>
            </w:r>
          </w:p>
        </w:tc>
        <w:tc>
          <w:tcPr>
            <w:tcW w:w="997" w:type="pct"/>
          </w:tcPr>
          <w:p w14:paraId="517EE8A9" w14:textId="77777777" w:rsidR="002B3DBE" w:rsidRPr="006E1917" w:rsidRDefault="002B3DBE" w:rsidP="00C447D0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6E1917">
              <w:rPr>
                <w:szCs w:val="24"/>
              </w:rPr>
              <w:t>Да</w:t>
            </w:r>
          </w:p>
        </w:tc>
        <w:tc>
          <w:tcPr>
            <w:tcW w:w="805" w:type="pct"/>
          </w:tcPr>
          <w:p w14:paraId="0CB08F89" w14:textId="77777777" w:rsidR="002B3DBE" w:rsidRPr="006E1917" w:rsidRDefault="002B3DBE" w:rsidP="00C447D0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947" w:type="pct"/>
          </w:tcPr>
          <w:p w14:paraId="6C7F4313" w14:textId="77777777" w:rsidR="002B3DBE" w:rsidRPr="006E1917" w:rsidRDefault="002B3DBE" w:rsidP="00C447D0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6E1917">
              <w:rPr>
                <w:szCs w:val="24"/>
              </w:rPr>
              <w:t>Да</w:t>
            </w:r>
          </w:p>
        </w:tc>
      </w:tr>
      <w:tr w:rsidR="002B3DBE" w:rsidRPr="00442F63" w14:paraId="2620DE1F" w14:textId="77777777" w:rsidTr="00CC63EC">
        <w:trPr>
          <w:trHeight w:val="257"/>
          <w:jc w:val="center"/>
        </w:trPr>
        <w:tc>
          <w:tcPr>
            <w:tcW w:w="274" w:type="pct"/>
          </w:tcPr>
          <w:p w14:paraId="674C5CF1" w14:textId="77777777" w:rsidR="002B3DBE" w:rsidRPr="006E1917" w:rsidRDefault="002B3DBE" w:rsidP="00C447D0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6E1917">
              <w:rPr>
                <w:szCs w:val="24"/>
              </w:rPr>
              <w:t>2.</w:t>
            </w:r>
          </w:p>
        </w:tc>
        <w:tc>
          <w:tcPr>
            <w:tcW w:w="780" w:type="pct"/>
          </w:tcPr>
          <w:p w14:paraId="77967332" w14:textId="77777777" w:rsidR="002B3DBE" w:rsidRPr="006E1917" w:rsidRDefault="002B3DBE" w:rsidP="00C447D0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6E1917">
              <w:rPr>
                <w:szCs w:val="24"/>
              </w:rPr>
              <w:t>Название</w:t>
            </w:r>
          </w:p>
        </w:tc>
        <w:tc>
          <w:tcPr>
            <w:tcW w:w="1196" w:type="pct"/>
          </w:tcPr>
          <w:p w14:paraId="61CE49B6" w14:textId="77777777" w:rsidR="002B3DBE" w:rsidRPr="006E1917" w:rsidRDefault="002B3DBE" w:rsidP="00C447D0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6E1917">
              <w:rPr>
                <w:szCs w:val="24"/>
              </w:rPr>
              <w:t>Однострочный текст</w:t>
            </w:r>
          </w:p>
        </w:tc>
        <w:tc>
          <w:tcPr>
            <w:tcW w:w="997" w:type="pct"/>
          </w:tcPr>
          <w:p w14:paraId="41EEB165" w14:textId="77777777" w:rsidR="002B3DBE" w:rsidRPr="006E1917" w:rsidRDefault="002B3DBE" w:rsidP="00C447D0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6E1917">
              <w:rPr>
                <w:szCs w:val="24"/>
              </w:rPr>
              <w:t>Да</w:t>
            </w:r>
          </w:p>
        </w:tc>
        <w:tc>
          <w:tcPr>
            <w:tcW w:w="805" w:type="pct"/>
          </w:tcPr>
          <w:p w14:paraId="7D184734" w14:textId="77777777" w:rsidR="002B3DBE" w:rsidRPr="006E1917" w:rsidRDefault="002B3DBE" w:rsidP="00C447D0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947" w:type="pct"/>
          </w:tcPr>
          <w:p w14:paraId="27709C17" w14:textId="77777777" w:rsidR="002B3DBE" w:rsidRPr="001B49D8" w:rsidRDefault="002B3DBE" w:rsidP="00C447D0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6E1917">
              <w:rPr>
                <w:szCs w:val="24"/>
              </w:rPr>
              <w:t>Да</w:t>
            </w:r>
          </w:p>
        </w:tc>
      </w:tr>
      <w:tr w:rsidR="00CC63EC" w:rsidRPr="00442F63" w14:paraId="3D1F70E7" w14:textId="77777777" w:rsidTr="00CC63EC">
        <w:trPr>
          <w:trHeight w:val="257"/>
          <w:jc w:val="center"/>
        </w:trPr>
        <w:tc>
          <w:tcPr>
            <w:tcW w:w="274" w:type="pct"/>
          </w:tcPr>
          <w:p w14:paraId="70C19380" w14:textId="70DE939A" w:rsidR="00CC63EC" w:rsidRPr="006E1917" w:rsidRDefault="00CC63EC" w:rsidP="00C447D0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3.</w:t>
            </w:r>
          </w:p>
        </w:tc>
        <w:tc>
          <w:tcPr>
            <w:tcW w:w="780" w:type="pct"/>
          </w:tcPr>
          <w:p w14:paraId="4D449B65" w14:textId="6DC7D112" w:rsidR="00CC63EC" w:rsidRPr="006E1917" w:rsidRDefault="00CC63EC" w:rsidP="00C447D0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Изменен</w:t>
            </w:r>
          </w:p>
        </w:tc>
        <w:tc>
          <w:tcPr>
            <w:tcW w:w="1196" w:type="pct"/>
          </w:tcPr>
          <w:p w14:paraId="5C0A624F" w14:textId="25AC8D63" w:rsidR="00CC63EC" w:rsidRPr="006E1917" w:rsidRDefault="00CC63EC" w:rsidP="00C447D0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Дата</w:t>
            </w:r>
          </w:p>
        </w:tc>
        <w:tc>
          <w:tcPr>
            <w:tcW w:w="997" w:type="pct"/>
          </w:tcPr>
          <w:p w14:paraId="156A4AC4" w14:textId="2BF2ADD1" w:rsidR="00CC63EC" w:rsidRPr="006E1917" w:rsidRDefault="00CC63EC" w:rsidP="00C447D0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Только чтение</w:t>
            </w:r>
          </w:p>
        </w:tc>
        <w:tc>
          <w:tcPr>
            <w:tcW w:w="805" w:type="pct"/>
          </w:tcPr>
          <w:p w14:paraId="29C3016B" w14:textId="77777777" w:rsidR="00CC63EC" w:rsidRPr="006E1917" w:rsidRDefault="00CC63EC" w:rsidP="00C447D0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947" w:type="pct"/>
          </w:tcPr>
          <w:p w14:paraId="391A32E6" w14:textId="18030691" w:rsidR="00CC63EC" w:rsidRPr="006E1917" w:rsidRDefault="00CC63EC" w:rsidP="00C447D0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</w:t>
            </w:r>
          </w:p>
        </w:tc>
      </w:tr>
      <w:tr w:rsidR="00CC63EC" w:rsidRPr="00442F63" w14:paraId="1D06D8E4" w14:textId="77777777" w:rsidTr="00CC63EC">
        <w:trPr>
          <w:trHeight w:val="257"/>
          <w:jc w:val="center"/>
        </w:trPr>
        <w:tc>
          <w:tcPr>
            <w:tcW w:w="274" w:type="pct"/>
          </w:tcPr>
          <w:p w14:paraId="6E27BDF9" w14:textId="25D16977" w:rsidR="00CC63EC" w:rsidRPr="006E1917" w:rsidRDefault="00CC63EC" w:rsidP="00C447D0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4.</w:t>
            </w:r>
          </w:p>
        </w:tc>
        <w:tc>
          <w:tcPr>
            <w:tcW w:w="780" w:type="pct"/>
          </w:tcPr>
          <w:p w14:paraId="05AFEDE6" w14:textId="471FA1C5" w:rsidR="00CC63EC" w:rsidRPr="006E1917" w:rsidRDefault="00CC63EC" w:rsidP="00C447D0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Кем изменен</w:t>
            </w:r>
          </w:p>
        </w:tc>
        <w:tc>
          <w:tcPr>
            <w:tcW w:w="1196" w:type="pct"/>
          </w:tcPr>
          <w:p w14:paraId="49464E85" w14:textId="238DEC24" w:rsidR="00CC63EC" w:rsidRPr="006E1917" w:rsidRDefault="00CC63EC" w:rsidP="00C447D0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Пользователь</w:t>
            </w:r>
          </w:p>
        </w:tc>
        <w:tc>
          <w:tcPr>
            <w:tcW w:w="997" w:type="pct"/>
          </w:tcPr>
          <w:p w14:paraId="293F2679" w14:textId="16A8F84C" w:rsidR="00CC63EC" w:rsidRPr="006E1917" w:rsidRDefault="00CC63EC" w:rsidP="00C447D0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Только чтение</w:t>
            </w:r>
          </w:p>
        </w:tc>
        <w:tc>
          <w:tcPr>
            <w:tcW w:w="805" w:type="pct"/>
          </w:tcPr>
          <w:p w14:paraId="76B3C7D8" w14:textId="77777777" w:rsidR="00CC63EC" w:rsidRPr="006E1917" w:rsidRDefault="00CC63EC" w:rsidP="00C447D0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947" w:type="pct"/>
          </w:tcPr>
          <w:p w14:paraId="6A06AC24" w14:textId="6B4A3F91" w:rsidR="00CC63EC" w:rsidRPr="006E1917" w:rsidRDefault="00CC63EC" w:rsidP="00C447D0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</w:t>
            </w:r>
          </w:p>
        </w:tc>
      </w:tr>
    </w:tbl>
    <w:p w14:paraId="737BA6D8" w14:textId="7910F35F" w:rsidR="002B3DBE" w:rsidRDefault="002B3DBE" w:rsidP="00DE693B">
      <w:pPr>
        <w:spacing w:after="0" w:line="240" w:lineRule="auto"/>
        <w:ind w:firstLine="567"/>
      </w:pPr>
    </w:p>
    <w:p w14:paraId="15F9993A" w14:textId="77777777" w:rsidR="00871621" w:rsidRPr="00871621" w:rsidRDefault="00871621" w:rsidP="00871621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Поиск</w:t>
      </w:r>
    </w:p>
    <w:p w14:paraId="43CB8E29" w14:textId="77777777" w:rsidR="00871621" w:rsidRPr="00175136" w:rsidRDefault="00871621" w:rsidP="00871621">
      <w:pPr>
        <w:spacing w:after="0" w:line="240" w:lineRule="auto"/>
        <w:ind w:firstLine="567"/>
      </w:pPr>
      <w:r w:rsidRPr="00175136">
        <w:t xml:space="preserve">В Телефонном справочнике реализованы следующие виды поиска: </w:t>
      </w:r>
    </w:p>
    <w:p w14:paraId="7319969B" w14:textId="77777777" w:rsidR="00871621" w:rsidRPr="00175136" w:rsidRDefault="00871621" w:rsidP="00871621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175136">
        <w:t>простой;</w:t>
      </w:r>
    </w:p>
    <w:p w14:paraId="37B39EBD" w14:textId="77777777" w:rsidR="00871621" w:rsidRPr="00175136" w:rsidRDefault="00871621" w:rsidP="00871621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175136">
        <w:t>по организационной структуре;</w:t>
      </w:r>
    </w:p>
    <w:p w14:paraId="00DD77D4" w14:textId="77777777" w:rsidR="00871621" w:rsidRPr="00175136" w:rsidRDefault="00871621" w:rsidP="00871621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175136">
        <w:t>по должности.</w:t>
      </w:r>
    </w:p>
    <w:p w14:paraId="4DD19E5E" w14:textId="77777777" w:rsidR="00871621" w:rsidRDefault="00871621" w:rsidP="00DE693B">
      <w:pPr>
        <w:spacing w:after="0" w:line="240" w:lineRule="auto"/>
        <w:ind w:firstLine="567"/>
      </w:pPr>
    </w:p>
    <w:p w14:paraId="63393820" w14:textId="77777777" w:rsidR="008C5757" w:rsidRPr="00DB04EE" w:rsidRDefault="008C5757" w:rsidP="008C5757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DB04EE">
        <w:rPr>
          <w:sz w:val="24"/>
          <w:szCs w:val="24"/>
        </w:rPr>
        <w:t>Уведомления</w:t>
      </w:r>
    </w:p>
    <w:p w14:paraId="252B0974" w14:textId="77777777" w:rsidR="008C5757" w:rsidRDefault="008C5757" w:rsidP="008C5757">
      <w:pPr>
        <w:spacing w:after="0" w:line="240" w:lineRule="auto"/>
      </w:pPr>
      <w:r w:rsidRPr="00F547C2">
        <w:t xml:space="preserve">В </w:t>
      </w:r>
      <w:r>
        <w:t xml:space="preserve">разделе </w:t>
      </w:r>
      <w:r w:rsidRPr="00F547C2">
        <w:t>предусмотрен</w:t>
      </w:r>
      <w:r>
        <w:t>а отправка</w:t>
      </w:r>
      <w:r w:rsidRPr="00F547C2">
        <w:t xml:space="preserve"> уведомлений</w:t>
      </w:r>
      <w:r>
        <w:t xml:space="preserve"> </w:t>
      </w:r>
      <w:r w:rsidRPr="00F547C2">
        <w:t>по шаблону.</w:t>
      </w:r>
    </w:p>
    <w:p w14:paraId="7F167B35" w14:textId="087A6DE0" w:rsidR="008C5757" w:rsidRPr="00672083" w:rsidRDefault="008C5757" w:rsidP="008C5757">
      <w:pPr>
        <w:pStyle w:val="ac"/>
        <w:spacing w:after="0" w:line="240" w:lineRule="auto"/>
        <w:ind w:left="0"/>
      </w:pPr>
      <w:r>
        <w:t>Шаблоны уведомлений можно изменить в списке шаблонов уведомлений.</w:t>
      </w:r>
      <w:r w:rsidRPr="00053DBC">
        <w:t xml:space="preserve"> </w:t>
      </w:r>
      <w:r w:rsidRPr="00FA48C1">
        <w:t xml:space="preserve">Описание механизма отправки уведомлений </w:t>
      </w:r>
      <w:r w:rsidRPr="00053DBC">
        <w:t xml:space="preserve">приведено в пункте </w:t>
      </w:r>
      <w:r>
        <w:fldChar w:fldCharType="begin"/>
      </w:r>
      <w:r>
        <w:instrText xml:space="preserve"> REF _Ref463460874 \r \h </w:instrText>
      </w:r>
      <w:r>
        <w:fldChar w:fldCharType="separate"/>
      </w:r>
      <w:r w:rsidR="00E22EDC">
        <w:t>4.3.4</w:t>
      </w:r>
      <w:r>
        <w:fldChar w:fldCharType="end"/>
      </w:r>
      <w:r>
        <w:t xml:space="preserve"> </w:t>
      </w:r>
      <w:r w:rsidRPr="00053DBC">
        <w:t>настоящего документа.</w:t>
      </w:r>
    </w:p>
    <w:p w14:paraId="1C8198D1" w14:textId="77777777" w:rsidR="008C5757" w:rsidRPr="00F547C2" w:rsidRDefault="008C5757" w:rsidP="008C5757">
      <w:pPr>
        <w:keepNext/>
        <w:spacing w:before="200" w:line="240" w:lineRule="auto"/>
        <w:jc w:val="right"/>
        <w:rPr>
          <w:bCs/>
          <w:i/>
          <w:szCs w:val="18"/>
        </w:rPr>
      </w:pPr>
      <w:r w:rsidRPr="00F547C2">
        <w:rPr>
          <w:bCs/>
          <w:i/>
          <w:szCs w:val="18"/>
        </w:rPr>
        <w:t xml:space="preserve">Таблица </w:t>
      </w:r>
      <w:r w:rsidRPr="00F547C2">
        <w:rPr>
          <w:bCs/>
          <w:i/>
          <w:szCs w:val="18"/>
        </w:rPr>
        <w:fldChar w:fldCharType="begin"/>
      </w:r>
      <w:r w:rsidRPr="00F547C2">
        <w:rPr>
          <w:bCs/>
          <w:i/>
          <w:szCs w:val="18"/>
        </w:rPr>
        <w:instrText xml:space="preserve"> SEQ Таблица \* ARABIC </w:instrText>
      </w:r>
      <w:r w:rsidRPr="00F547C2">
        <w:rPr>
          <w:bCs/>
          <w:i/>
          <w:szCs w:val="18"/>
        </w:rPr>
        <w:fldChar w:fldCharType="separate"/>
      </w:r>
      <w:r w:rsidR="00E22EDC">
        <w:rPr>
          <w:bCs/>
          <w:i/>
          <w:noProof/>
          <w:szCs w:val="18"/>
        </w:rPr>
        <w:t>22</w:t>
      </w:r>
      <w:r w:rsidRPr="00F547C2">
        <w:rPr>
          <w:bCs/>
          <w:i/>
          <w:szCs w:val="18"/>
        </w:rPr>
        <w:fldChar w:fldCharType="end"/>
      </w:r>
      <w:r w:rsidRPr="00F547C2">
        <w:rPr>
          <w:bCs/>
          <w:i/>
          <w:szCs w:val="18"/>
        </w:rPr>
        <w:t xml:space="preserve"> – Уведомления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3"/>
        <w:gridCol w:w="2762"/>
        <w:gridCol w:w="2269"/>
        <w:gridCol w:w="3820"/>
      </w:tblGrid>
      <w:tr w:rsidR="008C5757" w:rsidRPr="00F547C2" w14:paraId="659E7C1A" w14:textId="77777777" w:rsidTr="00D26868"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32D04771" w14:textId="77777777" w:rsidR="008C5757" w:rsidRPr="00E818C8" w:rsidRDefault="008C5757" w:rsidP="00D26868">
            <w:pPr>
              <w:spacing w:after="0"/>
              <w:ind w:firstLine="0"/>
              <w:jc w:val="center"/>
              <w:rPr>
                <w:b/>
                <w:szCs w:val="24"/>
              </w:rPr>
            </w:pP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7B5198C2" w14:textId="77777777" w:rsidR="008C5757" w:rsidRPr="00E818C8" w:rsidRDefault="008C5757" w:rsidP="00D26868">
            <w:pPr>
              <w:spacing w:after="0" w:line="240" w:lineRule="auto"/>
              <w:ind w:firstLine="0"/>
              <w:jc w:val="center"/>
              <w:rPr>
                <w:b/>
                <w:szCs w:val="24"/>
              </w:rPr>
            </w:pPr>
            <w:r w:rsidRPr="00E818C8">
              <w:rPr>
                <w:b/>
                <w:szCs w:val="24"/>
              </w:rPr>
              <w:t>Уведомление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045E3B19" w14:textId="77777777" w:rsidR="008C5757" w:rsidRPr="00E818C8" w:rsidRDefault="008C5757" w:rsidP="00D26868">
            <w:pPr>
              <w:spacing w:after="0" w:line="240" w:lineRule="auto"/>
              <w:ind w:firstLine="0"/>
              <w:jc w:val="center"/>
              <w:rPr>
                <w:b/>
                <w:szCs w:val="24"/>
              </w:rPr>
            </w:pPr>
            <w:r w:rsidRPr="00E818C8">
              <w:rPr>
                <w:b/>
                <w:szCs w:val="24"/>
              </w:rPr>
              <w:t>Получатель</w:t>
            </w:r>
          </w:p>
        </w:tc>
        <w:tc>
          <w:tcPr>
            <w:tcW w:w="2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2E0DE1DC" w14:textId="77777777" w:rsidR="008C5757" w:rsidRPr="00E818C8" w:rsidRDefault="008C5757" w:rsidP="00D26868">
            <w:pPr>
              <w:spacing w:after="0" w:line="240" w:lineRule="auto"/>
              <w:ind w:firstLine="0"/>
              <w:jc w:val="center"/>
              <w:rPr>
                <w:b/>
                <w:szCs w:val="24"/>
              </w:rPr>
            </w:pPr>
            <w:r w:rsidRPr="00E818C8">
              <w:rPr>
                <w:b/>
                <w:szCs w:val="24"/>
              </w:rPr>
              <w:t>Событие</w:t>
            </w:r>
          </w:p>
        </w:tc>
      </w:tr>
      <w:tr w:rsidR="008C5757" w:rsidRPr="00F547C2" w14:paraId="02103FD5" w14:textId="77777777" w:rsidTr="00D26868"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C0BE0B8" w14:textId="77777777" w:rsidR="008C5757" w:rsidRPr="00E818C8" w:rsidRDefault="008C5757" w:rsidP="00D26868">
            <w:pPr>
              <w:spacing w:after="0" w:line="240" w:lineRule="auto"/>
              <w:ind w:firstLine="0"/>
              <w:rPr>
                <w:szCs w:val="24"/>
              </w:rPr>
            </w:pPr>
            <w:r w:rsidRPr="00E818C8">
              <w:rPr>
                <w:szCs w:val="24"/>
              </w:rPr>
              <w:t>1</w:t>
            </w:r>
          </w:p>
        </w:tc>
        <w:tc>
          <w:tcPr>
            <w:tcW w:w="1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EB89C34" w14:textId="0C185BB5" w:rsidR="008C5757" w:rsidRPr="00E818C8" w:rsidRDefault="00FE3CCA" w:rsidP="00D2686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О добавлении новой записи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B4D5AEB" w14:textId="58B43E05" w:rsidR="008C5757" w:rsidRPr="00E818C8" w:rsidRDefault="00FE3CCA" w:rsidP="00FE3CCA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 xml:space="preserve">Администратору Календаря отсутствий и замещений </w:t>
            </w:r>
          </w:p>
        </w:tc>
        <w:tc>
          <w:tcPr>
            <w:tcW w:w="2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1A5D604" w14:textId="103EBCEA" w:rsidR="008C5757" w:rsidRPr="00E818C8" w:rsidRDefault="00FE3CCA" w:rsidP="00D26868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E818C8">
              <w:rPr>
                <w:szCs w:val="24"/>
              </w:rPr>
              <w:t>Создана новая запись в «Календаре отсутствий и замещений»</w:t>
            </w:r>
          </w:p>
        </w:tc>
      </w:tr>
    </w:tbl>
    <w:p w14:paraId="1329F807" w14:textId="6480C4A1" w:rsidR="00E64E27" w:rsidRPr="00EB4DE7" w:rsidRDefault="005141F9" w:rsidP="005C0D58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144" w:name="_Toc465336156"/>
      <w:r w:rsidRPr="00EB4DE7">
        <w:rPr>
          <w:sz w:val="24"/>
          <w:szCs w:val="24"/>
        </w:rPr>
        <w:t>ИТ-заявк</w:t>
      </w:r>
      <w:r w:rsidR="00F227D5" w:rsidRPr="00EB4DE7">
        <w:rPr>
          <w:sz w:val="24"/>
          <w:szCs w:val="24"/>
        </w:rPr>
        <w:t>и</w:t>
      </w:r>
      <w:bookmarkEnd w:id="144"/>
    </w:p>
    <w:p w14:paraId="4C1CE847" w14:textId="53860C20" w:rsidR="00E64E27" w:rsidRPr="002050F1" w:rsidRDefault="00C33CC1" w:rsidP="00E96616">
      <w:pPr>
        <w:spacing w:after="0" w:line="240" w:lineRule="auto"/>
        <w:ind w:firstLine="567"/>
      </w:pPr>
      <w:r>
        <w:t>Раздел</w:t>
      </w:r>
      <w:r w:rsidRPr="00274C87">
        <w:t xml:space="preserve"> </w:t>
      </w:r>
      <w:r w:rsidR="00E64E27" w:rsidRPr="00274C87">
        <w:t>представлен в виде ссылки-перехода</w:t>
      </w:r>
      <w:r w:rsidR="00E64E27">
        <w:t>, расположенной в</w:t>
      </w:r>
      <w:r w:rsidR="00656E27">
        <w:t xml:space="preserve"> навигации П</w:t>
      </w:r>
      <w:r w:rsidR="00E64E27">
        <w:t>ортала</w:t>
      </w:r>
      <w:r w:rsidR="00E64E27" w:rsidRPr="00274C87">
        <w:t>,</w:t>
      </w:r>
      <w:r w:rsidR="00DE693B">
        <w:t xml:space="preserve"> и </w:t>
      </w:r>
      <w:r w:rsidR="00E64E27" w:rsidRPr="00274C87">
        <w:t>обеспечивающей автоматический переход на портал самообслуживания пользователей Service Desk</w:t>
      </w:r>
      <w:r w:rsidR="00E20146">
        <w:t>.</w:t>
      </w:r>
    </w:p>
    <w:p w14:paraId="0C07CD6E" w14:textId="5F70F44B" w:rsidR="00E64E27" w:rsidRPr="00EB4DE7" w:rsidRDefault="00E64E27" w:rsidP="005C0D58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145" w:name="_Toc465336157"/>
      <w:r w:rsidRPr="00EB4DE7">
        <w:rPr>
          <w:sz w:val="24"/>
          <w:szCs w:val="24"/>
        </w:rPr>
        <w:t xml:space="preserve">Портал </w:t>
      </w:r>
      <w:r w:rsidR="00CF3813">
        <w:rPr>
          <w:sz w:val="24"/>
          <w:szCs w:val="24"/>
        </w:rPr>
        <w:t>П</w:t>
      </w:r>
      <w:r w:rsidRPr="00EB4DE7">
        <w:rPr>
          <w:sz w:val="24"/>
          <w:szCs w:val="24"/>
        </w:rPr>
        <w:t>АО «Россети»</w:t>
      </w:r>
      <w:bookmarkEnd w:id="145"/>
    </w:p>
    <w:p w14:paraId="22609C13" w14:textId="38D198F1" w:rsidR="00E64E27" w:rsidRPr="00844A91" w:rsidRDefault="002325D4" w:rsidP="00E96616">
      <w:pPr>
        <w:spacing w:after="0" w:line="240" w:lineRule="auto"/>
        <w:ind w:firstLine="567"/>
      </w:pPr>
      <w:r>
        <w:t>Раздел</w:t>
      </w:r>
      <w:r w:rsidR="00E64E27" w:rsidRPr="00274C87">
        <w:t xml:space="preserve"> представлен в виде ссылки-перехода</w:t>
      </w:r>
      <w:r w:rsidR="00656E27">
        <w:t>, расположенной в навигации П</w:t>
      </w:r>
      <w:r w:rsidR="00E64E27">
        <w:t>ортала</w:t>
      </w:r>
      <w:r w:rsidR="00DE693B">
        <w:t xml:space="preserve"> и </w:t>
      </w:r>
      <w:r w:rsidR="00E64E27" w:rsidRPr="00274C87">
        <w:t xml:space="preserve">обеспечивающей автоматический </w:t>
      </w:r>
      <w:r w:rsidR="00E64E27" w:rsidRPr="000475C9">
        <w:t xml:space="preserve">переход на </w:t>
      </w:r>
      <w:r w:rsidR="00DE693B">
        <w:t>п</w:t>
      </w:r>
      <w:r w:rsidR="00E64E27" w:rsidRPr="00CD557F">
        <w:t xml:space="preserve">ортал </w:t>
      </w:r>
      <w:r w:rsidR="00CF3813">
        <w:t>П</w:t>
      </w:r>
      <w:r w:rsidR="00E64E27" w:rsidRPr="00CD557F">
        <w:t>АО «Россети»</w:t>
      </w:r>
      <w:r w:rsidR="000E1E12">
        <w:t>.</w:t>
      </w:r>
    </w:p>
    <w:p w14:paraId="78054396" w14:textId="65D82EA4" w:rsidR="001C11C7" w:rsidRPr="00EB4DE7" w:rsidRDefault="00F227D5" w:rsidP="005C0D58">
      <w:pPr>
        <w:pStyle w:val="afc"/>
        <w:numPr>
          <w:ilvl w:val="2"/>
          <w:numId w:val="19"/>
        </w:numPr>
        <w:ind w:left="567" w:hanging="567"/>
        <w:outlineLvl w:val="2"/>
        <w:rPr>
          <w:sz w:val="24"/>
          <w:szCs w:val="24"/>
        </w:rPr>
      </w:pPr>
      <w:bookmarkStart w:id="146" w:name="_Toc465336158"/>
      <w:bookmarkStart w:id="147" w:name="_Ref423445155"/>
      <w:r w:rsidRPr="00EB4DE7">
        <w:rPr>
          <w:sz w:val="24"/>
          <w:szCs w:val="24"/>
        </w:rPr>
        <w:lastRenderedPageBreak/>
        <w:t>О</w:t>
      </w:r>
      <w:r w:rsidR="001C11C7" w:rsidRPr="00EB4DE7">
        <w:rPr>
          <w:sz w:val="24"/>
          <w:szCs w:val="24"/>
        </w:rPr>
        <w:t>фициальн</w:t>
      </w:r>
      <w:r w:rsidRPr="00EB4DE7">
        <w:rPr>
          <w:sz w:val="24"/>
          <w:szCs w:val="24"/>
        </w:rPr>
        <w:t>ый</w:t>
      </w:r>
      <w:r w:rsidR="001C11C7" w:rsidRPr="00EB4DE7">
        <w:rPr>
          <w:sz w:val="24"/>
          <w:szCs w:val="24"/>
        </w:rPr>
        <w:t xml:space="preserve"> сайт </w:t>
      </w:r>
      <w:r w:rsidR="00CF3813">
        <w:rPr>
          <w:sz w:val="24"/>
          <w:szCs w:val="24"/>
        </w:rPr>
        <w:t>АО</w:t>
      </w:r>
      <w:r w:rsidR="001C11C7" w:rsidRPr="00EB4DE7">
        <w:rPr>
          <w:sz w:val="24"/>
          <w:szCs w:val="24"/>
        </w:rPr>
        <w:t xml:space="preserve"> «Тюменьэнерго»</w:t>
      </w:r>
      <w:bookmarkEnd w:id="146"/>
    </w:p>
    <w:p w14:paraId="7CFEC1F5" w14:textId="2C230480" w:rsidR="001C11C7" w:rsidRPr="00844A91" w:rsidRDefault="002325D4" w:rsidP="00CF3813">
      <w:pPr>
        <w:spacing w:after="0" w:line="240" w:lineRule="auto"/>
        <w:ind w:firstLine="567"/>
      </w:pPr>
      <w:r>
        <w:t>Раздел</w:t>
      </w:r>
      <w:r w:rsidRPr="00274C87">
        <w:t xml:space="preserve"> </w:t>
      </w:r>
      <w:r w:rsidR="001C11C7" w:rsidRPr="00274C87">
        <w:t>представлен в виде ссылки-перехода</w:t>
      </w:r>
      <w:r w:rsidR="001C11C7">
        <w:t>, расположенной в навигации Портала</w:t>
      </w:r>
      <w:r w:rsidR="00DE693B">
        <w:t xml:space="preserve"> и </w:t>
      </w:r>
      <w:r w:rsidR="001C11C7" w:rsidRPr="00274C87">
        <w:t xml:space="preserve">обеспечивающей автоматический </w:t>
      </w:r>
      <w:r w:rsidR="001C11C7" w:rsidRPr="000475C9">
        <w:t xml:space="preserve">переход на </w:t>
      </w:r>
      <w:r w:rsidR="001C11C7">
        <w:t xml:space="preserve">официальный сайт </w:t>
      </w:r>
      <w:r w:rsidR="00CF3813">
        <w:t>АО</w:t>
      </w:r>
      <w:r w:rsidR="001C11C7">
        <w:t xml:space="preserve"> «Тюменьэнерго».</w:t>
      </w:r>
    </w:p>
    <w:p w14:paraId="22AE4C88" w14:textId="6EF3E7AD" w:rsidR="001C11C7" w:rsidRPr="00EB4DE7" w:rsidRDefault="00F227D5" w:rsidP="005C0D58">
      <w:pPr>
        <w:pStyle w:val="afc"/>
        <w:numPr>
          <w:ilvl w:val="2"/>
          <w:numId w:val="19"/>
        </w:numPr>
        <w:ind w:left="567" w:hanging="567"/>
        <w:outlineLvl w:val="2"/>
        <w:rPr>
          <w:sz w:val="24"/>
          <w:szCs w:val="24"/>
        </w:rPr>
      </w:pPr>
      <w:bookmarkStart w:id="148" w:name="_Toc465336159"/>
      <w:r w:rsidRPr="00EB4DE7">
        <w:rPr>
          <w:sz w:val="24"/>
          <w:szCs w:val="24"/>
        </w:rPr>
        <w:t>С</w:t>
      </w:r>
      <w:r w:rsidR="001C11C7" w:rsidRPr="00EB4DE7">
        <w:rPr>
          <w:sz w:val="24"/>
          <w:szCs w:val="24"/>
        </w:rPr>
        <w:t>траниц</w:t>
      </w:r>
      <w:r w:rsidRPr="00EB4DE7">
        <w:rPr>
          <w:sz w:val="24"/>
          <w:szCs w:val="24"/>
        </w:rPr>
        <w:t>а</w:t>
      </w:r>
      <w:r w:rsidR="001C11C7" w:rsidRPr="00EB4DE7">
        <w:rPr>
          <w:sz w:val="24"/>
          <w:szCs w:val="24"/>
        </w:rPr>
        <w:t xml:space="preserve"> </w:t>
      </w:r>
      <w:r w:rsidR="00CF3813">
        <w:rPr>
          <w:sz w:val="24"/>
          <w:szCs w:val="24"/>
        </w:rPr>
        <w:t>АО</w:t>
      </w:r>
      <w:r w:rsidR="001C11C7" w:rsidRPr="00EB4DE7">
        <w:rPr>
          <w:sz w:val="24"/>
          <w:szCs w:val="24"/>
        </w:rPr>
        <w:t xml:space="preserve"> «Тюменьэнерго» в Facebook</w:t>
      </w:r>
      <w:bookmarkEnd w:id="148"/>
    </w:p>
    <w:p w14:paraId="13BAD500" w14:textId="6AA79865" w:rsidR="001C11C7" w:rsidRPr="00844A91" w:rsidRDefault="002325D4" w:rsidP="00CF3813">
      <w:pPr>
        <w:spacing w:after="0" w:line="240" w:lineRule="auto"/>
        <w:ind w:firstLine="567"/>
      </w:pPr>
      <w:r>
        <w:t>Раздел</w:t>
      </w:r>
      <w:r w:rsidRPr="00274C87">
        <w:t xml:space="preserve"> </w:t>
      </w:r>
      <w:r w:rsidR="001C11C7" w:rsidRPr="00274C87">
        <w:t>представлен в виде ссылки-перехода</w:t>
      </w:r>
      <w:r w:rsidR="001C11C7">
        <w:t>, расположенной в навигации Портала</w:t>
      </w:r>
      <w:r w:rsidR="00DE693B">
        <w:t xml:space="preserve"> и </w:t>
      </w:r>
      <w:r w:rsidR="001C11C7" w:rsidRPr="00274C87">
        <w:t xml:space="preserve">обеспечивающей автоматический </w:t>
      </w:r>
      <w:r w:rsidR="001C11C7" w:rsidRPr="000475C9">
        <w:t xml:space="preserve">переход на </w:t>
      </w:r>
      <w:r w:rsidR="001C11C7">
        <w:t xml:space="preserve">страницу </w:t>
      </w:r>
      <w:r w:rsidR="00CF3813">
        <w:t>АО</w:t>
      </w:r>
      <w:r w:rsidR="001C11C7">
        <w:t xml:space="preserve"> «Тюменьэнерго»</w:t>
      </w:r>
      <w:r w:rsidR="00DE693B">
        <w:t xml:space="preserve"> в</w:t>
      </w:r>
      <w:r w:rsidR="001C11C7" w:rsidRPr="001C11C7">
        <w:t xml:space="preserve"> </w:t>
      </w:r>
      <w:r w:rsidR="001C11C7" w:rsidRPr="00E96616">
        <w:t>Facebook</w:t>
      </w:r>
      <w:r w:rsidR="001C11C7">
        <w:t>.</w:t>
      </w:r>
    </w:p>
    <w:p w14:paraId="01B31EE9" w14:textId="1274D955" w:rsidR="001C11C7" w:rsidRPr="00EB4DE7" w:rsidRDefault="005548C6" w:rsidP="005C0D58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149" w:name="_Toc465336160"/>
      <w:r w:rsidRPr="00EB4DE7">
        <w:rPr>
          <w:sz w:val="24"/>
          <w:szCs w:val="24"/>
        </w:rPr>
        <w:t>ГИС</w:t>
      </w:r>
      <w:r w:rsidR="00135BA3">
        <w:rPr>
          <w:sz w:val="24"/>
          <w:szCs w:val="24"/>
        </w:rPr>
        <w:t>-п</w:t>
      </w:r>
      <w:r w:rsidRPr="00EB4DE7">
        <w:rPr>
          <w:sz w:val="24"/>
          <w:szCs w:val="24"/>
        </w:rPr>
        <w:t>рофи</w:t>
      </w:r>
      <w:bookmarkEnd w:id="149"/>
    </w:p>
    <w:p w14:paraId="4FB57C8D" w14:textId="052DDDDB" w:rsidR="001C11C7" w:rsidRPr="00844A91" w:rsidRDefault="002325D4" w:rsidP="00E96616">
      <w:pPr>
        <w:spacing w:after="0" w:line="240" w:lineRule="auto"/>
        <w:ind w:firstLine="567"/>
      </w:pPr>
      <w:r>
        <w:t>Раздел</w:t>
      </w:r>
      <w:r w:rsidRPr="00274C87">
        <w:t xml:space="preserve"> </w:t>
      </w:r>
      <w:r w:rsidR="001C11C7" w:rsidRPr="00274C87">
        <w:t>представлен в виде ссылки-перехода</w:t>
      </w:r>
      <w:r w:rsidR="001C11C7">
        <w:t>, расположенной в навигации Портала</w:t>
      </w:r>
      <w:r w:rsidR="00DE693B">
        <w:t xml:space="preserve"> и</w:t>
      </w:r>
      <w:r w:rsidR="001C11C7" w:rsidRPr="00274C87">
        <w:t xml:space="preserve"> обеспечивающей автоматический </w:t>
      </w:r>
      <w:r w:rsidR="001C11C7" w:rsidRPr="000475C9">
        <w:t xml:space="preserve">переход на </w:t>
      </w:r>
      <w:r w:rsidR="005548C6">
        <w:t>страницу ГИС</w:t>
      </w:r>
      <w:r w:rsidR="00135BA3">
        <w:t>-п</w:t>
      </w:r>
      <w:r w:rsidR="001C11C7">
        <w:t>рофи.</w:t>
      </w:r>
    </w:p>
    <w:p w14:paraId="6F5057B2" w14:textId="419E8AE5" w:rsidR="00E64E27" w:rsidRPr="00EB4DE7" w:rsidRDefault="00E64E27" w:rsidP="005C0D58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150" w:name="_Ref463344941"/>
      <w:bookmarkStart w:id="151" w:name="_Toc465336161"/>
      <w:r w:rsidRPr="00EB4DE7">
        <w:rPr>
          <w:sz w:val="24"/>
          <w:szCs w:val="24"/>
        </w:rPr>
        <w:t>Библиотек</w:t>
      </w:r>
      <w:r w:rsidR="00F227D5" w:rsidRPr="00EB4DE7">
        <w:rPr>
          <w:sz w:val="24"/>
          <w:szCs w:val="24"/>
        </w:rPr>
        <w:t>а</w:t>
      </w:r>
      <w:r w:rsidRPr="00EB4DE7">
        <w:rPr>
          <w:sz w:val="24"/>
          <w:szCs w:val="24"/>
        </w:rPr>
        <w:t xml:space="preserve"> документов</w:t>
      </w:r>
      <w:bookmarkEnd w:id="147"/>
      <w:bookmarkEnd w:id="150"/>
      <w:bookmarkEnd w:id="151"/>
    </w:p>
    <w:p w14:paraId="78413CD9" w14:textId="1AE47098" w:rsidR="00E64E27" w:rsidRDefault="00F04401" w:rsidP="00E96616">
      <w:pPr>
        <w:spacing w:after="0" w:line="240" w:lineRule="auto"/>
        <w:ind w:firstLine="567"/>
      </w:pPr>
      <w:r w:rsidRPr="00F04401">
        <w:t xml:space="preserve">   </w:t>
      </w:r>
      <w:r w:rsidR="00867A70">
        <w:t>Р</w:t>
      </w:r>
      <w:r w:rsidR="00867A70" w:rsidRPr="00EC755A">
        <w:t>абота с библиотекой из интерфейса Портала осуществляется посредством стандартной компоненты MS SharePoint – Office Web App</w:t>
      </w:r>
      <w:r w:rsidR="00867A70" w:rsidDel="00F04401">
        <w:t xml:space="preserve"> </w:t>
      </w:r>
    </w:p>
    <w:p w14:paraId="79C85454" w14:textId="52CF254C" w:rsidR="00E64E27" w:rsidRDefault="002325D4" w:rsidP="00E96616">
      <w:pPr>
        <w:spacing w:after="0" w:line="240" w:lineRule="auto"/>
        <w:ind w:firstLine="567"/>
      </w:pPr>
      <w:r w:rsidRPr="002325D4">
        <w:t xml:space="preserve">Библиотека </w:t>
      </w:r>
      <w:r w:rsidR="00E64E27" w:rsidRPr="00711260">
        <w:t>реализован</w:t>
      </w:r>
      <w:r>
        <w:t>а</w:t>
      </w:r>
      <w:r w:rsidR="00E64E27" w:rsidRPr="00711260">
        <w:t xml:space="preserve"> в отдельной сайт-коллекции на основе шаблона «Центр документов» и </w:t>
      </w:r>
      <w:r w:rsidR="00884D04" w:rsidRPr="00711260">
        <w:t>рассчитан</w:t>
      </w:r>
      <w:r>
        <w:t>а</w:t>
      </w:r>
      <w:r w:rsidR="00E64E27" w:rsidRPr="00711260">
        <w:t xml:space="preserve"> на объем документов не более 1 ТБ</w:t>
      </w:r>
      <w:r w:rsidR="0059225D" w:rsidRPr="0059225D">
        <w:t>.</w:t>
      </w:r>
    </w:p>
    <w:p w14:paraId="0B3595CD" w14:textId="3D1A9C8E" w:rsidR="00095395" w:rsidRPr="00EB2389" w:rsidRDefault="00095395" w:rsidP="00095395">
      <w:pPr>
        <w:spacing w:after="0" w:line="240" w:lineRule="auto"/>
        <w:ind w:firstLine="567"/>
      </w:pPr>
      <w:r w:rsidRPr="00135BA3">
        <w:t xml:space="preserve">Ниже приведена структура раздела </w:t>
      </w:r>
      <w:r>
        <w:t>«</w:t>
      </w:r>
      <w:r w:rsidRPr="00135BA3">
        <w:t>Библиотека документов</w:t>
      </w:r>
      <w:r>
        <w:t>»</w:t>
      </w:r>
      <w:r w:rsidRPr="00135BA3">
        <w:t>:</w:t>
      </w:r>
      <w:r w:rsidRPr="00EB2389">
        <w:t xml:space="preserve"> </w:t>
      </w:r>
    </w:p>
    <w:p w14:paraId="21C095CB" w14:textId="77777777" w:rsidR="00095395" w:rsidRDefault="00095395" w:rsidP="00095395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Поиск документов</w:t>
      </w:r>
    </w:p>
    <w:p w14:paraId="743F48B0" w14:textId="77777777" w:rsidR="00095395" w:rsidRDefault="00095395" w:rsidP="00095395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Поиск периодических изданий</w:t>
      </w:r>
    </w:p>
    <w:p w14:paraId="3AD46DC4" w14:textId="77777777" w:rsidR="00095395" w:rsidRDefault="00095395" w:rsidP="00095395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Шаблоны документов</w:t>
      </w:r>
    </w:p>
    <w:p w14:paraId="0283CC5A" w14:textId="77777777" w:rsidR="00095395" w:rsidRDefault="00095395" w:rsidP="00095395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C402FD">
        <w:t xml:space="preserve">Реестр НТД ПАО </w:t>
      </w:r>
      <w:r>
        <w:t>«Россети»</w:t>
      </w:r>
      <w:r w:rsidRPr="00C402FD">
        <w:t xml:space="preserve"> по техрегулированию</w:t>
      </w:r>
    </w:p>
    <w:p w14:paraId="15434B80" w14:textId="77777777" w:rsidR="00095395" w:rsidRDefault="00095395" w:rsidP="00095395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Документы внешних организаций</w:t>
      </w:r>
    </w:p>
    <w:p w14:paraId="51B426D2" w14:textId="77777777" w:rsidR="00095395" w:rsidRDefault="00095395" w:rsidP="00095395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Журнал регистрации ОРД</w:t>
      </w:r>
    </w:p>
    <w:p w14:paraId="07423569" w14:textId="77777777" w:rsidR="00095395" w:rsidRDefault="00095395" w:rsidP="00095395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Документы интегрированной системы менеджмента</w:t>
      </w:r>
    </w:p>
    <w:p w14:paraId="1207BEEF" w14:textId="77777777" w:rsidR="00095395" w:rsidRDefault="00095395" w:rsidP="00095395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Доверенности</w:t>
      </w:r>
    </w:p>
    <w:p w14:paraId="4E349CBB" w14:textId="77777777" w:rsidR="00095395" w:rsidRDefault="00095395" w:rsidP="00095395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Положения о структурных подразделениях</w:t>
      </w:r>
    </w:p>
    <w:p w14:paraId="536D9DD4" w14:textId="77777777" w:rsidR="00095395" w:rsidRDefault="00095395" w:rsidP="00095395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ГИС-Профи</w:t>
      </w:r>
    </w:p>
    <w:p w14:paraId="2F4CBD6F" w14:textId="77777777" w:rsidR="00095395" w:rsidRDefault="00095395" w:rsidP="00095395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Энергопресс</w:t>
      </w:r>
    </w:p>
    <w:p w14:paraId="2E0C28FC" w14:textId="77777777" w:rsidR="00095395" w:rsidRDefault="00095395" w:rsidP="00095395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Документация на Портал.</w:t>
      </w:r>
    </w:p>
    <w:p w14:paraId="238D2756" w14:textId="77777777" w:rsidR="00095395" w:rsidRDefault="00095395" w:rsidP="00095395">
      <w:pPr>
        <w:spacing w:after="0" w:line="240" w:lineRule="auto"/>
        <w:ind w:firstLine="567"/>
      </w:pPr>
      <w:r>
        <w:t xml:space="preserve">Реализована возможность добавления и удаления дополнительных подразделов. </w:t>
      </w:r>
    </w:p>
    <w:p w14:paraId="6C37EB75" w14:textId="6C76B842" w:rsidR="00E64E27" w:rsidRDefault="00F04401" w:rsidP="00E96616">
      <w:pPr>
        <w:spacing w:after="0" w:line="240" w:lineRule="auto"/>
        <w:ind w:firstLine="567"/>
      </w:pPr>
      <w:r>
        <w:t xml:space="preserve"> </w:t>
      </w:r>
      <w:r w:rsidR="002325D4" w:rsidRPr="002325D4">
        <w:t xml:space="preserve">Библиотека документов </w:t>
      </w:r>
      <w:r w:rsidR="00E64E27" w:rsidRPr="00EB2389">
        <w:t>интегрирован</w:t>
      </w:r>
      <w:r w:rsidR="002325D4">
        <w:t>а</w:t>
      </w:r>
      <w:r w:rsidR="00E64E27" w:rsidRPr="00EB2389">
        <w:t xml:space="preserve"> с продуктами MS Office </w:t>
      </w:r>
      <w:r w:rsidR="0059225D">
        <w:t xml:space="preserve">и </w:t>
      </w:r>
      <w:r w:rsidR="00E64E27" w:rsidRPr="00EB2389">
        <w:t>позволя</w:t>
      </w:r>
      <w:r w:rsidR="0059225D">
        <w:t>е</w:t>
      </w:r>
      <w:r w:rsidR="00E64E27" w:rsidRPr="00EB2389">
        <w:t>т производить все действия по работе с документами непосредственно из интерфейса Портала.</w:t>
      </w:r>
    </w:p>
    <w:p w14:paraId="2D098839" w14:textId="47C70228" w:rsidR="00C447D0" w:rsidRPr="00C447D0" w:rsidRDefault="00C447D0" w:rsidP="00C447D0">
      <w:pPr>
        <w:spacing w:after="0" w:line="240" w:lineRule="auto"/>
        <w:ind w:firstLine="567"/>
        <w:rPr>
          <w:rFonts w:eastAsia="Times New Roman"/>
          <w:szCs w:val="28"/>
          <w:lang w:eastAsia="ru-RU"/>
        </w:rPr>
      </w:pPr>
      <w:r w:rsidRPr="00C447D0">
        <w:rPr>
          <w:rFonts w:eastAsia="Times New Roman"/>
          <w:szCs w:val="28"/>
          <w:lang w:eastAsia="ru-RU"/>
        </w:rPr>
        <w:t>В рамках раздела «Библиотека документов» действует следующая матрица ролей (см.</w:t>
      </w:r>
      <w:r w:rsidR="002546FC">
        <w:rPr>
          <w:rFonts w:eastAsia="Times New Roman"/>
          <w:szCs w:val="28"/>
          <w:lang w:eastAsia="ru-RU"/>
        </w:rPr>
        <w:t> </w:t>
      </w:r>
      <w:r w:rsidRPr="00C447D0">
        <w:rPr>
          <w:rFonts w:eastAsia="Times New Roman"/>
          <w:szCs w:val="28"/>
          <w:lang w:eastAsia="ru-RU"/>
        </w:rPr>
        <w:fldChar w:fldCharType="begin"/>
      </w:r>
      <w:r w:rsidRPr="00C447D0">
        <w:rPr>
          <w:rFonts w:eastAsia="Times New Roman"/>
          <w:szCs w:val="28"/>
          <w:lang w:eastAsia="ru-RU"/>
        </w:rPr>
        <w:instrText xml:space="preserve"> REF _Ref452025533 \h  \* MERGEFORMAT </w:instrText>
      </w:r>
      <w:r w:rsidRPr="00C447D0">
        <w:rPr>
          <w:rFonts w:eastAsia="Times New Roman"/>
          <w:szCs w:val="28"/>
          <w:lang w:eastAsia="ru-RU"/>
        </w:rPr>
      </w:r>
      <w:r w:rsidRPr="00C447D0">
        <w:rPr>
          <w:rFonts w:eastAsia="Times New Roman"/>
          <w:szCs w:val="28"/>
          <w:lang w:eastAsia="ru-RU"/>
        </w:rPr>
        <w:fldChar w:fldCharType="separate"/>
      </w:r>
      <w:r w:rsidR="00E22EDC" w:rsidRPr="00E22EDC">
        <w:rPr>
          <w:rFonts w:eastAsia="Times New Roman"/>
          <w:szCs w:val="28"/>
          <w:lang w:eastAsia="ru-RU"/>
        </w:rPr>
        <w:t xml:space="preserve">Таблица </w:t>
      </w:r>
      <w:r w:rsidR="00E22EDC" w:rsidRPr="00E22EDC">
        <w:rPr>
          <w:rFonts w:eastAsia="Times New Roman"/>
          <w:noProof/>
          <w:szCs w:val="28"/>
          <w:lang w:eastAsia="ru-RU"/>
        </w:rPr>
        <w:t>23</w:t>
      </w:r>
      <w:r w:rsidRPr="00C447D0">
        <w:rPr>
          <w:rFonts w:eastAsia="Times New Roman"/>
          <w:szCs w:val="28"/>
          <w:lang w:eastAsia="ru-RU"/>
        </w:rPr>
        <w:fldChar w:fldCharType="end"/>
      </w:r>
      <w:r w:rsidRPr="00C447D0">
        <w:rPr>
          <w:rFonts w:eastAsia="Times New Roman"/>
          <w:szCs w:val="28"/>
          <w:lang w:eastAsia="ru-RU"/>
        </w:rPr>
        <w:t>)</w:t>
      </w:r>
      <w:r w:rsidR="00481F08">
        <w:rPr>
          <w:rFonts w:eastAsia="Times New Roman"/>
          <w:szCs w:val="28"/>
          <w:lang w:eastAsia="ru-RU"/>
        </w:rPr>
        <w:t>.</w:t>
      </w:r>
    </w:p>
    <w:p w14:paraId="61BBC367" w14:textId="6F86675F" w:rsidR="00C447D0" w:rsidRPr="00C447D0" w:rsidRDefault="00C447D0" w:rsidP="00C447D0">
      <w:pPr>
        <w:pStyle w:val="af1"/>
        <w:keepNext/>
        <w:spacing w:before="200"/>
        <w:rPr>
          <w:i/>
        </w:rPr>
      </w:pPr>
      <w:bookmarkStart w:id="152" w:name="_Ref452025533"/>
      <w:bookmarkStart w:id="153" w:name="_Ref452025518"/>
      <w:r w:rsidRPr="00C447D0">
        <w:rPr>
          <w:i/>
        </w:rPr>
        <w:t xml:space="preserve">Таблица </w:t>
      </w:r>
      <w:r w:rsidRPr="00C447D0">
        <w:rPr>
          <w:i/>
        </w:rPr>
        <w:fldChar w:fldCharType="begin"/>
      </w:r>
      <w:r w:rsidRPr="00C447D0">
        <w:rPr>
          <w:i/>
        </w:rPr>
        <w:instrText xml:space="preserve"> SEQ Таблица \* ARABIC </w:instrText>
      </w:r>
      <w:r w:rsidRPr="00C447D0">
        <w:rPr>
          <w:i/>
        </w:rPr>
        <w:fldChar w:fldCharType="separate"/>
      </w:r>
      <w:r w:rsidR="00E22EDC">
        <w:rPr>
          <w:i/>
          <w:noProof/>
        </w:rPr>
        <w:t>23</w:t>
      </w:r>
      <w:r w:rsidRPr="00C447D0">
        <w:rPr>
          <w:i/>
        </w:rPr>
        <w:fldChar w:fldCharType="end"/>
      </w:r>
      <w:bookmarkEnd w:id="152"/>
      <w:r w:rsidRPr="00C447D0">
        <w:rPr>
          <w:i/>
        </w:rPr>
        <w:t xml:space="preserve"> - Матрица ролей </w:t>
      </w:r>
      <w:r w:rsidR="00A919A4">
        <w:rPr>
          <w:i/>
        </w:rPr>
        <w:t xml:space="preserve">раздела </w:t>
      </w:r>
      <w:r w:rsidRPr="00C447D0">
        <w:rPr>
          <w:i/>
        </w:rPr>
        <w:t>«Библиотека документов»</w:t>
      </w:r>
      <w:bookmarkEnd w:id="153"/>
    </w:p>
    <w:tbl>
      <w:tblPr>
        <w:tblStyle w:val="7b"/>
        <w:tblW w:w="5000" w:type="pct"/>
        <w:tblLook w:val="04A0" w:firstRow="1" w:lastRow="0" w:firstColumn="1" w:lastColumn="0" w:noHBand="0" w:noVBand="1"/>
      </w:tblPr>
      <w:tblGrid>
        <w:gridCol w:w="4816"/>
        <w:gridCol w:w="4528"/>
      </w:tblGrid>
      <w:tr w:rsidR="00C447D0" w:rsidRPr="002546FC" w14:paraId="48CEDDDA" w14:textId="77777777" w:rsidTr="00576E6C">
        <w:trPr>
          <w:tblHeader/>
        </w:trPr>
        <w:tc>
          <w:tcPr>
            <w:tcW w:w="2577" w:type="pct"/>
          </w:tcPr>
          <w:p w14:paraId="7B44384E" w14:textId="77777777" w:rsidR="00C447D0" w:rsidRPr="002546FC" w:rsidRDefault="00C447D0" w:rsidP="00C447D0">
            <w:pPr>
              <w:spacing w:after="0" w:line="240" w:lineRule="auto"/>
              <w:ind w:firstLine="0"/>
              <w:jc w:val="center"/>
              <w:rPr>
                <w:b/>
                <w:szCs w:val="24"/>
                <w:lang w:eastAsia="ru-RU"/>
              </w:rPr>
            </w:pPr>
            <w:r w:rsidRPr="002546FC">
              <w:rPr>
                <w:b/>
                <w:szCs w:val="24"/>
                <w:lang w:eastAsia="ru-RU"/>
              </w:rPr>
              <w:t>Роль</w:t>
            </w:r>
          </w:p>
        </w:tc>
        <w:tc>
          <w:tcPr>
            <w:tcW w:w="2423" w:type="pct"/>
          </w:tcPr>
          <w:p w14:paraId="03310C24" w14:textId="77777777" w:rsidR="00C447D0" w:rsidRPr="002546FC" w:rsidRDefault="00C447D0" w:rsidP="00C447D0">
            <w:pPr>
              <w:spacing w:after="0" w:line="240" w:lineRule="auto"/>
              <w:ind w:firstLine="0"/>
              <w:jc w:val="center"/>
              <w:rPr>
                <w:b/>
                <w:szCs w:val="24"/>
                <w:lang w:eastAsia="ru-RU"/>
              </w:rPr>
            </w:pPr>
            <w:r w:rsidRPr="002546FC">
              <w:rPr>
                <w:b/>
                <w:szCs w:val="24"/>
                <w:lang w:eastAsia="ru-RU"/>
              </w:rPr>
              <w:t>Действие</w:t>
            </w:r>
          </w:p>
        </w:tc>
      </w:tr>
      <w:tr w:rsidR="00C447D0" w:rsidRPr="002546FC" w14:paraId="11498490" w14:textId="77777777" w:rsidTr="002546FC">
        <w:tc>
          <w:tcPr>
            <w:tcW w:w="2577" w:type="pct"/>
            <w:vMerge w:val="restart"/>
          </w:tcPr>
          <w:p w14:paraId="4321C0EA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Сотрудники Тюменьэнерго</w:t>
            </w:r>
          </w:p>
        </w:tc>
        <w:tc>
          <w:tcPr>
            <w:tcW w:w="2423" w:type="pct"/>
          </w:tcPr>
          <w:p w14:paraId="00F29B91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Поиск документов</w:t>
            </w:r>
          </w:p>
        </w:tc>
      </w:tr>
      <w:tr w:rsidR="00C447D0" w:rsidRPr="002546FC" w14:paraId="07BE775C" w14:textId="77777777" w:rsidTr="002546FC">
        <w:tc>
          <w:tcPr>
            <w:tcW w:w="2577" w:type="pct"/>
            <w:vMerge/>
          </w:tcPr>
          <w:p w14:paraId="4C6F3C16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</w:p>
        </w:tc>
        <w:tc>
          <w:tcPr>
            <w:tcW w:w="2423" w:type="pct"/>
          </w:tcPr>
          <w:p w14:paraId="62610589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Настройка представлений</w:t>
            </w:r>
          </w:p>
        </w:tc>
      </w:tr>
      <w:tr w:rsidR="00C447D0" w:rsidRPr="002546FC" w14:paraId="5DC21EAB" w14:textId="77777777" w:rsidTr="002546FC">
        <w:tc>
          <w:tcPr>
            <w:tcW w:w="2577" w:type="pct"/>
            <w:vMerge/>
          </w:tcPr>
          <w:p w14:paraId="30F5C217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</w:p>
        </w:tc>
        <w:tc>
          <w:tcPr>
            <w:tcW w:w="2423" w:type="pct"/>
          </w:tcPr>
          <w:p w14:paraId="5F23B2A3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Сортировка и фильтрация</w:t>
            </w:r>
          </w:p>
        </w:tc>
      </w:tr>
      <w:tr w:rsidR="00C447D0" w:rsidRPr="002546FC" w14:paraId="5B31DAA1" w14:textId="77777777" w:rsidTr="002546FC">
        <w:tc>
          <w:tcPr>
            <w:tcW w:w="2577" w:type="pct"/>
            <w:vMerge/>
          </w:tcPr>
          <w:p w14:paraId="7B1F65A7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</w:p>
        </w:tc>
        <w:tc>
          <w:tcPr>
            <w:tcW w:w="2423" w:type="pct"/>
          </w:tcPr>
          <w:p w14:paraId="7E8BA835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Настройка оповещений</w:t>
            </w:r>
          </w:p>
        </w:tc>
      </w:tr>
      <w:tr w:rsidR="00C447D0" w:rsidRPr="002546FC" w14:paraId="6334A9EC" w14:textId="77777777" w:rsidTr="002546FC">
        <w:tc>
          <w:tcPr>
            <w:tcW w:w="2577" w:type="pct"/>
          </w:tcPr>
          <w:p w14:paraId="229D443B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ШД-Модераторы</w:t>
            </w:r>
          </w:p>
        </w:tc>
        <w:tc>
          <w:tcPr>
            <w:tcW w:w="2423" w:type="pct"/>
          </w:tcPr>
          <w:p w14:paraId="064F5AF0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Работа с библиотекой (Шаблоны документов)</w:t>
            </w:r>
          </w:p>
        </w:tc>
      </w:tr>
      <w:tr w:rsidR="00C447D0" w:rsidRPr="002546FC" w14:paraId="580E16A3" w14:textId="77777777" w:rsidTr="002546FC">
        <w:tc>
          <w:tcPr>
            <w:tcW w:w="2577" w:type="pct"/>
          </w:tcPr>
          <w:p w14:paraId="7667A9FC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ДВО-Модераторы</w:t>
            </w:r>
          </w:p>
        </w:tc>
        <w:tc>
          <w:tcPr>
            <w:tcW w:w="2423" w:type="pct"/>
          </w:tcPr>
          <w:p w14:paraId="01F10DEE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Работа с библиотекой (Документы внешних организаций)</w:t>
            </w:r>
          </w:p>
        </w:tc>
      </w:tr>
      <w:tr w:rsidR="00A919A4" w:rsidRPr="002546FC" w14:paraId="7083B634" w14:textId="77777777" w:rsidTr="002546FC">
        <w:tc>
          <w:tcPr>
            <w:tcW w:w="2577" w:type="pct"/>
          </w:tcPr>
          <w:p w14:paraId="3E151B06" w14:textId="15030012" w:rsidR="00A919A4" w:rsidRPr="002546FC" w:rsidRDefault="00A919A4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A919A4">
              <w:rPr>
                <w:szCs w:val="24"/>
                <w:lang w:eastAsia="ru-RU"/>
              </w:rPr>
              <w:t>Реестр</w:t>
            </w:r>
            <w:r>
              <w:rPr>
                <w:szCs w:val="24"/>
                <w:lang w:eastAsia="ru-RU"/>
              </w:rPr>
              <w:t xml:space="preserve"> </w:t>
            </w:r>
            <w:r w:rsidRPr="00A919A4">
              <w:rPr>
                <w:szCs w:val="24"/>
                <w:lang w:eastAsia="ru-RU"/>
              </w:rPr>
              <w:t>НТД-Модераторы</w:t>
            </w:r>
          </w:p>
        </w:tc>
        <w:tc>
          <w:tcPr>
            <w:tcW w:w="2423" w:type="pct"/>
          </w:tcPr>
          <w:p w14:paraId="4ABA84C1" w14:textId="2D8CFE42" w:rsidR="00A919A4" w:rsidRPr="002546FC" w:rsidRDefault="00A919A4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Работа с библиотекой</w:t>
            </w:r>
            <w:r>
              <w:rPr>
                <w:szCs w:val="24"/>
                <w:lang w:eastAsia="ru-RU"/>
              </w:rPr>
              <w:t xml:space="preserve"> (Реестр НТД)</w:t>
            </w:r>
          </w:p>
        </w:tc>
      </w:tr>
      <w:tr w:rsidR="00C447D0" w:rsidRPr="002546FC" w14:paraId="1721BCDC" w14:textId="77777777" w:rsidTr="002546FC">
        <w:tc>
          <w:tcPr>
            <w:tcW w:w="2577" w:type="pct"/>
          </w:tcPr>
          <w:p w14:paraId="2F875FA8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lastRenderedPageBreak/>
              <w:t>БД-ОРДиП-Модераторы</w:t>
            </w:r>
          </w:p>
        </w:tc>
        <w:tc>
          <w:tcPr>
            <w:tcW w:w="2423" w:type="pct"/>
          </w:tcPr>
          <w:p w14:paraId="776D6DD8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Работа с библиотекой (Журнал регистрации ОРД)</w:t>
            </w:r>
          </w:p>
        </w:tc>
      </w:tr>
      <w:tr w:rsidR="00C447D0" w:rsidRPr="002546FC" w14:paraId="5A14F541" w14:textId="77777777" w:rsidTr="002546FC">
        <w:tc>
          <w:tcPr>
            <w:tcW w:w="2577" w:type="pct"/>
          </w:tcPr>
          <w:p w14:paraId="0456F920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БД-ГИСП-Модераторы</w:t>
            </w:r>
          </w:p>
        </w:tc>
        <w:tc>
          <w:tcPr>
            <w:tcW w:w="2423" w:type="pct"/>
          </w:tcPr>
          <w:p w14:paraId="179FF2C1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Работа с библиотекой (ГИС-Профи)</w:t>
            </w:r>
          </w:p>
        </w:tc>
      </w:tr>
      <w:tr w:rsidR="00C447D0" w:rsidRPr="002546FC" w14:paraId="56258BF3" w14:textId="77777777" w:rsidTr="002546FC">
        <w:tc>
          <w:tcPr>
            <w:tcW w:w="2577" w:type="pct"/>
          </w:tcPr>
          <w:p w14:paraId="7111AC88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БД-ЭП-Модераторы</w:t>
            </w:r>
          </w:p>
        </w:tc>
        <w:tc>
          <w:tcPr>
            <w:tcW w:w="2423" w:type="pct"/>
          </w:tcPr>
          <w:p w14:paraId="4E14C927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Работа с библиотекой (Энергопресс)</w:t>
            </w:r>
          </w:p>
        </w:tc>
      </w:tr>
      <w:tr w:rsidR="00C447D0" w:rsidRPr="002546FC" w14:paraId="01A30821" w14:textId="77777777" w:rsidTr="002546FC">
        <w:tc>
          <w:tcPr>
            <w:tcW w:w="2577" w:type="pct"/>
          </w:tcPr>
          <w:p w14:paraId="7976BC12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БД-ДИСМ-Модераторы</w:t>
            </w:r>
          </w:p>
        </w:tc>
        <w:tc>
          <w:tcPr>
            <w:tcW w:w="2423" w:type="pct"/>
          </w:tcPr>
          <w:p w14:paraId="5B19F3BA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Работа с библиотекой (Документы интегрированной системы менеджмента)</w:t>
            </w:r>
          </w:p>
        </w:tc>
      </w:tr>
      <w:tr w:rsidR="00C447D0" w:rsidRPr="002546FC" w14:paraId="1F5ACDC3" w14:textId="77777777" w:rsidTr="002546FC">
        <w:tc>
          <w:tcPr>
            <w:tcW w:w="2577" w:type="pct"/>
          </w:tcPr>
          <w:p w14:paraId="667B9781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ДИСМ-Модераторы-ИА</w:t>
            </w:r>
          </w:p>
          <w:p w14:paraId="2E700E93" w14:textId="789F2368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ДИСМ- Модераторы - СурЭС</w:t>
            </w:r>
          </w:p>
          <w:p w14:paraId="1BEBF31F" w14:textId="7D771F9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ДИСМ- Модераторы – КогЭС</w:t>
            </w:r>
          </w:p>
          <w:p w14:paraId="45DABE4F" w14:textId="542BDDD2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ДИСМ- Модераторы – НоЭС</w:t>
            </w:r>
          </w:p>
          <w:p w14:paraId="73C3B290" w14:textId="6CD9912A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ДИСМ- Модераторы – НвЭС</w:t>
            </w:r>
          </w:p>
          <w:p w14:paraId="35A644A9" w14:textId="0F572FC4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ДИСМ- Модераторы – НюЭС</w:t>
            </w:r>
          </w:p>
          <w:p w14:paraId="46A4D518" w14:textId="31735F32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ДИСМ- Модераторы – СевЭС</w:t>
            </w:r>
          </w:p>
          <w:p w14:paraId="3C8FE16C" w14:textId="56A15966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ДИСМ- Модераторы – НПЭК</w:t>
            </w:r>
          </w:p>
          <w:p w14:paraId="76C7AEB1" w14:textId="2D3BCDD4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ДИСМ- Модераторы – УЭС</w:t>
            </w:r>
          </w:p>
          <w:p w14:paraId="6585C0EC" w14:textId="353B5438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ДИСМ- Модераторы – ТРС</w:t>
            </w:r>
          </w:p>
          <w:p w14:paraId="57470B0E" w14:textId="59488868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ДИСМ- Модераторы – ТюмТПО</w:t>
            </w:r>
          </w:p>
          <w:p w14:paraId="5B7FF273" w14:textId="4CAC70A8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ДИСМ- Модераторы – ЮТПО</w:t>
            </w:r>
          </w:p>
          <w:p w14:paraId="568501DD" w14:textId="2E49E272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ДИСМ- Модераторы – ИТПО</w:t>
            </w:r>
          </w:p>
          <w:p w14:paraId="47A55E31" w14:textId="650B39CA" w:rsidR="00C447D0" w:rsidRPr="002546FC" w:rsidRDefault="00C447D0" w:rsidP="00CB6AF1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ДИСМ- Модераторы – ТобТПО</w:t>
            </w:r>
          </w:p>
        </w:tc>
        <w:tc>
          <w:tcPr>
            <w:tcW w:w="2423" w:type="pct"/>
          </w:tcPr>
          <w:p w14:paraId="2E1B4EA6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Совместная работа с папкой филиала в подразделе «Документы интегрированной системы менеджмента»</w:t>
            </w:r>
          </w:p>
        </w:tc>
      </w:tr>
      <w:tr w:rsidR="00C447D0" w:rsidRPr="002546FC" w14:paraId="6A30A498" w14:textId="77777777" w:rsidTr="002546FC">
        <w:tc>
          <w:tcPr>
            <w:tcW w:w="2577" w:type="pct"/>
          </w:tcPr>
          <w:p w14:paraId="79947978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Доверенности-Модераторы</w:t>
            </w:r>
          </w:p>
        </w:tc>
        <w:tc>
          <w:tcPr>
            <w:tcW w:w="2423" w:type="pct"/>
          </w:tcPr>
          <w:p w14:paraId="5004E34F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Работа с библиотекой (Доверенности)</w:t>
            </w:r>
          </w:p>
        </w:tc>
      </w:tr>
      <w:tr w:rsidR="00C447D0" w:rsidRPr="002546FC" w14:paraId="67BF7358" w14:textId="77777777" w:rsidTr="002546FC">
        <w:tc>
          <w:tcPr>
            <w:tcW w:w="2577" w:type="pct"/>
          </w:tcPr>
          <w:p w14:paraId="672754FA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ПоСП-Модераторы</w:t>
            </w:r>
          </w:p>
        </w:tc>
        <w:tc>
          <w:tcPr>
            <w:tcW w:w="2423" w:type="pct"/>
          </w:tcPr>
          <w:p w14:paraId="6AF3DB07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Работа с библиотекой (Доверенности)</w:t>
            </w:r>
          </w:p>
        </w:tc>
      </w:tr>
      <w:tr w:rsidR="00C447D0" w:rsidRPr="002546FC" w14:paraId="3741F03C" w14:textId="77777777" w:rsidTr="002546FC">
        <w:tc>
          <w:tcPr>
            <w:tcW w:w="2577" w:type="pct"/>
          </w:tcPr>
          <w:p w14:paraId="36B8EC02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ПоСП-Модераторы ИА</w:t>
            </w:r>
          </w:p>
          <w:p w14:paraId="6F42D7EC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ПоСП-Модераторы-СурЭС</w:t>
            </w:r>
          </w:p>
          <w:p w14:paraId="726278B6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ПоСП-Модераторы-КогЭС</w:t>
            </w:r>
          </w:p>
          <w:p w14:paraId="46BDC13F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ПоСП-Модераторы-НоЭС</w:t>
            </w:r>
          </w:p>
          <w:p w14:paraId="78AB73B6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ПоСП-Модераторы-НвЭС</w:t>
            </w:r>
          </w:p>
          <w:p w14:paraId="6483078C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ПоСП-Модераторы-НюЭС</w:t>
            </w:r>
          </w:p>
          <w:p w14:paraId="11C57E92" w14:textId="77777777" w:rsidR="00C447D0" w:rsidRPr="001C102D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ПоСП-Модераторы-СевЭС</w:t>
            </w:r>
          </w:p>
          <w:p w14:paraId="6095726A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ПоСП-Модераторы-– НПЭК</w:t>
            </w:r>
          </w:p>
          <w:p w14:paraId="6053425E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ПоСП-Модераторы-– УЭС</w:t>
            </w:r>
          </w:p>
          <w:p w14:paraId="752605A2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ПоСП-Модераторы-ТРС</w:t>
            </w:r>
          </w:p>
        </w:tc>
        <w:tc>
          <w:tcPr>
            <w:tcW w:w="2423" w:type="pct"/>
          </w:tcPr>
          <w:p w14:paraId="4EB310DC" w14:textId="77777777" w:rsidR="00C447D0" w:rsidRPr="002546FC" w:rsidRDefault="00C447D0" w:rsidP="00C447D0">
            <w:pPr>
              <w:spacing w:after="0" w:line="240" w:lineRule="auto"/>
              <w:ind w:firstLine="0"/>
              <w:rPr>
                <w:szCs w:val="24"/>
                <w:lang w:eastAsia="ru-RU"/>
              </w:rPr>
            </w:pPr>
            <w:r w:rsidRPr="002546FC">
              <w:rPr>
                <w:szCs w:val="24"/>
                <w:lang w:eastAsia="ru-RU"/>
              </w:rPr>
              <w:t>Совместная работа только с папкой филиала в подразделе «Положения о структурных подразделениях»</w:t>
            </w:r>
          </w:p>
        </w:tc>
      </w:tr>
    </w:tbl>
    <w:p w14:paraId="42B3A5EE" w14:textId="77777777" w:rsidR="00C447D0" w:rsidRPr="00EB2389" w:rsidRDefault="00C447D0" w:rsidP="002546FC">
      <w:pPr>
        <w:spacing w:after="0" w:line="240" w:lineRule="auto"/>
        <w:ind w:firstLine="0"/>
      </w:pPr>
    </w:p>
    <w:p w14:paraId="3850D486" w14:textId="34235085" w:rsidR="00E64E27" w:rsidRDefault="00E64E27" w:rsidP="00E96616">
      <w:pPr>
        <w:spacing w:after="0" w:line="240" w:lineRule="auto"/>
        <w:ind w:firstLine="567"/>
      </w:pPr>
      <w:r w:rsidRPr="00402B0C">
        <w:t xml:space="preserve">Возможность настройки рассылки уведомлений по электронной почте при публикации на Портале новых или изменении существующих документов обеспечивается </w:t>
      </w:r>
      <w:r w:rsidR="001929CC" w:rsidRPr="00402B0C">
        <w:t xml:space="preserve">стандартной системой </w:t>
      </w:r>
      <w:r w:rsidR="00656E27" w:rsidRPr="00402B0C">
        <w:t>оповещений</w:t>
      </w:r>
      <w:r w:rsidR="001929CC" w:rsidRPr="00402B0C">
        <w:t xml:space="preserve"> </w:t>
      </w:r>
      <w:r w:rsidR="001929CC" w:rsidRPr="00DE693B">
        <w:t>Share</w:t>
      </w:r>
      <w:r w:rsidR="007B0DDB" w:rsidRPr="00DE693B">
        <w:t>P</w:t>
      </w:r>
      <w:r w:rsidR="001929CC" w:rsidRPr="00DE693B">
        <w:t>oint</w:t>
      </w:r>
      <w:r w:rsidR="00656E27" w:rsidRPr="00402B0C">
        <w:t xml:space="preserve"> на П</w:t>
      </w:r>
      <w:r w:rsidRPr="00402B0C">
        <w:t>ортале</w:t>
      </w:r>
      <w:r w:rsidR="003B0B49">
        <w:t>.</w:t>
      </w:r>
    </w:p>
    <w:p w14:paraId="5A1CBF2C" w14:textId="5A277B0B" w:rsidR="00AB40B6" w:rsidRDefault="00881A3F" w:rsidP="00402B0C">
      <w:pPr>
        <w:spacing w:after="0" w:line="240" w:lineRule="auto"/>
        <w:ind w:firstLine="567"/>
      </w:pPr>
      <w:r>
        <w:t xml:space="preserve">        </w:t>
      </w:r>
    </w:p>
    <w:p w14:paraId="3D902FD2" w14:textId="7C942F28" w:rsidR="005D3364" w:rsidRPr="007B0DDB" w:rsidRDefault="005D3364" w:rsidP="005C0D58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7B0DDB">
        <w:rPr>
          <w:sz w:val="24"/>
          <w:szCs w:val="24"/>
        </w:rPr>
        <w:t>Библиотека «Шаблоны документов»</w:t>
      </w:r>
    </w:p>
    <w:p w14:paraId="5F876427" w14:textId="4905B0A6" w:rsidR="005D3364" w:rsidRPr="00442F63" w:rsidRDefault="005D3364" w:rsidP="0047551A">
      <w:pPr>
        <w:spacing w:after="0" w:line="240" w:lineRule="auto"/>
        <w:ind w:firstLine="567"/>
      </w:pPr>
      <w:r w:rsidRPr="00BD5D28">
        <w:t>Атрибуты,</w:t>
      </w:r>
      <w:r w:rsidRPr="00442F63">
        <w:t xml:space="preserve"> характеризующие документ, представлены в</w:t>
      </w:r>
      <w:r w:rsidR="00BD5D28">
        <w:t xml:space="preserve"> таблице (см. </w:t>
      </w:r>
      <w:r w:rsidR="00BD5D28">
        <w:fldChar w:fldCharType="begin"/>
      </w:r>
      <w:r w:rsidR="00BD5D28">
        <w:instrText xml:space="preserve"> REF _Ref431551816 \h  \* MERGEFORMAT </w:instrText>
      </w:r>
      <w:r w:rsidR="00BD5D28">
        <w:fldChar w:fldCharType="separate"/>
      </w:r>
      <w:r w:rsidR="00E22EDC" w:rsidRPr="00E22EDC">
        <w:t>Таблица 24</w:t>
      </w:r>
      <w:r w:rsidR="00BD5D28">
        <w:fldChar w:fldCharType="end"/>
      </w:r>
      <w:r w:rsidR="00BD5D28">
        <w:t>)</w:t>
      </w:r>
      <w:r w:rsidRPr="00442F63">
        <w:t>.</w:t>
      </w:r>
    </w:p>
    <w:p w14:paraId="681A1657" w14:textId="6EAABA56" w:rsidR="005D3364" w:rsidRPr="00BD5D28" w:rsidRDefault="009F42BF" w:rsidP="00BD5D28">
      <w:pPr>
        <w:pStyle w:val="af1"/>
        <w:keepNext/>
        <w:spacing w:before="200"/>
        <w:rPr>
          <w:i/>
        </w:rPr>
      </w:pPr>
      <w:bookmarkStart w:id="154" w:name="_Ref431551816"/>
      <w:bookmarkStart w:id="155" w:name="_Ref429567804"/>
      <w:r>
        <w:rPr>
          <w:i/>
        </w:rPr>
        <w:t>Таблица</w:t>
      </w:r>
      <w:r w:rsidR="005D3364" w:rsidRPr="00BD5D28">
        <w:rPr>
          <w:i/>
        </w:rPr>
        <w:t xml:space="preserve"> </w:t>
      </w:r>
      <w:r w:rsidR="001E4948" w:rsidRPr="00BD5D28">
        <w:rPr>
          <w:i/>
        </w:rPr>
        <w:fldChar w:fldCharType="begin"/>
      </w:r>
      <w:r w:rsidR="001E4948" w:rsidRPr="00BD5D28">
        <w:rPr>
          <w:i/>
        </w:rPr>
        <w:instrText xml:space="preserve"> SEQ Таблица \* ARABIC </w:instrText>
      </w:r>
      <w:r w:rsidR="001E4948" w:rsidRPr="00BD5D28">
        <w:rPr>
          <w:i/>
        </w:rPr>
        <w:fldChar w:fldCharType="separate"/>
      </w:r>
      <w:r w:rsidR="00E22EDC">
        <w:rPr>
          <w:i/>
          <w:noProof/>
        </w:rPr>
        <w:t>24</w:t>
      </w:r>
      <w:r w:rsidR="001E4948" w:rsidRPr="00BD5D28">
        <w:rPr>
          <w:i/>
        </w:rPr>
        <w:fldChar w:fldCharType="end"/>
      </w:r>
      <w:bookmarkEnd w:id="154"/>
      <w:r w:rsidR="00BD5D28">
        <w:rPr>
          <w:i/>
        </w:rPr>
        <w:t xml:space="preserve"> </w:t>
      </w:r>
      <w:r w:rsidR="00BD5D28" w:rsidRPr="00804861">
        <w:rPr>
          <w:i/>
        </w:rPr>
        <w:t>–</w:t>
      </w:r>
      <w:r w:rsidR="00BD5D28">
        <w:rPr>
          <w:i/>
        </w:rPr>
        <w:t xml:space="preserve"> </w:t>
      </w:r>
      <w:r w:rsidR="005D3364" w:rsidRPr="00BD5D28">
        <w:rPr>
          <w:i/>
        </w:rPr>
        <w:t>Атрибуты документов «Шаблоны документов»</w:t>
      </w:r>
      <w:bookmarkEnd w:id="155"/>
    </w:p>
    <w:tbl>
      <w:tblPr>
        <w:tblStyle w:val="af"/>
        <w:tblW w:w="5000" w:type="pct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473"/>
        <w:gridCol w:w="1637"/>
        <w:gridCol w:w="1981"/>
        <w:gridCol w:w="1856"/>
        <w:gridCol w:w="1663"/>
        <w:gridCol w:w="1734"/>
      </w:tblGrid>
      <w:tr w:rsidR="0047551A" w:rsidRPr="00BD5D28" w14:paraId="2A468ACF" w14:textId="77777777" w:rsidTr="00257532">
        <w:trPr>
          <w:trHeight w:val="20"/>
          <w:tblHeader/>
        </w:trPr>
        <w:tc>
          <w:tcPr>
            <w:tcW w:w="253" w:type="pct"/>
            <w:shd w:val="clear" w:color="auto" w:fill="D9D9D9" w:themeFill="background1" w:themeFillShade="D9"/>
            <w:vAlign w:val="center"/>
          </w:tcPr>
          <w:p w14:paraId="4BD7F034" w14:textId="1FDEF777" w:rsidR="005D3364" w:rsidRPr="00BD5D28" w:rsidRDefault="0047551A" w:rsidP="0047551A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№</w:t>
            </w:r>
            <w:r w:rsidR="00AC6CD4">
              <w:rPr>
                <w:b/>
                <w:szCs w:val="24"/>
              </w:rPr>
              <w:t xml:space="preserve"> </w:t>
            </w:r>
            <w:r w:rsidR="005D3364" w:rsidRPr="00BD5D28">
              <w:rPr>
                <w:b/>
                <w:szCs w:val="24"/>
              </w:rPr>
              <w:t>п/п</w:t>
            </w:r>
          </w:p>
        </w:tc>
        <w:tc>
          <w:tcPr>
            <w:tcW w:w="876" w:type="pct"/>
            <w:shd w:val="clear" w:color="auto" w:fill="D9D9D9" w:themeFill="background1" w:themeFillShade="D9"/>
            <w:vAlign w:val="center"/>
          </w:tcPr>
          <w:p w14:paraId="3626EA9C" w14:textId="77777777" w:rsidR="005D3364" w:rsidRPr="00BD5D28" w:rsidRDefault="005D3364" w:rsidP="0047551A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BD5D28">
              <w:rPr>
                <w:b/>
                <w:szCs w:val="24"/>
              </w:rPr>
              <w:t>Атрибуты</w:t>
            </w:r>
          </w:p>
        </w:tc>
        <w:tc>
          <w:tcPr>
            <w:tcW w:w="1060" w:type="pct"/>
            <w:shd w:val="clear" w:color="auto" w:fill="D9D9D9" w:themeFill="background1" w:themeFillShade="D9"/>
            <w:vAlign w:val="center"/>
          </w:tcPr>
          <w:p w14:paraId="0E0335D8" w14:textId="77777777" w:rsidR="005D3364" w:rsidRPr="00BD5D28" w:rsidRDefault="005D3364" w:rsidP="0047551A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BD5D28">
              <w:rPr>
                <w:b/>
                <w:szCs w:val="24"/>
              </w:rPr>
              <w:t>Тип</w:t>
            </w:r>
          </w:p>
        </w:tc>
        <w:tc>
          <w:tcPr>
            <w:tcW w:w="993" w:type="pct"/>
            <w:shd w:val="clear" w:color="auto" w:fill="D9D9D9" w:themeFill="background1" w:themeFillShade="D9"/>
            <w:vAlign w:val="center"/>
          </w:tcPr>
          <w:p w14:paraId="2C356AC6" w14:textId="77777777" w:rsidR="005D3364" w:rsidRPr="00BD5D28" w:rsidRDefault="005D3364" w:rsidP="0047551A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BD5D28">
              <w:rPr>
                <w:b/>
                <w:szCs w:val="24"/>
              </w:rPr>
              <w:t>Обязательность</w:t>
            </w:r>
          </w:p>
        </w:tc>
        <w:tc>
          <w:tcPr>
            <w:tcW w:w="890" w:type="pct"/>
            <w:shd w:val="clear" w:color="auto" w:fill="D9D9D9" w:themeFill="background1" w:themeFillShade="D9"/>
            <w:vAlign w:val="center"/>
          </w:tcPr>
          <w:p w14:paraId="184DF677" w14:textId="77777777" w:rsidR="005D3364" w:rsidRPr="00BD5D28" w:rsidRDefault="005D3364" w:rsidP="0047551A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BD5D28">
              <w:rPr>
                <w:b/>
                <w:szCs w:val="24"/>
              </w:rPr>
              <w:t>Примечания</w:t>
            </w:r>
          </w:p>
        </w:tc>
        <w:tc>
          <w:tcPr>
            <w:tcW w:w="928" w:type="pct"/>
            <w:shd w:val="clear" w:color="auto" w:fill="D9D9D9" w:themeFill="background1" w:themeFillShade="D9"/>
            <w:vAlign w:val="center"/>
          </w:tcPr>
          <w:p w14:paraId="01F4E01E" w14:textId="38010547" w:rsidR="005D3364" w:rsidRPr="00BD5D28" w:rsidRDefault="005D3364" w:rsidP="00AC6CD4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BD5D28">
              <w:rPr>
                <w:b/>
                <w:szCs w:val="24"/>
              </w:rPr>
              <w:t>Отображае</w:t>
            </w:r>
            <w:r w:rsidR="00910D81">
              <w:rPr>
                <w:b/>
                <w:szCs w:val="24"/>
              </w:rPr>
              <w:t>-</w:t>
            </w:r>
            <w:r w:rsidRPr="00BD5D28">
              <w:rPr>
                <w:b/>
                <w:szCs w:val="24"/>
              </w:rPr>
              <w:t>мые поля карточки</w:t>
            </w:r>
          </w:p>
        </w:tc>
      </w:tr>
      <w:tr w:rsidR="0047551A" w:rsidRPr="00BD5D28" w14:paraId="64F9A9B1" w14:textId="77777777" w:rsidTr="00257532">
        <w:trPr>
          <w:trHeight w:val="20"/>
        </w:trPr>
        <w:tc>
          <w:tcPr>
            <w:tcW w:w="253" w:type="pct"/>
          </w:tcPr>
          <w:p w14:paraId="6F47EB9C" w14:textId="6A8F5012" w:rsidR="005D3364" w:rsidRPr="00BD5D28" w:rsidRDefault="005D3364" w:rsidP="0047551A">
            <w:pPr>
              <w:spacing w:after="0" w:line="240" w:lineRule="auto"/>
              <w:ind w:firstLine="29"/>
              <w:jc w:val="center"/>
            </w:pPr>
            <w:r w:rsidRPr="00BD5D28">
              <w:t>1</w:t>
            </w:r>
            <w:r w:rsidR="0047551A">
              <w:t>.</w:t>
            </w:r>
          </w:p>
        </w:tc>
        <w:tc>
          <w:tcPr>
            <w:tcW w:w="876" w:type="pct"/>
          </w:tcPr>
          <w:p w14:paraId="3526AA4C" w14:textId="77777777" w:rsidR="005D3364" w:rsidRPr="00BD5D28" w:rsidRDefault="005D3364" w:rsidP="0047551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BD5D28">
              <w:rPr>
                <w:szCs w:val="24"/>
              </w:rPr>
              <w:t>Имя</w:t>
            </w:r>
          </w:p>
        </w:tc>
        <w:tc>
          <w:tcPr>
            <w:tcW w:w="1060" w:type="pct"/>
          </w:tcPr>
          <w:p w14:paraId="275FEB5F" w14:textId="77777777" w:rsidR="005D3364" w:rsidRPr="00BD5D28" w:rsidRDefault="005D3364" w:rsidP="0047551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BD5D28">
              <w:rPr>
                <w:szCs w:val="24"/>
              </w:rPr>
              <w:t>Однострочный текст</w:t>
            </w:r>
          </w:p>
        </w:tc>
        <w:tc>
          <w:tcPr>
            <w:tcW w:w="993" w:type="pct"/>
          </w:tcPr>
          <w:p w14:paraId="25D5531C" w14:textId="77777777" w:rsidR="005D3364" w:rsidRPr="00BD5D28" w:rsidRDefault="005D3364" w:rsidP="0047551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BD5D28">
              <w:rPr>
                <w:szCs w:val="24"/>
              </w:rPr>
              <w:t>Да</w:t>
            </w:r>
          </w:p>
        </w:tc>
        <w:tc>
          <w:tcPr>
            <w:tcW w:w="890" w:type="pct"/>
          </w:tcPr>
          <w:p w14:paraId="03E22A79" w14:textId="77777777" w:rsidR="005D3364" w:rsidRPr="00BD5D28" w:rsidRDefault="005D3364" w:rsidP="0047551A">
            <w:pPr>
              <w:spacing w:after="0" w:line="240" w:lineRule="auto"/>
              <w:ind w:firstLine="29"/>
              <w:jc w:val="left"/>
            </w:pPr>
            <w:r w:rsidRPr="00BD5D28">
              <w:rPr>
                <w:szCs w:val="24"/>
              </w:rPr>
              <w:t> </w:t>
            </w:r>
          </w:p>
        </w:tc>
        <w:tc>
          <w:tcPr>
            <w:tcW w:w="928" w:type="pct"/>
          </w:tcPr>
          <w:p w14:paraId="16841A82" w14:textId="7E3774C2" w:rsidR="005D3364" w:rsidRPr="00BD5D28" w:rsidRDefault="00483C9A" w:rsidP="0047551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</w:t>
            </w:r>
          </w:p>
        </w:tc>
      </w:tr>
      <w:tr w:rsidR="00483C9A" w:rsidRPr="00BD5D28" w14:paraId="26F1E4D8" w14:textId="77777777" w:rsidTr="00257532">
        <w:trPr>
          <w:trHeight w:val="20"/>
        </w:trPr>
        <w:tc>
          <w:tcPr>
            <w:tcW w:w="253" w:type="pct"/>
          </w:tcPr>
          <w:p w14:paraId="00587324" w14:textId="28E50604" w:rsidR="00483C9A" w:rsidRPr="00BD5D28" w:rsidRDefault="00483C9A" w:rsidP="00483C9A">
            <w:pPr>
              <w:spacing w:after="0" w:line="240" w:lineRule="auto"/>
              <w:ind w:firstLine="29"/>
              <w:jc w:val="center"/>
            </w:pPr>
            <w:r>
              <w:t>2.</w:t>
            </w:r>
          </w:p>
        </w:tc>
        <w:tc>
          <w:tcPr>
            <w:tcW w:w="876" w:type="pct"/>
          </w:tcPr>
          <w:p w14:paraId="5C45E24A" w14:textId="0ADC0600" w:rsidR="00483C9A" w:rsidRPr="00483C9A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  <w:lang w:val="en-US"/>
              </w:rPr>
              <w:t>Название</w:t>
            </w:r>
          </w:p>
        </w:tc>
        <w:tc>
          <w:tcPr>
            <w:tcW w:w="1060" w:type="pct"/>
          </w:tcPr>
          <w:p w14:paraId="0007078B" w14:textId="5B90645E" w:rsidR="00483C9A" w:rsidRPr="00BD5D28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BD5D28">
              <w:rPr>
                <w:szCs w:val="24"/>
              </w:rPr>
              <w:t>Однострочный текст</w:t>
            </w:r>
          </w:p>
        </w:tc>
        <w:tc>
          <w:tcPr>
            <w:tcW w:w="993" w:type="pct"/>
          </w:tcPr>
          <w:p w14:paraId="28B910BA" w14:textId="32C100B4" w:rsidR="00483C9A" w:rsidRPr="00BD5D28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890" w:type="pct"/>
          </w:tcPr>
          <w:p w14:paraId="5EC37002" w14:textId="0D4656FC" w:rsidR="00483C9A" w:rsidRPr="00BD5D28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BD5D28">
              <w:rPr>
                <w:szCs w:val="24"/>
              </w:rPr>
              <w:t> </w:t>
            </w:r>
          </w:p>
        </w:tc>
        <w:tc>
          <w:tcPr>
            <w:tcW w:w="928" w:type="pct"/>
          </w:tcPr>
          <w:p w14:paraId="0AACEC4C" w14:textId="3FC3F4F3" w:rsidR="00483C9A" w:rsidRPr="00BD5D28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</w:t>
            </w:r>
          </w:p>
        </w:tc>
      </w:tr>
      <w:tr w:rsidR="00483C9A" w:rsidRPr="00BD5D28" w14:paraId="0860B6B0" w14:textId="77777777" w:rsidTr="00257532">
        <w:trPr>
          <w:trHeight w:val="20"/>
        </w:trPr>
        <w:tc>
          <w:tcPr>
            <w:tcW w:w="253" w:type="pct"/>
          </w:tcPr>
          <w:p w14:paraId="58EFDB8B" w14:textId="1697CB17" w:rsidR="00483C9A" w:rsidRPr="00BD5D28" w:rsidRDefault="00483C9A" w:rsidP="00483C9A">
            <w:pPr>
              <w:spacing w:after="0" w:line="240" w:lineRule="auto"/>
              <w:ind w:firstLine="29"/>
              <w:jc w:val="center"/>
            </w:pPr>
            <w:r>
              <w:lastRenderedPageBreak/>
              <w:t>3.</w:t>
            </w:r>
          </w:p>
        </w:tc>
        <w:tc>
          <w:tcPr>
            <w:tcW w:w="876" w:type="pct"/>
          </w:tcPr>
          <w:p w14:paraId="04C64116" w14:textId="77777777" w:rsidR="00483C9A" w:rsidRPr="00BD5D28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BD5D28">
              <w:rPr>
                <w:szCs w:val="24"/>
              </w:rPr>
              <w:t>Вид деятельности</w:t>
            </w:r>
          </w:p>
        </w:tc>
        <w:tc>
          <w:tcPr>
            <w:tcW w:w="1060" w:type="pct"/>
          </w:tcPr>
          <w:p w14:paraId="44BB9773" w14:textId="37D89693" w:rsidR="00483C9A" w:rsidRPr="00BD5D28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Подстановка</w:t>
            </w:r>
          </w:p>
        </w:tc>
        <w:tc>
          <w:tcPr>
            <w:tcW w:w="993" w:type="pct"/>
          </w:tcPr>
          <w:p w14:paraId="6BADE1EE" w14:textId="77777777" w:rsidR="00483C9A" w:rsidRPr="00BD5D28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BD5D28">
              <w:rPr>
                <w:szCs w:val="24"/>
              </w:rPr>
              <w:t>Автоматическое заполнение</w:t>
            </w:r>
          </w:p>
        </w:tc>
        <w:tc>
          <w:tcPr>
            <w:tcW w:w="890" w:type="pct"/>
          </w:tcPr>
          <w:p w14:paraId="08C1486C" w14:textId="77777777" w:rsidR="00483C9A" w:rsidRPr="00BD5D28" w:rsidRDefault="00483C9A" w:rsidP="00483C9A">
            <w:pPr>
              <w:spacing w:after="0" w:line="240" w:lineRule="auto"/>
              <w:ind w:firstLine="29"/>
              <w:jc w:val="left"/>
            </w:pPr>
            <w:r w:rsidRPr="00BD5D28">
              <w:rPr>
                <w:szCs w:val="24"/>
              </w:rPr>
              <w:t>Заполняется по названию папки</w:t>
            </w:r>
          </w:p>
        </w:tc>
        <w:tc>
          <w:tcPr>
            <w:tcW w:w="928" w:type="pct"/>
          </w:tcPr>
          <w:p w14:paraId="7A040C81" w14:textId="77777777" w:rsidR="00483C9A" w:rsidRPr="00BD5D28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BD5D28">
              <w:rPr>
                <w:szCs w:val="24"/>
              </w:rPr>
              <w:t>Да</w:t>
            </w:r>
          </w:p>
        </w:tc>
      </w:tr>
      <w:tr w:rsidR="00483C9A" w:rsidRPr="00BD5D28" w14:paraId="50063377" w14:textId="77777777" w:rsidTr="00257532">
        <w:trPr>
          <w:trHeight w:val="20"/>
        </w:trPr>
        <w:tc>
          <w:tcPr>
            <w:tcW w:w="253" w:type="pct"/>
          </w:tcPr>
          <w:p w14:paraId="014D414D" w14:textId="17E35912" w:rsidR="00483C9A" w:rsidRPr="00BD5D28" w:rsidRDefault="00483C9A" w:rsidP="00483C9A">
            <w:pPr>
              <w:spacing w:after="0" w:line="240" w:lineRule="auto"/>
              <w:ind w:firstLine="29"/>
              <w:jc w:val="center"/>
            </w:pPr>
            <w:r>
              <w:t>4.</w:t>
            </w:r>
          </w:p>
        </w:tc>
        <w:tc>
          <w:tcPr>
            <w:tcW w:w="876" w:type="pct"/>
          </w:tcPr>
          <w:p w14:paraId="0BCEE5C4" w14:textId="77777777" w:rsidR="00483C9A" w:rsidRPr="00BD5D28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BD5D28">
              <w:rPr>
                <w:szCs w:val="24"/>
              </w:rPr>
              <w:t>Комментарий</w:t>
            </w:r>
          </w:p>
        </w:tc>
        <w:tc>
          <w:tcPr>
            <w:tcW w:w="1060" w:type="pct"/>
          </w:tcPr>
          <w:p w14:paraId="1B514BED" w14:textId="77777777" w:rsidR="00483C9A" w:rsidRPr="00BD5D28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BD5D28">
              <w:rPr>
                <w:szCs w:val="24"/>
              </w:rPr>
              <w:t>Многострочный текст</w:t>
            </w:r>
          </w:p>
        </w:tc>
        <w:tc>
          <w:tcPr>
            <w:tcW w:w="993" w:type="pct"/>
          </w:tcPr>
          <w:p w14:paraId="18DA7929" w14:textId="77777777" w:rsidR="00483C9A" w:rsidRPr="00BD5D28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BD5D28">
              <w:rPr>
                <w:szCs w:val="24"/>
              </w:rPr>
              <w:t>Нет</w:t>
            </w:r>
          </w:p>
        </w:tc>
        <w:tc>
          <w:tcPr>
            <w:tcW w:w="890" w:type="pct"/>
          </w:tcPr>
          <w:p w14:paraId="1066E29E" w14:textId="77777777" w:rsidR="00483C9A" w:rsidRPr="00BD5D28" w:rsidRDefault="00483C9A" w:rsidP="00483C9A">
            <w:pPr>
              <w:spacing w:after="0" w:line="240" w:lineRule="auto"/>
              <w:ind w:firstLine="29"/>
              <w:jc w:val="left"/>
            </w:pPr>
            <w:r w:rsidRPr="00BD5D28">
              <w:rPr>
                <w:szCs w:val="24"/>
              </w:rPr>
              <w:t> </w:t>
            </w:r>
          </w:p>
        </w:tc>
        <w:tc>
          <w:tcPr>
            <w:tcW w:w="928" w:type="pct"/>
          </w:tcPr>
          <w:p w14:paraId="56107285" w14:textId="77777777" w:rsidR="00483C9A" w:rsidRPr="00BD5D28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BD5D28">
              <w:rPr>
                <w:szCs w:val="24"/>
              </w:rPr>
              <w:t>Да</w:t>
            </w:r>
          </w:p>
        </w:tc>
      </w:tr>
    </w:tbl>
    <w:p w14:paraId="672263B2" w14:textId="77777777" w:rsidR="0047551A" w:rsidRDefault="0047551A" w:rsidP="0047551A">
      <w:pPr>
        <w:spacing w:after="0" w:line="240" w:lineRule="auto"/>
        <w:ind w:firstLine="567"/>
      </w:pPr>
      <w:bookmarkStart w:id="156" w:name="_Toc429581807"/>
      <w:bookmarkStart w:id="157" w:name="_Toc429735800"/>
    </w:p>
    <w:p w14:paraId="18F147FB" w14:textId="7DD18F65" w:rsidR="005D3364" w:rsidRPr="00442F63" w:rsidRDefault="005D3364" w:rsidP="0047551A">
      <w:pPr>
        <w:spacing w:after="0" w:line="240" w:lineRule="auto"/>
        <w:ind w:firstLine="567"/>
      </w:pPr>
      <w:r w:rsidRPr="00442F63">
        <w:t>Содержимое библиотеки разбито на папки контентного типа «Папка шаблонов документов». Атрибуты представлены в</w:t>
      </w:r>
      <w:r w:rsidR="0047551A">
        <w:t xml:space="preserve"> таблице (см. </w:t>
      </w:r>
      <w:r w:rsidR="0047551A">
        <w:fldChar w:fldCharType="begin"/>
      </w:r>
      <w:r w:rsidR="0047551A">
        <w:instrText xml:space="preserve"> REF _Ref431551752 \h  \* MERGEFORMAT </w:instrText>
      </w:r>
      <w:r w:rsidR="0047551A">
        <w:fldChar w:fldCharType="separate"/>
      </w:r>
      <w:r w:rsidR="00E22EDC" w:rsidRPr="00E22EDC">
        <w:t>Таблица 25</w:t>
      </w:r>
      <w:r w:rsidR="0047551A">
        <w:fldChar w:fldCharType="end"/>
      </w:r>
      <w:r w:rsidR="0047551A">
        <w:t>)</w:t>
      </w:r>
      <w:r w:rsidRPr="00442F63">
        <w:t>.</w:t>
      </w:r>
    </w:p>
    <w:p w14:paraId="7B63234C" w14:textId="1576D92A" w:rsidR="005D3364" w:rsidRPr="0047551A" w:rsidRDefault="009F42BF" w:rsidP="0047551A">
      <w:pPr>
        <w:pStyle w:val="af1"/>
        <w:keepNext/>
        <w:spacing w:before="200"/>
        <w:rPr>
          <w:i/>
        </w:rPr>
      </w:pPr>
      <w:bookmarkStart w:id="158" w:name="_Ref431551752"/>
      <w:bookmarkStart w:id="159" w:name="_Ref430097228"/>
      <w:r>
        <w:rPr>
          <w:i/>
        </w:rPr>
        <w:t>Таблица</w:t>
      </w:r>
      <w:r w:rsidR="005D3364" w:rsidRPr="0047551A">
        <w:rPr>
          <w:i/>
        </w:rPr>
        <w:t xml:space="preserve"> </w:t>
      </w:r>
      <w:r w:rsidR="001E4948" w:rsidRPr="0047551A">
        <w:rPr>
          <w:i/>
        </w:rPr>
        <w:fldChar w:fldCharType="begin"/>
      </w:r>
      <w:r w:rsidR="001E4948" w:rsidRPr="0047551A">
        <w:rPr>
          <w:i/>
        </w:rPr>
        <w:instrText xml:space="preserve"> SEQ Таблица \* ARABIC </w:instrText>
      </w:r>
      <w:r w:rsidR="001E4948" w:rsidRPr="0047551A">
        <w:rPr>
          <w:i/>
        </w:rPr>
        <w:fldChar w:fldCharType="separate"/>
      </w:r>
      <w:r w:rsidR="00E22EDC">
        <w:rPr>
          <w:i/>
          <w:noProof/>
        </w:rPr>
        <w:t>25</w:t>
      </w:r>
      <w:r w:rsidR="001E4948" w:rsidRPr="0047551A">
        <w:rPr>
          <w:i/>
        </w:rPr>
        <w:fldChar w:fldCharType="end"/>
      </w:r>
      <w:bookmarkEnd w:id="158"/>
      <w:r w:rsidR="0047551A">
        <w:rPr>
          <w:i/>
        </w:rPr>
        <w:t xml:space="preserve"> </w:t>
      </w:r>
      <w:r w:rsidR="0047551A" w:rsidRPr="00804861">
        <w:rPr>
          <w:i/>
        </w:rPr>
        <w:t>–</w:t>
      </w:r>
      <w:r w:rsidR="0047551A">
        <w:rPr>
          <w:i/>
        </w:rPr>
        <w:t xml:space="preserve"> </w:t>
      </w:r>
      <w:r w:rsidR="005D3364" w:rsidRPr="0047551A">
        <w:rPr>
          <w:i/>
        </w:rPr>
        <w:t>Атрибуты «Папка шаблонов документов»</w:t>
      </w:r>
      <w:bookmarkEnd w:id="159"/>
    </w:p>
    <w:tbl>
      <w:tblPr>
        <w:tblStyle w:val="af"/>
        <w:tblW w:w="5000" w:type="pct"/>
        <w:jc w:val="center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469"/>
        <w:gridCol w:w="1987"/>
        <w:gridCol w:w="1779"/>
        <w:gridCol w:w="1863"/>
        <w:gridCol w:w="3246"/>
      </w:tblGrid>
      <w:tr w:rsidR="005D3364" w:rsidRPr="0047551A" w14:paraId="540B9B81" w14:textId="77777777" w:rsidTr="000B0B54">
        <w:trPr>
          <w:trHeight w:val="567"/>
          <w:tblHeader/>
          <w:jc w:val="center"/>
        </w:trPr>
        <w:tc>
          <w:tcPr>
            <w:tcW w:w="251" w:type="pct"/>
            <w:shd w:val="clear" w:color="auto" w:fill="D9D9D9" w:themeFill="background1" w:themeFillShade="D9"/>
            <w:vAlign w:val="center"/>
          </w:tcPr>
          <w:p w14:paraId="254E26E1" w14:textId="77777777" w:rsidR="005D3364" w:rsidRPr="0047551A" w:rsidRDefault="005D3364" w:rsidP="0047551A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47551A">
              <w:rPr>
                <w:b/>
                <w:szCs w:val="24"/>
              </w:rPr>
              <w:t>№ п/п</w:t>
            </w:r>
          </w:p>
        </w:tc>
        <w:tc>
          <w:tcPr>
            <w:tcW w:w="1063" w:type="pct"/>
            <w:shd w:val="clear" w:color="auto" w:fill="D9D9D9" w:themeFill="background1" w:themeFillShade="D9"/>
            <w:vAlign w:val="center"/>
          </w:tcPr>
          <w:p w14:paraId="42363A6A" w14:textId="77777777" w:rsidR="005D3364" w:rsidRPr="0047551A" w:rsidRDefault="005D3364" w:rsidP="0047551A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47551A">
              <w:rPr>
                <w:b/>
                <w:szCs w:val="24"/>
              </w:rPr>
              <w:t>Атрибуты</w:t>
            </w:r>
          </w:p>
        </w:tc>
        <w:tc>
          <w:tcPr>
            <w:tcW w:w="952" w:type="pct"/>
            <w:shd w:val="clear" w:color="auto" w:fill="D9D9D9" w:themeFill="background1" w:themeFillShade="D9"/>
            <w:vAlign w:val="center"/>
          </w:tcPr>
          <w:p w14:paraId="356BC296" w14:textId="77777777" w:rsidR="005D3364" w:rsidRPr="0047551A" w:rsidRDefault="005D3364" w:rsidP="0047551A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47551A">
              <w:rPr>
                <w:b/>
                <w:szCs w:val="24"/>
              </w:rPr>
              <w:t>Тип</w:t>
            </w:r>
          </w:p>
        </w:tc>
        <w:tc>
          <w:tcPr>
            <w:tcW w:w="997" w:type="pct"/>
            <w:shd w:val="clear" w:color="auto" w:fill="D9D9D9" w:themeFill="background1" w:themeFillShade="D9"/>
            <w:vAlign w:val="center"/>
          </w:tcPr>
          <w:p w14:paraId="0214B250" w14:textId="77777777" w:rsidR="005D3364" w:rsidRPr="0047551A" w:rsidRDefault="005D3364" w:rsidP="0047551A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47551A">
              <w:rPr>
                <w:b/>
                <w:szCs w:val="24"/>
              </w:rPr>
              <w:t>Обязательность</w:t>
            </w:r>
          </w:p>
        </w:tc>
        <w:tc>
          <w:tcPr>
            <w:tcW w:w="1737" w:type="pct"/>
            <w:shd w:val="clear" w:color="auto" w:fill="D9D9D9" w:themeFill="background1" w:themeFillShade="D9"/>
            <w:vAlign w:val="center"/>
          </w:tcPr>
          <w:p w14:paraId="6F0954EB" w14:textId="77777777" w:rsidR="005D3364" w:rsidRPr="0047551A" w:rsidRDefault="005D3364" w:rsidP="0047551A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47551A">
              <w:rPr>
                <w:b/>
                <w:szCs w:val="24"/>
              </w:rPr>
              <w:t>Примечания</w:t>
            </w:r>
          </w:p>
        </w:tc>
      </w:tr>
      <w:tr w:rsidR="005D3364" w:rsidRPr="00442F63" w14:paraId="7AF62DA8" w14:textId="77777777" w:rsidTr="000B0B54">
        <w:trPr>
          <w:jc w:val="center"/>
        </w:trPr>
        <w:tc>
          <w:tcPr>
            <w:tcW w:w="251" w:type="pct"/>
          </w:tcPr>
          <w:p w14:paraId="5C59966D" w14:textId="34655F5A" w:rsidR="005D3364" w:rsidRPr="0047551A" w:rsidRDefault="005D3364" w:rsidP="0047551A">
            <w:pPr>
              <w:spacing w:after="0" w:line="240" w:lineRule="auto"/>
              <w:ind w:firstLine="29"/>
              <w:jc w:val="center"/>
            </w:pPr>
            <w:r w:rsidRPr="0047551A">
              <w:t>1</w:t>
            </w:r>
            <w:r w:rsidR="0047551A">
              <w:t>.</w:t>
            </w:r>
          </w:p>
        </w:tc>
        <w:tc>
          <w:tcPr>
            <w:tcW w:w="1063" w:type="pct"/>
          </w:tcPr>
          <w:p w14:paraId="73ECC962" w14:textId="77777777" w:rsidR="005D3364" w:rsidRPr="0047551A" w:rsidRDefault="005D3364" w:rsidP="0047551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47551A">
              <w:rPr>
                <w:szCs w:val="24"/>
              </w:rPr>
              <w:t>Имя</w:t>
            </w:r>
          </w:p>
        </w:tc>
        <w:tc>
          <w:tcPr>
            <w:tcW w:w="952" w:type="pct"/>
          </w:tcPr>
          <w:p w14:paraId="5DF6A31F" w14:textId="77777777" w:rsidR="005D3364" w:rsidRPr="0047551A" w:rsidRDefault="005D3364" w:rsidP="0047551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47551A">
              <w:rPr>
                <w:szCs w:val="24"/>
              </w:rPr>
              <w:t>Однострочный текст</w:t>
            </w:r>
          </w:p>
        </w:tc>
        <w:tc>
          <w:tcPr>
            <w:tcW w:w="997" w:type="pct"/>
          </w:tcPr>
          <w:p w14:paraId="59DCB31A" w14:textId="77777777" w:rsidR="005D3364" w:rsidRPr="0047551A" w:rsidRDefault="005D3364" w:rsidP="0047551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47551A">
              <w:rPr>
                <w:szCs w:val="24"/>
              </w:rPr>
              <w:t>Автоматическое заполнение или вручную</w:t>
            </w:r>
          </w:p>
        </w:tc>
        <w:tc>
          <w:tcPr>
            <w:tcW w:w="1737" w:type="pct"/>
          </w:tcPr>
          <w:p w14:paraId="02CFDA4B" w14:textId="20DEF5E2" w:rsidR="005D3364" w:rsidRPr="0047551A" w:rsidRDefault="005D3364" w:rsidP="009E43D6">
            <w:pPr>
              <w:spacing w:after="0" w:line="240" w:lineRule="auto"/>
              <w:ind w:firstLine="29"/>
              <w:jc w:val="left"/>
            </w:pPr>
            <w:r w:rsidRPr="009E43D6">
              <w:rPr>
                <w:szCs w:val="24"/>
              </w:rPr>
              <w:t>Поле скрыто на карточках создания, реда</w:t>
            </w:r>
            <w:r w:rsidR="00E367FF" w:rsidRPr="009E43D6">
              <w:rPr>
                <w:szCs w:val="24"/>
              </w:rPr>
              <w:t>ктирования, просмотра элемента</w:t>
            </w:r>
          </w:p>
        </w:tc>
      </w:tr>
      <w:tr w:rsidR="000B0B54" w:rsidRPr="00442F63" w14:paraId="1CB16C2D" w14:textId="77777777" w:rsidTr="000B0B54">
        <w:trPr>
          <w:jc w:val="center"/>
        </w:trPr>
        <w:tc>
          <w:tcPr>
            <w:tcW w:w="251" w:type="pct"/>
          </w:tcPr>
          <w:p w14:paraId="6661DF9F" w14:textId="24C82293" w:rsidR="000B0B54" w:rsidRPr="0047551A" w:rsidRDefault="000B0B54" w:rsidP="000B0B54">
            <w:pPr>
              <w:spacing w:after="0" w:line="240" w:lineRule="auto"/>
              <w:ind w:firstLine="29"/>
              <w:jc w:val="center"/>
            </w:pPr>
            <w:r w:rsidRPr="0047551A">
              <w:t>2</w:t>
            </w:r>
            <w:r>
              <w:t>.</w:t>
            </w:r>
          </w:p>
        </w:tc>
        <w:tc>
          <w:tcPr>
            <w:tcW w:w="1063" w:type="pct"/>
          </w:tcPr>
          <w:p w14:paraId="53CCD47E" w14:textId="2CE338EC" w:rsidR="000B0B54" w:rsidRPr="0047551A" w:rsidRDefault="000B0B54" w:rsidP="000B0B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47551A">
              <w:rPr>
                <w:szCs w:val="24"/>
              </w:rPr>
              <w:t>Вид деятельности</w:t>
            </w:r>
          </w:p>
        </w:tc>
        <w:tc>
          <w:tcPr>
            <w:tcW w:w="952" w:type="pct"/>
          </w:tcPr>
          <w:p w14:paraId="7400B7AB" w14:textId="240B6F35" w:rsidR="000B0B54" w:rsidRPr="0047551A" w:rsidRDefault="000B0B54" w:rsidP="000B0B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47551A">
              <w:rPr>
                <w:szCs w:val="24"/>
              </w:rPr>
              <w:t>Выбор</w:t>
            </w:r>
          </w:p>
        </w:tc>
        <w:tc>
          <w:tcPr>
            <w:tcW w:w="997" w:type="pct"/>
          </w:tcPr>
          <w:p w14:paraId="5A93096A" w14:textId="65B603F1" w:rsidR="000B0B54" w:rsidRPr="0047551A" w:rsidRDefault="000B0B54" w:rsidP="000B0B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47551A">
              <w:rPr>
                <w:szCs w:val="24"/>
              </w:rPr>
              <w:t>Да</w:t>
            </w:r>
          </w:p>
        </w:tc>
        <w:tc>
          <w:tcPr>
            <w:tcW w:w="1737" w:type="pct"/>
          </w:tcPr>
          <w:p w14:paraId="55DD0FBB" w14:textId="12C21D87" w:rsidR="000B0B54" w:rsidRPr="009E43D6" w:rsidRDefault="000B0B54" w:rsidP="000B0B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47551A">
              <w:rPr>
                <w:szCs w:val="24"/>
              </w:rPr>
              <w:t>Выбор из справочника «Вид деятельности»</w:t>
            </w:r>
          </w:p>
        </w:tc>
      </w:tr>
      <w:tr w:rsidR="000B0B54" w:rsidRPr="00442F63" w14:paraId="4EFAE8CF" w14:textId="77777777" w:rsidTr="000B0B54">
        <w:trPr>
          <w:jc w:val="center"/>
        </w:trPr>
        <w:tc>
          <w:tcPr>
            <w:tcW w:w="251" w:type="pct"/>
          </w:tcPr>
          <w:p w14:paraId="51429200" w14:textId="6691E801" w:rsidR="000B0B54" w:rsidRPr="0047551A" w:rsidRDefault="000B0B54" w:rsidP="000B0B54">
            <w:pPr>
              <w:spacing w:after="0" w:line="240" w:lineRule="auto"/>
              <w:ind w:firstLine="29"/>
              <w:jc w:val="center"/>
            </w:pPr>
          </w:p>
        </w:tc>
        <w:tc>
          <w:tcPr>
            <w:tcW w:w="1063" w:type="pct"/>
          </w:tcPr>
          <w:p w14:paraId="01E7E03F" w14:textId="067E4AAE" w:rsidR="000B0B54" w:rsidRPr="0047551A" w:rsidRDefault="000B0B54" w:rsidP="000B0B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952" w:type="pct"/>
          </w:tcPr>
          <w:p w14:paraId="379286FC" w14:textId="3603A04C" w:rsidR="000B0B54" w:rsidRPr="0047551A" w:rsidRDefault="000B0B54" w:rsidP="000B0B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997" w:type="pct"/>
          </w:tcPr>
          <w:p w14:paraId="0B5150F0" w14:textId="44294818" w:rsidR="000B0B54" w:rsidRPr="0047551A" w:rsidRDefault="000B0B54" w:rsidP="000B0B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1737" w:type="pct"/>
          </w:tcPr>
          <w:p w14:paraId="499AB412" w14:textId="17A5364F" w:rsidR="000B0B54" w:rsidRPr="0047551A" w:rsidRDefault="000B0B54" w:rsidP="000B0B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</w:tbl>
    <w:p w14:paraId="14E087C6" w14:textId="77777777" w:rsidR="0047551A" w:rsidRDefault="0047551A" w:rsidP="0047551A">
      <w:pPr>
        <w:spacing w:after="0" w:line="240" w:lineRule="auto"/>
        <w:ind w:firstLine="567"/>
      </w:pPr>
    </w:p>
    <w:p w14:paraId="08C01FDA" w14:textId="785376AE" w:rsidR="005D3364" w:rsidRDefault="005D3364" w:rsidP="0047551A">
      <w:pPr>
        <w:spacing w:after="0" w:line="240" w:lineRule="auto"/>
        <w:ind w:firstLine="567"/>
      </w:pPr>
      <w:r w:rsidRPr="0078519F">
        <w:t>Папки могут создавать только пользователи, входящие в группу «</w:t>
      </w:r>
      <w:r w:rsidR="0078519F" w:rsidRPr="0078519F">
        <w:t>ШД-Модераторы</w:t>
      </w:r>
      <w:r w:rsidRPr="0078519F">
        <w:t>».</w:t>
      </w:r>
    </w:p>
    <w:p w14:paraId="693EBD3C" w14:textId="77777777" w:rsidR="008323A5" w:rsidRPr="00442F63" w:rsidRDefault="008323A5" w:rsidP="0047551A">
      <w:pPr>
        <w:spacing w:after="0" w:line="240" w:lineRule="auto"/>
        <w:ind w:firstLine="567"/>
      </w:pPr>
    </w:p>
    <w:p w14:paraId="4D92A006" w14:textId="413A14F9" w:rsidR="005D3364" w:rsidRPr="007B0DDB" w:rsidRDefault="005D3364" w:rsidP="005C0D58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bookmarkStart w:id="160" w:name="_Toc439167704"/>
      <w:r w:rsidRPr="007B0DDB">
        <w:rPr>
          <w:sz w:val="24"/>
          <w:szCs w:val="24"/>
        </w:rPr>
        <w:t>Библиотека «</w:t>
      </w:r>
      <w:r w:rsidR="00DC17FF" w:rsidRPr="00DC17FF">
        <w:rPr>
          <w:sz w:val="24"/>
          <w:szCs w:val="24"/>
        </w:rPr>
        <w:t xml:space="preserve">Реестр НТД ПАО </w:t>
      </w:r>
      <w:r w:rsidR="008323A5">
        <w:rPr>
          <w:sz w:val="24"/>
          <w:szCs w:val="24"/>
        </w:rPr>
        <w:t>«</w:t>
      </w:r>
      <w:r w:rsidR="00DC17FF" w:rsidRPr="00DC17FF">
        <w:rPr>
          <w:sz w:val="24"/>
          <w:szCs w:val="24"/>
        </w:rPr>
        <w:t>Россети</w:t>
      </w:r>
      <w:r w:rsidR="008323A5">
        <w:rPr>
          <w:sz w:val="24"/>
          <w:szCs w:val="24"/>
        </w:rPr>
        <w:t>»</w:t>
      </w:r>
      <w:r w:rsidR="00DC17FF" w:rsidRPr="00DC17FF">
        <w:rPr>
          <w:sz w:val="24"/>
          <w:szCs w:val="24"/>
        </w:rPr>
        <w:t xml:space="preserve"> по техрегулированию</w:t>
      </w:r>
      <w:r w:rsidRPr="007B0DDB">
        <w:rPr>
          <w:sz w:val="24"/>
          <w:szCs w:val="24"/>
        </w:rPr>
        <w:t>»</w:t>
      </w:r>
      <w:bookmarkEnd w:id="156"/>
      <w:bookmarkEnd w:id="157"/>
      <w:bookmarkEnd w:id="160"/>
    </w:p>
    <w:p w14:paraId="0D11D801" w14:textId="225471CA" w:rsidR="005D3364" w:rsidRPr="00442F63" w:rsidRDefault="005D3364" w:rsidP="00AC6CD4">
      <w:pPr>
        <w:spacing w:after="0" w:line="240" w:lineRule="auto"/>
        <w:ind w:firstLine="567"/>
      </w:pPr>
      <w:r w:rsidRPr="00442F63">
        <w:t>Атрибуты, характеризующие документ, представлены в</w:t>
      </w:r>
      <w:r w:rsidR="00AC6CD4">
        <w:t xml:space="preserve"> таблице (см. </w:t>
      </w:r>
      <w:r w:rsidR="00AC6CD4">
        <w:fldChar w:fldCharType="begin"/>
      </w:r>
      <w:r w:rsidR="00AC6CD4">
        <w:instrText xml:space="preserve"> REF _Ref431552884 \h  \* MERGEFORMAT </w:instrText>
      </w:r>
      <w:r w:rsidR="00AC6CD4">
        <w:fldChar w:fldCharType="separate"/>
      </w:r>
      <w:r w:rsidR="00E22EDC" w:rsidRPr="00E22EDC">
        <w:t>Таблица 26</w:t>
      </w:r>
      <w:r w:rsidR="00AC6CD4">
        <w:fldChar w:fldCharType="end"/>
      </w:r>
      <w:r w:rsidR="00AC6CD4">
        <w:t>)</w:t>
      </w:r>
      <w:r w:rsidRPr="00442F63">
        <w:t>.</w:t>
      </w:r>
    </w:p>
    <w:p w14:paraId="00985F55" w14:textId="4EEE6282" w:rsidR="005D3364" w:rsidRPr="00AC6CD4" w:rsidRDefault="009F42BF" w:rsidP="00AC6CD4">
      <w:pPr>
        <w:pStyle w:val="af1"/>
        <w:keepNext/>
        <w:spacing w:before="200"/>
        <w:rPr>
          <w:i/>
        </w:rPr>
      </w:pPr>
      <w:bookmarkStart w:id="161" w:name="_Ref431552884"/>
      <w:bookmarkStart w:id="162" w:name="_Ref429568224"/>
      <w:r>
        <w:rPr>
          <w:i/>
        </w:rPr>
        <w:t>Таблица</w:t>
      </w:r>
      <w:r w:rsidR="005D3364" w:rsidRPr="00AC6CD4">
        <w:rPr>
          <w:i/>
        </w:rPr>
        <w:t xml:space="preserve"> </w:t>
      </w:r>
      <w:r w:rsidR="001E4948" w:rsidRPr="00AC6CD4">
        <w:rPr>
          <w:i/>
        </w:rPr>
        <w:fldChar w:fldCharType="begin"/>
      </w:r>
      <w:r w:rsidR="001E4948" w:rsidRPr="00AC6CD4">
        <w:rPr>
          <w:i/>
        </w:rPr>
        <w:instrText xml:space="preserve"> SEQ Таблица \* ARABIC </w:instrText>
      </w:r>
      <w:r w:rsidR="001E4948" w:rsidRPr="00AC6CD4">
        <w:rPr>
          <w:i/>
        </w:rPr>
        <w:fldChar w:fldCharType="separate"/>
      </w:r>
      <w:r w:rsidR="00E22EDC">
        <w:rPr>
          <w:i/>
          <w:noProof/>
        </w:rPr>
        <w:t>26</w:t>
      </w:r>
      <w:r w:rsidR="001E4948" w:rsidRPr="00AC6CD4">
        <w:rPr>
          <w:i/>
        </w:rPr>
        <w:fldChar w:fldCharType="end"/>
      </w:r>
      <w:bookmarkEnd w:id="161"/>
      <w:r w:rsidR="00AC6CD4">
        <w:rPr>
          <w:i/>
        </w:rPr>
        <w:t xml:space="preserve"> </w:t>
      </w:r>
      <w:r w:rsidR="00C46475" w:rsidRPr="00C46475">
        <w:rPr>
          <w:rFonts w:cs="Arial"/>
          <w:i/>
        </w:rPr>
        <w:t>–</w:t>
      </w:r>
      <w:r w:rsidR="005D3364" w:rsidRPr="00AC6CD4">
        <w:rPr>
          <w:i/>
        </w:rPr>
        <w:t xml:space="preserve"> Атрибуты документов библиотеки </w:t>
      </w:r>
      <w:r w:rsidR="00AC6CD4">
        <w:rPr>
          <w:i/>
        </w:rPr>
        <w:br/>
      </w:r>
      <w:r w:rsidR="005D3364" w:rsidRPr="00AC6CD4">
        <w:rPr>
          <w:i/>
        </w:rPr>
        <w:t>«</w:t>
      </w:r>
      <w:r w:rsidR="00DC17FF" w:rsidRPr="00DC17FF">
        <w:rPr>
          <w:i/>
        </w:rPr>
        <w:t>Реестр НТД ПАО "Россети" по техрегулированию</w:t>
      </w:r>
      <w:r w:rsidR="005D3364" w:rsidRPr="00AC6CD4">
        <w:rPr>
          <w:i/>
        </w:rPr>
        <w:t>»</w:t>
      </w:r>
      <w:bookmarkEnd w:id="162"/>
      <w:r w:rsidR="00483C9A">
        <w:rPr>
          <w:i/>
        </w:rPr>
        <w:t xml:space="preserve"> (тип контента «Внешний нормативно-технический документ»)</w:t>
      </w:r>
    </w:p>
    <w:tbl>
      <w:tblPr>
        <w:tblStyle w:val="af"/>
        <w:tblW w:w="5000" w:type="pct"/>
        <w:jc w:val="center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459"/>
        <w:gridCol w:w="1805"/>
        <w:gridCol w:w="1942"/>
        <w:gridCol w:w="1863"/>
        <w:gridCol w:w="1505"/>
        <w:gridCol w:w="1770"/>
      </w:tblGrid>
      <w:tr w:rsidR="005D3364" w:rsidRPr="00442F63" w14:paraId="0C983966" w14:textId="77777777" w:rsidTr="00483C9A">
        <w:trPr>
          <w:trHeight w:val="567"/>
          <w:jc w:val="center"/>
        </w:trPr>
        <w:tc>
          <w:tcPr>
            <w:tcW w:w="245" w:type="pct"/>
            <w:shd w:val="clear" w:color="auto" w:fill="D9D9D9" w:themeFill="background1" w:themeFillShade="D9"/>
            <w:vAlign w:val="center"/>
          </w:tcPr>
          <w:p w14:paraId="708DDF7F" w14:textId="77777777" w:rsidR="005D3364" w:rsidRPr="00AC6CD4" w:rsidRDefault="005D3364" w:rsidP="00AC6CD4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AC6CD4">
              <w:rPr>
                <w:b/>
                <w:szCs w:val="24"/>
              </w:rPr>
              <w:t>№ п/п</w:t>
            </w:r>
          </w:p>
        </w:tc>
        <w:tc>
          <w:tcPr>
            <w:tcW w:w="966" w:type="pct"/>
            <w:shd w:val="clear" w:color="auto" w:fill="D9D9D9" w:themeFill="background1" w:themeFillShade="D9"/>
            <w:vAlign w:val="center"/>
          </w:tcPr>
          <w:p w14:paraId="0DC3FE02" w14:textId="77777777" w:rsidR="005D3364" w:rsidRPr="00AC6CD4" w:rsidRDefault="005D3364" w:rsidP="00AC6CD4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AC6CD4">
              <w:rPr>
                <w:b/>
                <w:szCs w:val="24"/>
              </w:rPr>
              <w:t>Атрибуты</w:t>
            </w:r>
          </w:p>
        </w:tc>
        <w:tc>
          <w:tcPr>
            <w:tcW w:w="1039" w:type="pct"/>
            <w:shd w:val="clear" w:color="auto" w:fill="D9D9D9" w:themeFill="background1" w:themeFillShade="D9"/>
            <w:vAlign w:val="center"/>
          </w:tcPr>
          <w:p w14:paraId="32F43CEA" w14:textId="77777777" w:rsidR="005D3364" w:rsidRPr="00AC6CD4" w:rsidRDefault="005D3364" w:rsidP="00AC6CD4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AC6CD4">
              <w:rPr>
                <w:b/>
                <w:szCs w:val="24"/>
              </w:rPr>
              <w:t>Тип</w:t>
            </w:r>
          </w:p>
        </w:tc>
        <w:tc>
          <w:tcPr>
            <w:tcW w:w="997" w:type="pct"/>
            <w:shd w:val="clear" w:color="auto" w:fill="D9D9D9" w:themeFill="background1" w:themeFillShade="D9"/>
            <w:vAlign w:val="center"/>
          </w:tcPr>
          <w:p w14:paraId="5ED19A99" w14:textId="77777777" w:rsidR="005D3364" w:rsidRPr="00AC6CD4" w:rsidRDefault="005D3364" w:rsidP="00AC6CD4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AC6CD4">
              <w:rPr>
                <w:b/>
                <w:szCs w:val="24"/>
              </w:rPr>
              <w:t>Обязательность</w:t>
            </w:r>
          </w:p>
        </w:tc>
        <w:tc>
          <w:tcPr>
            <w:tcW w:w="805" w:type="pct"/>
            <w:shd w:val="clear" w:color="auto" w:fill="D9D9D9" w:themeFill="background1" w:themeFillShade="D9"/>
            <w:vAlign w:val="center"/>
          </w:tcPr>
          <w:p w14:paraId="2A24C543" w14:textId="77777777" w:rsidR="005D3364" w:rsidRPr="00AC6CD4" w:rsidRDefault="005D3364" w:rsidP="00AC6CD4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AC6CD4">
              <w:rPr>
                <w:b/>
                <w:szCs w:val="24"/>
              </w:rPr>
              <w:t>Примечания</w:t>
            </w:r>
          </w:p>
        </w:tc>
        <w:tc>
          <w:tcPr>
            <w:tcW w:w="947" w:type="pct"/>
            <w:shd w:val="clear" w:color="auto" w:fill="D9D9D9" w:themeFill="background1" w:themeFillShade="D9"/>
          </w:tcPr>
          <w:p w14:paraId="5FB06179" w14:textId="77777777" w:rsidR="005D3364" w:rsidRPr="00AC6CD4" w:rsidRDefault="005D3364" w:rsidP="00AC6CD4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AC6CD4">
              <w:rPr>
                <w:b/>
                <w:szCs w:val="24"/>
              </w:rPr>
              <w:t>Отображаемые поля карточки</w:t>
            </w:r>
          </w:p>
        </w:tc>
      </w:tr>
      <w:tr w:rsidR="00483C9A" w:rsidRPr="00442F63" w14:paraId="34BA7B5D" w14:textId="77777777" w:rsidTr="00483C9A">
        <w:trPr>
          <w:jc w:val="center"/>
        </w:trPr>
        <w:tc>
          <w:tcPr>
            <w:tcW w:w="245" w:type="pct"/>
          </w:tcPr>
          <w:p w14:paraId="46DEBABF" w14:textId="60BD72CF" w:rsidR="00483C9A" w:rsidRPr="00AC6CD4" w:rsidRDefault="00483C9A" w:rsidP="00483C9A">
            <w:pPr>
              <w:spacing w:after="0" w:line="240" w:lineRule="auto"/>
              <w:ind w:firstLine="29"/>
              <w:jc w:val="center"/>
            </w:pPr>
            <w:r w:rsidRPr="00AC6CD4">
              <w:t>1.</w:t>
            </w:r>
          </w:p>
        </w:tc>
        <w:tc>
          <w:tcPr>
            <w:tcW w:w="966" w:type="pct"/>
          </w:tcPr>
          <w:p w14:paraId="69AF102B" w14:textId="6BCE0E67" w:rsidR="00483C9A" w:rsidRPr="00AC6CD4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BD5D28">
              <w:rPr>
                <w:szCs w:val="24"/>
              </w:rPr>
              <w:t>Имя</w:t>
            </w:r>
          </w:p>
        </w:tc>
        <w:tc>
          <w:tcPr>
            <w:tcW w:w="1039" w:type="pct"/>
          </w:tcPr>
          <w:p w14:paraId="7C0C3934" w14:textId="63851CEB" w:rsidR="00483C9A" w:rsidRPr="00AC6CD4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BD5D28">
              <w:rPr>
                <w:szCs w:val="24"/>
              </w:rPr>
              <w:t>Однострочный текст</w:t>
            </w:r>
          </w:p>
        </w:tc>
        <w:tc>
          <w:tcPr>
            <w:tcW w:w="997" w:type="pct"/>
          </w:tcPr>
          <w:p w14:paraId="7BFB7C31" w14:textId="6EC9898D" w:rsidR="00483C9A" w:rsidRPr="00AC6CD4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BD5D28">
              <w:rPr>
                <w:szCs w:val="24"/>
              </w:rPr>
              <w:t>Да</w:t>
            </w:r>
          </w:p>
        </w:tc>
        <w:tc>
          <w:tcPr>
            <w:tcW w:w="805" w:type="pct"/>
          </w:tcPr>
          <w:p w14:paraId="79D87130" w14:textId="44AEC5D5" w:rsidR="00483C9A" w:rsidRPr="00AC6CD4" w:rsidRDefault="00483C9A" w:rsidP="00995063">
            <w:pPr>
              <w:pStyle w:val="aff4"/>
            </w:pPr>
            <w:r w:rsidRPr="00BD5D28">
              <w:t> </w:t>
            </w:r>
          </w:p>
        </w:tc>
        <w:tc>
          <w:tcPr>
            <w:tcW w:w="947" w:type="pct"/>
          </w:tcPr>
          <w:p w14:paraId="7F7B3558" w14:textId="1407D8D5" w:rsidR="00483C9A" w:rsidRPr="00483C9A" w:rsidRDefault="00483C9A" w:rsidP="00995063">
            <w:pPr>
              <w:pStyle w:val="aff4"/>
            </w:pPr>
            <w:r w:rsidRPr="00483C9A">
              <w:t>Да</w:t>
            </w:r>
          </w:p>
        </w:tc>
      </w:tr>
      <w:tr w:rsidR="00483C9A" w:rsidRPr="00442F63" w14:paraId="04FCB6D3" w14:textId="77777777" w:rsidTr="00483C9A">
        <w:trPr>
          <w:jc w:val="center"/>
        </w:trPr>
        <w:tc>
          <w:tcPr>
            <w:tcW w:w="245" w:type="pct"/>
          </w:tcPr>
          <w:p w14:paraId="6935C8B1" w14:textId="580FCBFF" w:rsidR="00483C9A" w:rsidRPr="00AC6CD4" w:rsidRDefault="00483C9A" w:rsidP="00483C9A">
            <w:pPr>
              <w:spacing w:after="0" w:line="240" w:lineRule="auto"/>
              <w:ind w:firstLine="29"/>
              <w:jc w:val="center"/>
            </w:pPr>
            <w:r w:rsidRPr="00AC6CD4">
              <w:t>2.</w:t>
            </w:r>
          </w:p>
        </w:tc>
        <w:tc>
          <w:tcPr>
            <w:tcW w:w="966" w:type="pct"/>
          </w:tcPr>
          <w:p w14:paraId="4F610EF5" w14:textId="3EC79BAD" w:rsidR="00483C9A" w:rsidRPr="00AC6CD4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  <w:lang w:val="en-US"/>
              </w:rPr>
              <w:t>Название</w:t>
            </w:r>
          </w:p>
        </w:tc>
        <w:tc>
          <w:tcPr>
            <w:tcW w:w="1039" w:type="pct"/>
          </w:tcPr>
          <w:p w14:paraId="5987B2FB" w14:textId="0AAC12EB" w:rsidR="00483C9A" w:rsidRPr="00AC6CD4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BD5D28">
              <w:rPr>
                <w:szCs w:val="24"/>
              </w:rPr>
              <w:t>Однострочный текст</w:t>
            </w:r>
          </w:p>
        </w:tc>
        <w:tc>
          <w:tcPr>
            <w:tcW w:w="997" w:type="pct"/>
          </w:tcPr>
          <w:p w14:paraId="45EA2931" w14:textId="065E7766" w:rsidR="00483C9A" w:rsidRPr="00AC6CD4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805" w:type="pct"/>
          </w:tcPr>
          <w:p w14:paraId="433B06C1" w14:textId="7117361B" w:rsidR="00483C9A" w:rsidRPr="00AC6CD4" w:rsidRDefault="00483C9A" w:rsidP="00995063">
            <w:pPr>
              <w:pStyle w:val="aff4"/>
            </w:pPr>
            <w:r w:rsidRPr="00BD5D28">
              <w:t> </w:t>
            </w:r>
          </w:p>
        </w:tc>
        <w:tc>
          <w:tcPr>
            <w:tcW w:w="947" w:type="pct"/>
          </w:tcPr>
          <w:p w14:paraId="4A7EFEAB" w14:textId="430C3274" w:rsidR="00483C9A" w:rsidRPr="00483C9A" w:rsidRDefault="00483C9A" w:rsidP="00995063">
            <w:pPr>
              <w:pStyle w:val="aff4"/>
            </w:pPr>
            <w:r w:rsidRPr="00483C9A">
              <w:t>Да</w:t>
            </w:r>
          </w:p>
        </w:tc>
      </w:tr>
      <w:tr w:rsidR="00483C9A" w:rsidRPr="00442F63" w14:paraId="40D25673" w14:textId="77777777" w:rsidTr="00483C9A">
        <w:trPr>
          <w:jc w:val="center"/>
        </w:trPr>
        <w:tc>
          <w:tcPr>
            <w:tcW w:w="245" w:type="pct"/>
          </w:tcPr>
          <w:p w14:paraId="711B6524" w14:textId="7111DBEA" w:rsidR="00483C9A" w:rsidRPr="00AC6CD4" w:rsidRDefault="00483C9A" w:rsidP="00483C9A">
            <w:pPr>
              <w:spacing w:after="0" w:line="240" w:lineRule="auto"/>
              <w:ind w:firstLine="29"/>
              <w:jc w:val="center"/>
            </w:pPr>
            <w:r>
              <w:t xml:space="preserve">3. </w:t>
            </w:r>
          </w:p>
        </w:tc>
        <w:tc>
          <w:tcPr>
            <w:tcW w:w="966" w:type="pct"/>
          </w:tcPr>
          <w:p w14:paraId="4304056C" w14:textId="15747D47" w:rsidR="00483C9A" w:rsidRPr="00AC6CD4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BD5D28">
              <w:rPr>
                <w:szCs w:val="24"/>
              </w:rPr>
              <w:t>Вид деятельности</w:t>
            </w:r>
          </w:p>
        </w:tc>
        <w:tc>
          <w:tcPr>
            <w:tcW w:w="1039" w:type="pct"/>
          </w:tcPr>
          <w:p w14:paraId="0C50D714" w14:textId="06C796E5" w:rsidR="00483C9A" w:rsidRPr="00AC6CD4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Подстановка</w:t>
            </w:r>
          </w:p>
        </w:tc>
        <w:tc>
          <w:tcPr>
            <w:tcW w:w="997" w:type="pct"/>
          </w:tcPr>
          <w:p w14:paraId="1457E1C0" w14:textId="0D3720EF" w:rsidR="00483C9A" w:rsidRPr="00AC6CD4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BD5D28">
              <w:rPr>
                <w:szCs w:val="24"/>
              </w:rPr>
              <w:t>Автоматическое заполнение</w:t>
            </w:r>
          </w:p>
        </w:tc>
        <w:tc>
          <w:tcPr>
            <w:tcW w:w="805" w:type="pct"/>
          </w:tcPr>
          <w:p w14:paraId="0A7C412B" w14:textId="16F722F4" w:rsidR="00483C9A" w:rsidRPr="00AC6CD4" w:rsidRDefault="00483C9A" w:rsidP="00483C9A">
            <w:pPr>
              <w:spacing w:after="0" w:line="240" w:lineRule="auto"/>
              <w:ind w:firstLine="29"/>
              <w:jc w:val="left"/>
            </w:pPr>
            <w:r w:rsidRPr="00BD5D28">
              <w:rPr>
                <w:szCs w:val="24"/>
              </w:rPr>
              <w:t>Заполняется по названию папки</w:t>
            </w:r>
          </w:p>
        </w:tc>
        <w:tc>
          <w:tcPr>
            <w:tcW w:w="947" w:type="pct"/>
          </w:tcPr>
          <w:p w14:paraId="5BDCCDDC" w14:textId="292C744D" w:rsidR="00483C9A" w:rsidRPr="00483C9A" w:rsidRDefault="00483C9A" w:rsidP="00995063">
            <w:pPr>
              <w:pStyle w:val="aff4"/>
            </w:pPr>
            <w:r w:rsidRPr="00483C9A">
              <w:t>Да</w:t>
            </w:r>
          </w:p>
        </w:tc>
      </w:tr>
      <w:tr w:rsidR="00483C9A" w:rsidRPr="00442F63" w14:paraId="76B41B4E" w14:textId="77777777" w:rsidTr="00483C9A">
        <w:trPr>
          <w:jc w:val="center"/>
        </w:trPr>
        <w:tc>
          <w:tcPr>
            <w:tcW w:w="245" w:type="pct"/>
          </w:tcPr>
          <w:p w14:paraId="0E5D91B2" w14:textId="2156687E" w:rsidR="00483C9A" w:rsidRDefault="00483C9A" w:rsidP="00483C9A">
            <w:pPr>
              <w:spacing w:after="0" w:line="240" w:lineRule="auto"/>
              <w:ind w:firstLine="29"/>
              <w:jc w:val="center"/>
            </w:pPr>
            <w:r>
              <w:t>4.</w:t>
            </w:r>
          </w:p>
        </w:tc>
        <w:tc>
          <w:tcPr>
            <w:tcW w:w="966" w:type="pct"/>
          </w:tcPr>
          <w:p w14:paraId="36AB038D" w14:textId="29767575" w:rsidR="00483C9A" w:rsidRPr="00AC6CD4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BD5D28">
              <w:rPr>
                <w:szCs w:val="24"/>
              </w:rPr>
              <w:t>Комментарий</w:t>
            </w:r>
          </w:p>
        </w:tc>
        <w:tc>
          <w:tcPr>
            <w:tcW w:w="1039" w:type="pct"/>
          </w:tcPr>
          <w:p w14:paraId="59B4004D" w14:textId="4084C7EB" w:rsidR="00483C9A" w:rsidRPr="00AC6CD4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BD5D28">
              <w:rPr>
                <w:szCs w:val="24"/>
              </w:rPr>
              <w:t>Многострочный текст</w:t>
            </w:r>
          </w:p>
        </w:tc>
        <w:tc>
          <w:tcPr>
            <w:tcW w:w="997" w:type="pct"/>
          </w:tcPr>
          <w:p w14:paraId="697C8022" w14:textId="40F667F9" w:rsidR="00483C9A" w:rsidRPr="00AC6CD4" w:rsidRDefault="00483C9A" w:rsidP="00483C9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BD5D28">
              <w:rPr>
                <w:szCs w:val="24"/>
              </w:rPr>
              <w:t>Нет</w:t>
            </w:r>
          </w:p>
        </w:tc>
        <w:tc>
          <w:tcPr>
            <w:tcW w:w="805" w:type="pct"/>
          </w:tcPr>
          <w:p w14:paraId="684C8359" w14:textId="47FFA0FC" w:rsidR="00483C9A" w:rsidRPr="00AC6CD4" w:rsidRDefault="00483C9A" w:rsidP="00995063">
            <w:pPr>
              <w:pStyle w:val="aff4"/>
            </w:pPr>
            <w:r w:rsidRPr="00BD5D28">
              <w:t> </w:t>
            </w:r>
          </w:p>
        </w:tc>
        <w:tc>
          <w:tcPr>
            <w:tcW w:w="947" w:type="pct"/>
          </w:tcPr>
          <w:p w14:paraId="5A57D5DB" w14:textId="34CFC21B" w:rsidR="00483C9A" w:rsidRPr="00483C9A" w:rsidRDefault="00483C9A" w:rsidP="00995063">
            <w:pPr>
              <w:pStyle w:val="aff4"/>
            </w:pPr>
            <w:r w:rsidRPr="00483C9A">
              <w:t>Да</w:t>
            </w:r>
          </w:p>
        </w:tc>
      </w:tr>
    </w:tbl>
    <w:p w14:paraId="6A1ED20E" w14:textId="77777777" w:rsidR="00E367FF" w:rsidRDefault="00E367FF" w:rsidP="00E367FF">
      <w:pPr>
        <w:spacing w:after="0" w:line="240" w:lineRule="auto"/>
        <w:ind w:firstLine="567"/>
      </w:pPr>
      <w:bookmarkStart w:id="163" w:name="_Toc429581808"/>
      <w:bookmarkStart w:id="164" w:name="_Toc429735801"/>
    </w:p>
    <w:p w14:paraId="604B5856" w14:textId="6B7A282D" w:rsidR="005D3364" w:rsidRPr="00442F63" w:rsidRDefault="005D3364" w:rsidP="00E367FF">
      <w:pPr>
        <w:spacing w:after="0" w:line="240" w:lineRule="auto"/>
        <w:ind w:firstLine="567"/>
      </w:pPr>
      <w:r w:rsidRPr="00442F63">
        <w:t>Содержимое библиотеки разбито на папки контентного типа «Папка внешних нормативно-технических документов». Атрибуты представлены в</w:t>
      </w:r>
      <w:r w:rsidR="00910D81" w:rsidRPr="004E7D0A">
        <w:t xml:space="preserve"> </w:t>
      </w:r>
      <w:r w:rsidR="00910D81">
        <w:t>таблице (см.</w:t>
      </w:r>
      <w:r w:rsidR="0075000A">
        <w:t> </w:t>
      </w:r>
      <w:r w:rsidR="00910D81">
        <w:fldChar w:fldCharType="begin"/>
      </w:r>
      <w:r w:rsidR="00910D81">
        <w:instrText xml:space="preserve"> REF _Ref431553059 \h  \* MERGEFORMAT </w:instrText>
      </w:r>
      <w:r w:rsidR="00910D81">
        <w:fldChar w:fldCharType="separate"/>
      </w:r>
      <w:r w:rsidR="00E22EDC" w:rsidRPr="00E22EDC">
        <w:t>Таблица 27</w:t>
      </w:r>
      <w:r w:rsidR="00910D81">
        <w:fldChar w:fldCharType="end"/>
      </w:r>
      <w:r w:rsidR="00910D81">
        <w:t>)</w:t>
      </w:r>
      <w:r w:rsidRPr="00442F63">
        <w:t>.</w:t>
      </w:r>
    </w:p>
    <w:p w14:paraId="4588BDEC" w14:textId="482A0062" w:rsidR="005D3364" w:rsidRPr="007F7154" w:rsidRDefault="009F42BF" w:rsidP="00257532">
      <w:pPr>
        <w:pStyle w:val="af1"/>
        <w:keepNext/>
        <w:spacing w:before="200"/>
        <w:ind w:left="2552" w:hanging="142"/>
        <w:rPr>
          <w:i/>
        </w:rPr>
      </w:pPr>
      <w:bookmarkStart w:id="165" w:name="_Ref431553059"/>
      <w:r>
        <w:rPr>
          <w:i/>
        </w:rPr>
        <w:lastRenderedPageBreak/>
        <w:t>Таблица</w:t>
      </w:r>
      <w:r w:rsidR="0075000A">
        <w:rPr>
          <w:i/>
        </w:rPr>
        <w:t> </w:t>
      </w:r>
      <w:r w:rsidR="001E4948" w:rsidRPr="00910D81">
        <w:rPr>
          <w:i/>
        </w:rPr>
        <w:fldChar w:fldCharType="begin"/>
      </w:r>
      <w:r w:rsidR="001E4948" w:rsidRPr="00910D81">
        <w:rPr>
          <w:i/>
        </w:rPr>
        <w:instrText xml:space="preserve"> SEQ Таблица \* ARABIC </w:instrText>
      </w:r>
      <w:r w:rsidR="001E4948" w:rsidRPr="00910D81">
        <w:rPr>
          <w:i/>
        </w:rPr>
        <w:fldChar w:fldCharType="separate"/>
      </w:r>
      <w:r w:rsidR="00E22EDC">
        <w:rPr>
          <w:i/>
          <w:noProof/>
        </w:rPr>
        <w:t>27</w:t>
      </w:r>
      <w:r w:rsidR="001E4948" w:rsidRPr="00910D81">
        <w:rPr>
          <w:i/>
        </w:rPr>
        <w:fldChar w:fldCharType="end"/>
      </w:r>
      <w:bookmarkEnd w:id="165"/>
      <w:r w:rsidR="005D3364" w:rsidRPr="00910D81">
        <w:rPr>
          <w:i/>
        </w:rPr>
        <w:t xml:space="preserve"> </w:t>
      </w:r>
      <w:r w:rsidR="00C46475" w:rsidRPr="00C46475">
        <w:rPr>
          <w:rFonts w:cs="Arial"/>
          <w:i/>
        </w:rPr>
        <w:t>–</w:t>
      </w:r>
      <w:r w:rsidR="00910D81">
        <w:rPr>
          <w:rFonts w:ascii="Arial" w:hAnsi="Arial" w:cs="Arial"/>
          <w:i/>
        </w:rPr>
        <w:t xml:space="preserve"> </w:t>
      </w:r>
      <w:r w:rsidR="005D3364" w:rsidRPr="00910D81">
        <w:rPr>
          <w:i/>
        </w:rPr>
        <w:t xml:space="preserve">Атрибуты </w:t>
      </w:r>
      <w:r w:rsidR="00483C9A" w:rsidRPr="00483C9A">
        <w:rPr>
          <w:i/>
        </w:rPr>
        <w:t>папки контентного типа «Папка внешн</w:t>
      </w:r>
      <w:r w:rsidR="00483C9A">
        <w:rPr>
          <w:i/>
        </w:rPr>
        <w:t>его</w:t>
      </w:r>
      <w:r w:rsidR="00483C9A" w:rsidRPr="00483C9A">
        <w:rPr>
          <w:i/>
        </w:rPr>
        <w:t xml:space="preserve"> нормативно-техническ</w:t>
      </w:r>
      <w:r w:rsidR="00483C9A">
        <w:rPr>
          <w:i/>
        </w:rPr>
        <w:t>ого</w:t>
      </w:r>
      <w:r w:rsidR="00483C9A" w:rsidRPr="00483C9A">
        <w:rPr>
          <w:i/>
        </w:rPr>
        <w:t xml:space="preserve"> документов» </w:t>
      </w:r>
      <w:r w:rsidR="005D3364" w:rsidRPr="00910D81">
        <w:rPr>
          <w:i/>
        </w:rPr>
        <w:t>«</w:t>
      </w:r>
      <w:r w:rsidR="00483C9A">
        <w:rPr>
          <w:i/>
        </w:rPr>
        <w:t>Реестр НТД ПАО «</w:t>
      </w:r>
      <w:r w:rsidR="00DC17FF" w:rsidRPr="00DC17FF">
        <w:rPr>
          <w:i/>
        </w:rPr>
        <w:t>Россети</w:t>
      </w:r>
      <w:r w:rsidR="00483C9A">
        <w:rPr>
          <w:i/>
        </w:rPr>
        <w:t>»</w:t>
      </w:r>
      <w:r w:rsidR="00DC17FF" w:rsidRPr="00DC17FF">
        <w:rPr>
          <w:i/>
        </w:rPr>
        <w:t xml:space="preserve"> по техрегулированию</w:t>
      </w:r>
      <w:r w:rsidR="005D3364" w:rsidRPr="00910D81">
        <w:rPr>
          <w:i/>
        </w:rPr>
        <w:t>»</w:t>
      </w:r>
    </w:p>
    <w:tbl>
      <w:tblPr>
        <w:tblStyle w:val="af"/>
        <w:tblW w:w="5000" w:type="pct"/>
        <w:jc w:val="center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473"/>
        <w:gridCol w:w="1953"/>
        <w:gridCol w:w="1813"/>
        <w:gridCol w:w="1863"/>
        <w:gridCol w:w="3242"/>
      </w:tblGrid>
      <w:tr w:rsidR="005D3364" w:rsidRPr="00E367FF" w14:paraId="14C75986" w14:textId="77777777" w:rsidTr="00483C9A">
        <w:trPr>
          <w:trHeight w:val="567"/>
          <w:tblHeader/>
          <w:jc w:val="center"/>
        </w:trPr>
        <w:tc>
          <w:tcPr>
            <w:tcW w:w="253" w:type="pct"/>
            <w:shd w:val="clear" w:color="auto" w:fill="D9D9D9" w:themeFill="background1" w:themeFillShade="D9"/>
            <w:vAlign w:val="center"/>
          </w:tcPr>
          <w:p w14:paraId="29EAE90B" w14:textId="77777777" w:rsidR="005D3364" w:rsidRPr="00E367FF" w:rsidRDefault="005D3364" w:rsidP="0075000A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E367FF">
              <w:rPr>
                <w:b/>
                <w:szCs w:val="24"/>
              </w:rPr>
              <w:t>№ п/п</w:t>
            </w:r>
          </w:p>
        </w:tc>
        <w:tc>
          <w:tcPr>
            <w:tcW w:w="1045" w:type="pct"/>
            <w:shd w:val="clear" w:color="auto" w:fill="D9D9D9" w:themeFill="background1" w:themeFillShade="D9"/>
            <w:vAlign w:val="center"/>
          </w:tcPr>
          <w:p w14:paraId="33FB0A76" w14:textId="77777777" w:rsidR="005D3364" w:rsidRPr="00E367FF" w:rsidRDefault="005D3364" w:rsidP="0075000A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E367FF">
              <w:rPr>
                <w:b/>
                <w:szCs w:val="24"/>
              </w:rPr>
              <w:t>Атрибуты</w:t>
            </w:r>
          </w:p>
        </w:tc>
        <w:tc>
          <w:tcPr>
            <w:tcW w:w="970" w:type="pct"/>
            <w:shd w:val="clear" w:color="auto" w:fill="D9D9D9" w:themeFill="background1" w:themeFillShade="D9"/>
            <w:vAlign w:val="center"/>
          </w:tcPr>
          <w:p w14:paraId="40CD24F0" w14:textId="77777777" w:rsidR="005D3364" w:rsidRPr="00E367FF" w:rsidRDefault="005D3364" w:rsidP="0075000A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E367FF">
              <w:rPr>
                <w:b/>
                <w:szCs w:val="24"/>
              </w:rPr>
              <w:t>Тип</w:t>
            </w:r>
          </w:p>
        </w:tc>
        <w:tc>
          <w:tcPr>
            <w:tcW w:w="997" w:type="pct"/>
            <w:shd w:val="clear" w:color="auto" w:fill="D9D9D9" w:themeFill="background1" w:themeFillShade="D9"/>
            <w:vAlign w:val="center"/>
          </w:tcPr>
          <w:p w14:paraId="190EDD63" w14:textId="77777777" w:rsidR="005D3364" w:rsidRPr="00E367FF" w:rsidRDefault="005D3364" w:rsidP="0075000A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E367FF">
              <w:rPr>
                <w:b/>
                <w:szCs w:val="24"/>
              </w:rPr>
              <w:t>Обязательность</w:t>
            </w:r>
          </w:p>
        </w:tc>
        <w:tc>
          <w:tcPr>
            <w:tcW w:w="1735" w:type="pct"/>
            <w:shd w:val="clear" w:color="auto" w:fill="D9D9D9" w:themeFill="background1" w:themeFillShade="D9"/>
            <w:vAlign w:val="center"/>
          </w:tcPr>
          <w:p w14:paraId="6A4FDC67" w14:textId="77777777" w:rsidR="005D3364" w:rsidRPr="00E367FF" w:rsidRDefault="005D3364" w:rsidP="0075000A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E367FF">
              <w:rPr>
                <w:b/>
                <w:szCs w:val="24"/>
              </w:rPr>
              <w:t>Примечания</w:t>
            </w:r>
          </w:p>
        </w:tc>
      </w:tr>
      <w:tr w:rsidR="005D3364" w:rsidRPr="00442F63" w14:paraId="05122674" w14:textId="77777777" w:rsidTr="008323A5">
        <w:trPr>
          <w:jc w:val="center"/>
        </w:trPr>
        <w:tc>
          <w:tcPr>
            <w:tcW w:w="253" w:type="pct"/>
          </w:tcPr>
          <w:p w14:paraId="3EC2380E" w14:textId="5B78614A" w:rsidR="005D3364" w:rsidRPr="00E367FF" w:rsidRDefault="005D3364" w:rsidP="00E367FF">
            <w:pPr>
              <w:spacing w:after="0" w:line="240" w:lineRule="auto"/>
              <w:ind w:firstLine="29"/>
              <w:jc w:val="center"/>
            </w:pPr>
            <w:r w:rsidRPr="00E367FF">
              <w:t>1</w:t>
            </w:r>
            <w:r w:rsidR="00E367FF" w:rsidRPr="00E367FF">
              <w:t>.</w:t>
            </w:r>
          </w:p>
        </w:tc>
        <w:tc>
          <w:tcPr>
            <w:tcW w:w="1045" w:type="pct"/>
          </w:tcPr>
          <w:p w14:paraId="3BED4AC7" w14:textId="77777777" w:rsidR="005D3364" w:rsidRPr="00E367FF" w:rsidRDefault="005D3364" w:rsidP="00E367FF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E367FF">
              <w:rPr>
                <w:szCs w:val="24"/>
              </w:rPr>
              <w:t>Имя</w:t>
            </w:r>
          </w:p>
        </w:tc>
        <w:tc>
          <w:tcPr>
            <w:tcW w:w="970" w:type="pct"/>
          </w:tcPr>
          <w:p w14:paraId="195A7808" w14:textId="77777777" w:rsidR="005D3364" w:rsidRPr="00E367FF" w:rsidRDefault="005D3364" w:rsidP="00E367FF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E367FF">
              <w:rPr>
                <w:szCs w:val="24"/>
              </w:rPr>
              <w:t>Однострочный текст</w:t>
            </w:r>
          </w:p>
        </w:tc>
        <w:tc>
          <w:tcPr>
            <w:tcW w:w="997" w:type="pct"/>
          </w:tcPr>
          <w:p w14:paraId="3EBB862D" w14:textId="77777777" w:rsidR="005D3364" w:rsidRPr="00E367FF" w:rsidRDefault="005D3364" w:rsidP="00E367FF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E367FF">
              <w:rPr>
                <w:szCs w:val="24"/>
              </w:rPr>
              <w:t>Автоматическое заполнение</w:t>
            </w:r>
          </w:p>
        </w:tc>
        <w:tc>
          <w:tcPr>
            <w:tcW w:w="1735" w:type="pct"/>
          </w:tcPr>
          <w:p w14:paraId="3B1739D3" w14:textId="0E5D7BF5" w:rsidR="005D3364" w:rsidRPr="00E367FF" w:rsidRDefault="005D3364" w:rsidP="005F5C5C">
            <w:pPr>
              <w:spacing w:after="0" w:line="240" w:lineRule="auto"/>
              <w:ind w:firstLine="29"/>
              <w:jc w:val="left"/>
            </w:pPr>
          </w:p>
        </w:tc>
      </w:tr>
      <w:tr w:rsidR="008323A5" w:rsidRPr="00442F63" w14:paraId="48674B08" w14:textId="77777777" w:rsidTr="008323A5">
        <w:trPr>
          <w:jc w:val="center"/>
        </w:trPr>
        <w:tc>
          <w:tcPr>
            <w:tcW w:w="253" w:type="pct"/>
          </w:tcPr>
          <w:p w14:paraId="2459D89B" w14:textId="34393FC8" w:rsidR="008323A5" w:rsidRPr="00E367FF" w:rsidRDefault="008323A5" w:rsidP="008323A5">
            <w:pPr>
              <w:spacing w:after="0" w:line="240" w:lineRule="auto"/>
              <w:ind w:firstLine="29"/>
              <w:jc w:val="center"/>
            </w:pPr>
            <w:r w:rsidRPr="00E367FF">
              <w:t>2.</w:t>
            </w:r>
          </w:p>
        </w:tc>
        <w:tc>
          <w:tcPr>
            <w:tcW w:w="1045" w:type="pct"/>
          </w:tcPr>
          <w:p w14:paraId="25D76915" w14:textId="5820E41E" w:rsidR="008323A5" w:rsidRPr="00E367FF" w:rsidRDefault="008323A5" w:rsidP="008323A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Название</w:t>
            </w:r>
          </w:p>
        </w:tc>
        <w:tc>
          <w:tcPr>
            <w:tcW w:w="970" w:type="pct"/>
          </w:tcPr>
          <w:p w14:paraId="53E71C00" w14:textId="155BF509" w:rsidR="008323A5" w:rsidRPr="00E367FF" w:rsidRDefault="008323A5" w:rsidP="008323A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E367FF">
              <w:rPr>
                <w:szCs w:val="24"/>
              </w:rPr>
              <w:t>Однострочный текст</w:t>
            </w:r>
          </w:p>
        </w:tc>
        <w:tc>
          <w:tcPr>
            <w:tcW w:w="997" w:type="pct"/>
          </w:tcPr>
          <w:p w14:paraId="642A0FE1" w14:textId="67EC54BF" w:rsidR="008323A5" w:rsidRPr="00E367FF" w:rsidRDefault="00483C9A" w:rsidP="008323A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</w:t>
            </w:r>
          </w:p>
        </w:tc>
        <w:tc>
          <w:tcPr>
            <w:tcW w:w="1735" w:type="pct"/>
          </w:tcPr>
          <w:p w14:paraId="3CB00973" w14:textId="613DF9C4" w:rsidR="008323A5" w:rsidRPr="00E367FF" w:rsidRDefault="00483C9A" w:rsidP="008323A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скрыто</w:t>
            </w:r>
          </w:p>
        </w:tc>
      </w:tr>
      <w:tr w:rsidR="008323A5" w:rsidRPr="00442F63" w14:paraId="32C5218D" w14:textId="77777777" w:rsidTr="008323A5">
        <w:trPr>
          <w:jc w:val="center"/>
        </w:trPr>
        <w:tc>
          <w:tcPr>
            <w:tcW w:w="253" w:type="pct"/>
          </w:tcPr>
          <w:p w14:paraId="3DB64BF8" w14:textId="1350A4B7" w:rsidR="008323A5" w:rsidRPr="00E367FF" w:rsidRDefault="008323A5" w:rsidP="008323A5">
            <w:pPr>
              <w:spacing w:after="0" w:line="240" w:lineRule="auto"/>
              <w:ind w:firstLine="29"/>
              <w:jc w:val="center"/>
            </w:pPr>
            <w:r w:rsidRPr="00E367FF">
              <w:t>3.</w:t>
            </w:r>
          </w:p>
        </w:tc>
        <w:tc>
          <w:tcPr>
            <w:tcW w:w="1045" w:type="pct"/>
          </w:tcPr>
          <w:p w14:paraId="158D4FAC" w14:textId="3DBC94E9" w:rsidR="008323A5" w:rsidRPr="00E367FF" w:rsidRDefault="008323A5" w:rsidP="008323A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Вид деятельности</w:t>
            </w:r>
          </w:p>
        </w:tc>
        <w:tc>
          <w:tcPr>
            <w:tcW w:w="970" w:type="pct"/>
          </w:tcPr>
          <w:p w14:paraId="69364682" w14:textId="1EDF7315" w:rsidR="008323A5" w:rsidRPr="00E367FF" w:rsidRDefault="008323A5" w:rsidP="008323A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E367FF">
              <w:rPr>
                <w:szCs w:val="24"/>
              </w:rPr>
              <w:t>Выбор</w:t>
            </w:r>
          </w:p>
        </w:tc>
        <w:tc>
          <w:tcPr>
            <w:tcW w:w="997" w:type="pct"/>
          </w:tcPr>
          <w:p w14:paraId="623BDEF0" w14:textId="7D4EBBF9" w:rsidR="008323A5" w:rsidRPr="00E367FF" w:rsidRDefault="008323A5" w:rsidP="008323A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E367FF">
              <w:rPr>
                <w:szCs w:val="24"/>
              </w:rPr>
              <w:t>Да</w:t>
            </w:r>
          </w:p>
        </w:tc>
        <w:tc>
          <w:tcPr>
            <w:tcW w:w="1735" w:type="pct"/>
          </w:tcPr>
          <w:p w14:paraId="2DE484BD" w14:textId="508E4D5F" w:rsidR="008323A5" w:rsidRPr="00E367FF" w:rsidRDefault="008323A5" w:rsidP="008323A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E367FF">
              <w:rPr>
                <w:szCs w:val="24"/>
              </w:rPr>
              <w:t>Выбор значения осуществляется из справочника «Вид деятельности»</w:t>
            </w:r>
          </w:p>
        </w:tc>
      </w:tr>
      <w:tr w:rsidR="00483C9A" w:rsidRPr="00442F63" w14:paraId="74C4E6EE" w14:textId="77777777" w:rsidTr="008323A5">
        <w:trPr>
          <w:jc w:val="center"/>
        </w:trPr>
        <w:tc>
          <w:tcPr>
            <w:tcW w:w="253" w:type="pct"/>
          </w:tcPr>
          <w:p w14:paraId="7BC20859" w14:textId="40DC2555" w:rsidR="00483C9A" w:rsidRPr="00E367FF" w:rsidRDefault="00483C9A" w:rsidP="008323A5">
            <w:pPr>
              <w:spacing w:after="0" w:line="240" w:lineRule="auto"/>
              <w:ind w:firstLine="29"/>
              <w:jc w:val="center"/>
            </w:pPr>
            <w:r>
              <w:t>4.</w:t>
            </w:r>
          </w:p>
        </w:tc>
        <w:tc>
          <w:tcPr>
            <w:tcW w:w="1045" w:type="pct"/>
          </w:tcPr>
          <w:p w14:paraId="5DC72668" w14:textId="589104DF" w:rsidR="00483C9A" w:rsidRDefault="00483C9A" w:rsidP="008323A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Список ответственных</w:t>
            </w:r>
          </w:p>
        </w:tc>
        <w:tc>
          <w:tcPr>
            <w:tcW w:w="970" w:type="pct"/>
          </w:tcPr>
          <w:p w14:paraId="3C194929" w14:textId="4E74B46E" w:rsidR="00483C9A" w:rsidRPr="00E367FF" w:rsidRDefault="00483C9A" w:rsidP="008323A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Подстановка</w:t>
            </w:r>
          </w:p>
        </w:tc>
        <w:tc>
          <w:tcPr>
            <w:tcW w:w="997" w:type="pct"/>
          </w:tcPr>
          <w:p w14:paraId="31187A85" w14:textId="6E3ABC7F" w:rsidR="00483C9A" w:rsidRPr="00E367FF" w:rsidRDefault="00483C9A" w:rsidP="008323A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1735" w:type="pct"/>
          </w:tcPr>
          <w:p w14:paraId="132104E1" w14:textId="77777777" w:rsidR="00483C9A" w:rsidRPr="00E367FF" w:rsidRDefault="00483C9A" w:rsidP="008323A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</w:tbl>
    <w:p w14:paraId="1CE72262" w14:textId="77777777" w:rsidR="00E367FF" w:rsidRDefault="00E367FF" w:rsidP="00E367FF">
      <w:pPr>
        <w:spacing w:after="0" w:line="240" w:lineRule="auto"/>
        <w:ind w:firstLine="567"/>
      </w:pPr>
    </w:p>
    <w:p w14:paraId="02F35BD9" w14:textId="538F1D6D" w:rsidR="005D3364" w:rsidRPr="00442F63" w:rsidRDefault="005D3364" w:rsidP="00E367FF">
      <w:pPr>
        <w:spacing w:after="0" w:line="240" w:lineRule="auto"/>
        <w:ind w:firstLine="567"/>
      </w:pPr>
      <w:r w:rsidRPr="00483C9A">
        <w:t>Папки могут создавать только пользователи, входящие в группу «</w:t>
      </w:r>
      <w:r w:rsidR="00483C9A" w:rsidRPr="00483C9A">
        <w:t>Реестр НТД-Модераторы</w:t>
      </w:r>
      <w:r w:rsidRPr="00483C9A">
        <w:t>».</w:t>
      </w:r>
    </w:p>
    <w:p w14:paraId="4D1740F0" w14:textId="14FB76AE" w:rsidR="005D3364" w:rsidRPr="007B0DDB" w:rsidRDefault="005D3364" w:rsidP="005C0D58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bookmarkStart w:id="166" w:name="_Toc439167705"/>
      <w:r w:rsidRPr="007B0DDB">
        <w:rPr>
          <w:sz w:val="24"/>
          <w:szCs w:val="24"/>
        </w:rPr>
        <w:t xml:space="preserve">Библиотека «Документы </w:t>
      </w:r>
      <w:r w:rsidR="00DC17FF" w:rsidRPr="001D7A85">
        <w:rPr>
          <w:sz w:val="24"/>
        </w:rPr>
        <w:t>внешних</w:t>
      </w:r>
      <w:r w:rsidR="00DC17FF" w:rsidRPr="00402B0C" w:rsidDel="00DC17FF">
        <w:t xml:space="preserve"> </w:t>
      </w:r>
      <w:r w:rsidRPr="007B0DDB">
        <w:rPr>
          <w:sz w:val="24"/>
          <w:szCs w:val="24"/>
        </w:rPr>
        <w:t>организаций»</w:t>
      </w:r>
      <w:bookmarkEnd w:id="163"/>
      <w:bookmarkEnd w:id="164"/>
      <w:bookmarkEnd w:id="166"/>
    </w:p>
    <w:p w14:paraId="10231E5F" w14:textId="50F1043A" w:rsidR="005D3364" w:rsidRPr="00442F63" w:rsidRDefault="005D3364" w:rsidP="00E367FF">
      <w:pPr>
        <w:spacing w:after="0" w:line="240" w:lineRule="auto"/>
        <w:ind w:firstLine="567"/>
      </w:pPr>
      <w:r w:rsidRPr="00442F63">
        <w:t>Атрибуты, характеризующие документ</w:t>
      </w:r>
      <w:r w:rsidR="00910D81">
        <w:t>,</w:t>
      </w:r>
      <w:r w:rsidRPr="00442F63">
        <w:t xml:space="preserve"> представлены в </w:t>
      </w:r>
      <w:r w:rsidR="00910D81">
        <w:t xml:space="preserve">таблице (см. </w:t>
      </w:r>
      <w:r w:rsidR="00910D81">
        <w:fldChar w:fldCharType="begin"/>
      </w:r>
      <w:r w:rsidR="00910D81">
        <w:instrText xml:space="preserve"> REF _Ref431553084 \h  \* MERGEFORMAT </w:instrText>
      </w:r>
      <w:r w:rsidR="00910D81">
        <w:fldChar w:fldCharType="separate"/>
      </w:r>
      <w:r w:rsidR="00E22EDC" w:rsidRPr="00E22EDC">
        <w:t>Таблица 28</w:t>
      </w:r>
      <w:r w:rsidR="00910D81">
        <w:fldChar w:fldCharType="end"/>
      </w:r>
      <w:r w:rsidR="00910D81">
        <w:t>).</w:t>
      </w:r>
    </w:p>
    <w:p w14:paraId="2E50CB33" w14:textId="0E04A7D6" w:rsidR="005D3364" w:rsidRPr="007F7154" w:rsidRDefault="009F42BF" w:rsidP="007F7154">
      <w:pPr>
        <w:pStyle w:val="af1"/>
        <w:keepNext/>
        <w:spacing w:before="200"/>
        <w:rPr>
          <w:i/>
        </w:rPr>
      </w:pPr>
      <w:bookmarkStart w:id="167" w:name="_Ref431553084"/>
      <w:bookmarkStart w:id="168" w:name="_Ref429570109"/>
      <w:r>
        <w:rPr>
          <w:i/>
        </w:rPr>
        <w:t>Таблица</w:t>
      </w:r>
      <w:r w:rsidR="005D3364" w:rsidRPr="007F7154">
        <w:rPr>
          <w:i/>
        </w:rPr>
        <w:t xml:space="preserve"> </w:t>
      </w:r>
      <w:r w:rsidR="001E4948" w:rsidRPr="007F7154">
        <w:rPr>
          <w:i/>
        </w:rPr>
        <w:fldChar w:fldCharType="begin"/>
      </w:r>
      <w:r w:rsidR="001E4948" w:rsidRPr="007F7154">
        <w:rPr>
          <w:i/>
        </w:rPr>
        <w:instrText xml:space="preserve"> SEQ Таблица \* ARABIC </w:instrText>
      </w:r>
      <w:r w:rsidR="001E4948" w:rsidRPr="007F7154">
        <w:rPr>
          <w:i/>
        </w:rPr>
        <w:fldChar w:fldCharType="separate"/>
      </w:r>
      <w:r w:rsidR="00E22EDC">
        <w:rPr>
          <w:i/>
          <w:noProof/>
        </w:rPr>
        <w:t>28</w:t>
      </w:r>
      <w:r w:rsidR="001E4948" w:rsidRPr="007F7154">
        <w:rPr>
          <w:i/>
        </w:rPr>
        <w:fldChar w:fldCharType="end"/>
      </w:r>
      <w:bookmarkEnd w:id="167"/>
      <w:r w:rsidR="00910D81">
        <w:rPr>
          <w:i/>
        </w:rPr>
        <w:t xml:space="preserve"> </w:t>
      </w:r>
      <w:r w:rsidR="00C46475" w:rsidRPr="00C46475">
        <w:rPr>
          <w:rFonts w:cs="Arial"/>
          <w:i/>
        </w:rPr>
        <w:t>–</w:t>
      </w:r>
      <w:r w:rsidR="005D3364" w:rsidRPr="007F7154">
        <w:rPr>
          <w:i/>
        </w:rPr>
        <w:t xml:space="preserve"> Атрибуты документов для библиотеки </w:t>
      </w:r>
      <w:r w:rsidR="00910D81">
        <w:rPr>
          <w:i/>
        </w:rPr>
        <w:br/>
      </w:r>
      <w:r w:rsidR="005D3364" w:rsidRPr="007F7154">
        <w:rPr>
          <w:i/>
        </w:rPr>
        <w:t xml:space="preserve">«Документы </w:t>
      </w:r>
      <w:r w:rsidR="00DC17FF" w:rsidRPr="00DC17FF">
        <w:rPr>
          <w:i/>
        </w:rPr>
        <w:t xml:space="preserve">внешних </w:t>
      </w:r>
      <w:r w:rsidR="005D3364" w:rsidRPr="007F7154">
        <w:rPr>
          <w:i/>
        </w:rPr>
        <w:t>организаций»</w:t>
      </w:r>
      <w:bookmarkEnd w:id="168"/>
    </w:p>
    <w:tbl>
      <w:tblPr>
        <w:tblStyle w:val="af"/>
        <w:tblW w:w="5000" w:type="pct"/>
        <w:jc w:val="center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477"/>
        <w:gridCol w:w="1788"/>
        <w:gridCol w:w="1783"/>
        <w:gridCol w:w="1389"/>
        <w:gridCol w:w="2515"/>
        <w:gridCol w:w="1392"/>
      </w:tblGrid>
      <w:tr w:rsidR="007F7154" w:rsidRPr="007F7154" w14:paraId="6D36B0E1" w14:textId="77777777" w:rsidTr="00CB0790">
        <w:trPr>
          <w:trHeight w:val="567"/>
          <w:tblHeader/>
          <w:jc w:val="center"/>
        </w:trPr>
        <w:tc>
          <w:tcPr>
            <w:tcW w:w="255" w:type="pct"/>
            <w:shd w:val="clear" w:color="auto" w:fill="D9D9D9" w:themeFill="background1" w:themeFillShade="D9"/>
            <w:vAlign w:val="center"/>
          </w:tcPr>
          <w:p w14:paraId="6C902F34" w14:textId="77777777" w:rsidR="005D3364" w:rsidRPr="007F7154" w:rsidRDefault="005D3364" w:rsidP="007F7154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7F7154">
              <w:rPr>
                <w:b/>
                <w:szCs w:val="24"/>
              </w:rPr>
              <w:t>№ п/п</w:t>
            </w:r>
          </w:p>
        </w:tc>
        <w:tc>
          <w:tcPr>
            <w:tcW w:w="957" w:type="pct"/>
            <w:shd w:val="clear" w:color="auto" w:fill="D9D9D9" w:themeFill="background1" w:themeFillShade="D9"/>
            <w:vAlign w:val="center"/>
          </w:tcPr>
          <w:p w14:paraId="726FC943" w14:textId="77777777" w:rsidR="005D3364" w:rsidRPr="007F7154" w:rsidRDefault="005D3364" w:rsidP="007F7154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7F7154">
              <w:rPr>
                <w:b/>
                <w:szCs w:val="24"/>
              </w:rPr>
              <w:t>Атрибуты</w:t>
            </w:r>
          </w:p>
        </w:tc>
        <w:tc>
          <w:tcPr>
            <w:tcW w:w="954" w:type="pct"/>
            <w:shd w:val="clear" w:color="auto" w:fill="D9D9D9" w:themeFill="background1" w:themeFillShade="D9"/>
            <w:vAlign w:val="center"/>
          </w:tcPr>
          <w:p w14:paraId="4588F46B" w14:textId="77777777" w:rsidR="005D3364" w:rsidRPr="007F7154" w:rsidRDefault="005D3364" w:rsidP="007F7154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7F7154">
              <w:rPr>
                <w:b/>
                <w:szCs w:val="24"/>
              </w:rPr>
              <w:t>Тип</w:t>
            </w:r>
          </w:p>
        </w:tc>
        <w:tc>
          <w:tcPr>
            <w:tcW w:w="743" w:type="pct"/>
            <w:shd w:val="clear" w:color="auto" w:fill="D9D9D9" w:themeFill="background1" w:themeFillShade="D9"/>
            <w:vAlign w:val="center"/>
          </w:tcPr>
          <w:p w14:paraId="3215880F" w14:textId="66189BF9" w:rsidR="005D3364" w:rsidRPr="007F7154" w:rsidRDefault="005D3364" w:rsidP="00257532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7F7154">
              <w:rPr>
                <w:b/>
                <w:szCs w:val="24"/>
              </w:rPr>
              <w:t>Обяза</w:t>
            </w:r>
            <w:r w:rsidR="007F7154">
              <w:rPr>
                <w:b/>
                <w:szCs w:val="24"/>
              </w:rPr>
              <w:t>-</w:t>
            </w:r>
            <w:r w:rsidRPr="007F7154">
              <w:rPr>
                <w:b/>
                <w:szCs w:val="24"/>
              </w:rPr>
              <w:t>тельность</w:t>
            </w:r>
          </w:p>
        </w:tc>
        <w:tc>
          <w:tcPr>
            <w:tcW w:w="1346" w:type="pct"/>
            <w:shd w:val="clear" w:color="auto" w:fill="D9D9D9" w:themeFill="background1" w:themeFillShade="D9"/>
            <w:vAlign w:val="center"/>
          </w:tcPr>
          <w:p w14:paraId="7F118375" w14:textId="77777777" w:rsidR="005D3364" w:rsidRPr="007F7154" w:rsidRDefault="005D3364" w:rsidP="007F7154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7F7154">
              <w:rPr>
                <w:b/>
                <w:szCs w:val="24"/>
              </w:rPr>
              <w:t>Примечания</w:t>
            </w:r>
          </w:p>
        </w:tc>
        <w:tc>
          <w:tcPr>
            <w:tcW w:w="745" w:type="pct"/>
            <w:shd w:val="clear" w:color="auto" w:fill="D9D9D9" w:themeFill="background1" w:themeFillShade="D9"/>
          </w:tcPr>
          <w:p w14:paraId="5DED21CD" w14:textId="3C5B8E3A" w:rsidR="005D3364" w:rsidRPr="007F7154" w:rsidRDefault="005D3364" w:rsidP="00257532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7F7154">
              <w:rPr>
                <w:b/>
                <w:szCs w:val="24"/>
              </w:rPr>
              <w:t>Отобра</w:t>
            </w:r>
            <w:r w:rsidR="007F7154">
              <w:rPr>
                <w:b/>
                <w:szCs w:val="24"/>
              </w:rPr>
              <w:t>-</w:t>
            </w:r>
            <w:r w:rsidRPr="007F7154">
              <w:rPr>
                <w:b/>
                <w:szCs w:val="24"/>
              </w:rPr>
              <w:t>жаемые поля карточки</w:t>
            </w:r>
          </w:p>
        </w:tc>
      </w:tr>
      <w:tr w:rsidR="007F7154" w:rsidRPr="00442F63" w14:paraId="09DEC269" w14:textId="77777777" w:rsidTr="00CB0790">
        <w:trPr>
          <w:jc w:val="center"/>
        </w:trPr>
        <w:tc>
          <w:tcPr>
            <w:tcW w:w="255" w:type="pct"/>
          </w:tcPr>
          <w:p w14:paraId="662C87CB" w14:textId="77777777" w:rsidR="005D3364" w:rsidRPr="007F7154" w:rsidRDefault="005D3364" w:rsidP="00BB57CA">
            <w:pPr>
              <w:pStyle w:val="ac"/>
              <w:keepNext/>
              <w:numPr>
                <w:ilvl w:val="0"/>
                <w:numId w:val="24"/>
              </w:numPr>
              <w:spacing w:after="0" w:line="240" w:lineRule="auto"/>
              <w:ind w:left="0" w:firstLine="0"/>
              <w:jc w:val="right"/>
              <w:rPr>
                <w:rStyle w:val="911"/>
                <w:rFonts w:eastAsia="Arial Unicode MS"/>
                <w:sz w:val="24"/>
                <w:szCs w:val="24"/>
              </w:rPr>
            </w:pPr>
            <w:r w:rsidRPr="007F7154">
              <w:rPr>
                <w:rStyle w:val="911"/>
                <w:rFonts w:eastAsia="Arial Unicode MS"/>
                <w:sz w:val="24"/>
                <w:szCs w:val="24"/>
              </w:rPr>
              <w:t>1</w:t>
            </w:r>
          </w:p>
        </w:tc>
        <w:tc>
          <w:tcPr>
            <w:tcW w:w="957" w:type="pct"/>
          </w:tcPr>
          <w:p w14:paraId="556271DA" w14:textId="77777777" w:rsidR="005D3364" w:rsidRPr="007F7154" w:rsidRDefault="005D3364" w:rsidP="007F7154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Имя</w:t>
            </w:r>
          </w:p>
        </w:tc>
        <w:tc>
          <w:tcPr>
            <w:tcW w:w="954" w:type="pct"/>
          </w:tcPr>
          <w:p w14:paraId="3CB6A2BE" w14:textId="77777777" w:rsidR="005D3364" w:rsidRPr="007F7154" w:rsidRDefault="005D3364" w:rsidP="007F7154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Однострочный текст</w:t>
            </w:r>
          </w:p>
        </w:tc>
        <w:tc>
          <w:tcPr>
            <w:tcW w:w="743" w:type="pct"/>
          </w:tcPr>
          <w:p w14:paraId="458E381A" w14:textId="77777777" w:rsidR="005D3364" w:rsidRPr="007F7154" w:rsidRDefault="005D3364" w:rsidP="007F7154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  <w:tc>
          <w:tcPr>
            <w:tcW w:w="1346" w:type="pct"/>
          </w:tcPr>
          <w:p w14:paraId="7C0B188E" w14:textId="77777777" w:rsidR="005D3364" w:rsidRPr="007F7154" w:rsidRDefault="005D3364" w:rsidP="007F7154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 </w:t>
            </w:r>
          </w:p>
        </w:tc>
        <w:tc>
          <w:tcPr>
            <w:tcW w:w="745" w:type="pct"/>
          </w:tcPr>
          <w:p w14:paraId="50B9FAFE" w14:textId="77777777" w:rsidR="005D3364" w:rsidRPr="007F7154" w:rsidRDefault="005D3364" w:rsidP="007F7154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</w:tr>
      <w:tr w:rsidR="007F7154" w:rsidRPr="00442F63" w14:paraId="39E74C53" w14:textId="77777777" w:rsidTr="00CB0790">
        <w:trPr>
          <w:jc w:val="center"/>
        </w:trPr>
        <w:tc>
          <w:tcPr>
            <w:tcW w:w="255" w:type="pct"/>
          </w:tcPr>
          <w:p w14:paraId="41D4EB58" w14:textId="77777777" w:rsidR="005D3364" w:rsidRPr="007F7154" w:rsidRDefault="005D3364" w:rsidP="00BB57CA">
            <w:pPr>
              <w:pStyle w:val="ac"/>
              <w:numPr>
                <w:ilvl w:val="0"/>
                <w:numId w:val="24"/>
              </w:numPr>
              <w:spacing w:after="0" w:line="240" w:lineRule="auto"/>
              <w:ind w:left="0" w:firstLine="0"/>
              <w:jc w:val="right"/>
              <w:rPr>
                <w:rStyle w:val="911"/>
                <w:rFonts w:eastAsia="Arial Unicode MS"/>
                <w:sz w:val="24"/>
                <w:szCs w:val="24"/>
              </w:rPr>
            </w:pPr>
            <w:r w:rsidRPr="007F7154">
              <w:rPr>
                <w:rStyle w:val="911"/>
                <w:rFonts w:eastAsia="Arial Unicode MS"/>
                <w:sz w:val="24"/>
                <w:szCs w:val="24"/>
              </w:rPr>
              <w:t>2</w:t>
            </w:r>
          </w:p>
        </w:tc>
        <w:tc>
          <w:tcPr>
            <w:tcW w:w="957" w:type="pct"/>
          </w:tcPr>
          <w:p w14:paraId="20556776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Дата введения в действие</w:t>
            </w:r>
          </w:p>
        </w:tc>
        <w:tc>
          <w:tcPr>
            <w:tcW w:w="954" w:type="pct"/>
          </w:tcPr>
          <w:p w14:paraId="076EE134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Дата и время</w:t>
            </w:r>
          </w:p>
        </w:tc>
        <w:tc>
          <w:tcPr>
            <w:tcW w:w="743" w:type="pct"/>
          </w:tcPr>
          <w:p w14:paraId="43C2385F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  <w:tc>
          <w:tcPr>
            <w:tcW w:w="1346" w:type="pct"/>
          </w:tcPr>
          <w:p w14:paraId="0CF95BFF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 </w:t>
            </w:r>
          </w:p>
        </w:tc>
        <w:tc>
          <w:tcPr>
            <w:tcW w:w="745" w:type="pct"/>
          </w:tcPr>
          <w:p w14:paraId="554B040D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</w:tr>
      <w:tr w:rsidR="007F7154" w:rsidRPr="00442F63" w14:paraId="64B3A4E2" w14:textId="77777777" w:rsidTr="00CB0790">
        <w:trPr>
          <w:jc w:val="center"/>
        </w:trPr>
        <w:tc>
          <w:tcPr>
            <w:tcW w:w="255" w:type="pct"/>
          </w:tcPr>
          <w:p w14:paraId="7967F1AD" w14:textId="77777777" w:rsidR="005D3364" w:rsidRPr="007F7154" w:rsidRDefault="005D3364" w:rsidP="00BB57CA">
            <w:pPr>
              <w:pStyle w:val="ac"/>
              <w:numPr>
                <w:ilvl w:val="0"/>
                <w:numId w:val="24"/>
              </w:numPr>
              <w:spacing w:after="0" w:line="240" w:lineRule="auto"/>
              <w:ind w:left="0" w:firstLine="0"/>
              <w:jc w:val="right"/>
              <w:rPr>
                <w:rStyle w:val="911"/>
                <w:rFonts w:eastAsia="Arial Unicode MS"/>
                <w:sz w:val="24"/>
                <w:szCs w:val="24"/>
              </w:rPr>
            </w:pPr>
            <w:r w:rsidRPr="007F7154">
              <w:rPr>
                <w:rStyle w:val="911"/>
                <w:rFonts w:eastAsia="Arial Unicode MS"/>
                <w:sz w:val="24"/>
                <w:szCs w:val="24"/>
              </w:rPr>
              <w:t>3</w:t>
            </w:r>
          </w:p>
        </w:tc>
        <w:tc>
          <w:tcPr>
            <w:tcW w:w="957" w:type="pct"/>
          </w:tcPr>
          <w:p w14:paraId="23AF7EC6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Номер ОРД ТЭ</w:t>
            </w:r>
          </w:p>
        </w:tc>
        <w:tc>
          <w:tcPr>
            <w:tcW w:w="954" w:type="pct"/>
          </w:tcPr>
          <w:p w14:paraId="1E9F2E66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Однострочный текст</w:t>
            </w:r>
          </w:p>
        </w:tc>
        <w:tc>
          <w:tcPr>
            <w:tcW w:w="743" w:type="pct"/>
          </w:tcPr>
          <w:p w14:paraId="5BC3C8EF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  <w:tc>
          <w:tcPr>
            <w:tcW w:w="1346" w:type="pct"/>
          </w:tcPr>
          <w:p w14:paraId="0100566A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 </w:t>
            </w:r>
          </w:p>
        </w:tc>
        <w:tc>
          <w:tcPr>
            <w:tcW w:w="745" w:type="pct"/>
          </w:tcPr>
          <w:p w14:paraId="04FFCEF8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</w:tr>
      <w:tr w:rsidR="007F7154" w:rsidRPr="00442F63" w14:paraId="1695D236" w14:textId="77777777" w:rsidTr="00CB0790">
        <w:trPr>
          <w:jc w:val="center"/>
        </w:trPr>
        <w:tc>
          <w:tcPr>
            <w:tcW w:w="255" w:type="pct"/>
          </w:tcPr>
          <w:p w14:paraId="5AC95E8E" w14:textId="77777777" w:rsidR="005D3364" w:rsidRPr="007F7154" w:rsidRDefault="005D3364" w:rsidP="00BB57CA">
            <w:pPr>
              <w:pStyle w:val="ac"/>
              <w:numPr>
                <w:ilvl w:val="0"/>
                <w:numId w:val="24"/>
              </w:numPr>
              <w:spacing w:after="0" w:line="240" w:lineRule="auto"/>
              <w:ind w:left="0" w:firstLine="0"/>
              <w:jc w:val="right"/>
              <w:rPr>
                <w:rStyle w:val="911"/>
                <w:rFonts w:eastAsia="Arial Unicode MS"/>
                <w:sz w:val="24"/>
                <w:szCs w:val="24"/>
              </w:rPr>
            </w:pPr>
            <w:r w:rsidRPr="007F7154">
              <w:rPr>
                <w:rStyle w:val="911"/>
                <w:rFonts w:eastAsia="Arial Unicode MS"/>
                <w:sz w:val="24"/>
                <w:szCs w:val="24"/>
              </w:rPr>
              <w:t>4</w:t>
            </w:r>
          </w:p>
        </w:tc>
        <w:tc>
          <w:tcPr>
            <w:tcW w:w="957" w:type="pct"/>
          </w:tcPr>
          <w:p w14:paraId="7A3D501D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Дата ОРД ТЭ</w:t>
            </w:r>
          </w:p>
        </w:tc>
        <w:tc>
          <w:tcPr>
            <w:tcW w:w="954" w:type="pct"/>
          </w:tcPr>
          <w:p w14:paraId="1D376345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Дата и время</w:t>
            </w:r>
          </w:p>
        </w:tc>
        <w:tc>
          <w:tcPr>
            <w:tcW w:w="743" w:type="pct"/>
          </w:tcPr>
          <w:p w14:paraId="70E815EC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  <w:tc>
          <w:tcPr>
            <w:tcW w:w="1346" w:type="pct"/>
          </w:tcPr>
          <w:p w14:paraId="129DDFFF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 </w:t>
            </w:r>
          </w:p>
        </w:tc>
        <w:tc>
          <w:tcPr>
            <w:tcW w:w="745" w:type="pct"/>
          </w:tcPr>
          <w:p w14:paraId="4DA6E46C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</w:tr>
      <w:tr w:rsidR="007F7154" w:rsidRPr="00442F63" w14:paraId="04133B1E" w14:textId="77777777" w:rsidTr="00CB0790">
        <w:trPr>
          <w:trHeight w:val="309"/>
          <w:jc w:val="center"/>
        </w:trPr>
        <w:tc>
          <w:tcPr>
            <w:tcW w:w="255" w:type="pct"/>
          </w:tcPr>
          <w:p w14:paraId="0CAE2654" w14:textId="77777777" w:rsidR="005D3364" w:rsidRPr="007F7154" w:rsidRDefault="005D3364" w:rsidP="00BB57CA">
            <w:pPr>
              <w:pStyle w:val="ac"/>
              <w:numPr>
                <w:ilvl w:val="0"/>
                <w:numId w:val="24"/>
              </w:numPr>
              <w:spacing w:after="0" w:line="240" w:lineRule="auto"/>
              <w:ind w:left="0" w:firstLine="0"/>
              <w:jc w:val="right"/>
              <w:rPr>
                <w:rStyle w:val="911"/>
                <w:rFonts w:eastAsia="Arial Unicode MS"/>
                <w:sz w:val="24"/>
                <w:szCs w:val="24"/>
              </w:rPr>
            </w:pPr>
            <w:r w:rsidRPr="007F7154">
              <w:rPr>
                <w:rStyle w:val="911"/>
                <w:rFonts w:eastAsia="Arial Unicode MS"/>
                <w:sz w:val="24"/>
                <w:szCs w:val="24"/>
              </w:rPr>
              <w:t>5</w:t>
            </w:r>
          </w:p>
        </w:tc>
        <w:tc>
          <w:tcPr>
            <w:tcW w:w="957" w:type="pct"/>
          </w:tcPr>
          <w:p w14:paraId="10012DA6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Номер ОРД</w:t>
            </w:r>
          </w:p>
        </w:tc>
        <w:tc>
          <w:tcPr>
            <w:tcW w:w="954" w:type="pct"/>
          </w:tcPr>
          <w:p w14:paraId="1840F793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Однострочный текст</w:t>
            </w:r>
          </w:p>
        </w:tc>
        <w:tc>
          <w:tcPr>
            <w:tcW w:w="743" w:type="pct"/>
          </w:tcPr>
          <w:p w14:paraId="0F6673B5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  <w:tc>
          <w:tcPr>
            <w:tcW w:w="1346" w:type="pct"/>
          </w:tcPr>
          <w:p w14:paraId="6871AE29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 </w:t>
            </w:r>
          </w:p>
        </w:tc>
        <w:tc>
          <w:tcPr>
            <w:tcW w:w="745" w:type="pct"/>
          </w:tcPr>
          <w:p w14:paraId="6C3338B4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</w:tr>
      <w:tr w:rsidR="007F7154" w:rsidRPr="00442F63" w14:paraId="383864C5" w14:textId="77777777" w:rsidTr="00CB0790">
        <w:trPr>
          <w:trHeight w:val="342"/>
          <w:jc w:val="center"/>
        </w:trPr>
        <w:tc>
          <w:tcPr>
            <w:tcW w:w="255" w:type="pct"/>
          </w:tcPr>
          <w:p w14:paraId="70CFACC3" w14:textId="77777777" w:rsidR="005D3364" w:rsidRPr="007F7154" w:rsidRDefault="005D3364" w:rsidP="00BB57CA">
            <w:pPr>
              <w:pStyle w:val="ac"/>
              <w:numPr>
                <w:ilvl w:val="0"/>
                <w:numId w:val="24"/>
              </w:numPr>
              <w:spacing w:after="0" w:line="240" w:lineRule="auto"/>
              <w:ind w:left="0" w:firstLine="0"/>
              <w:jc w:val="right"/>
              <w:rPr>
                <w:rStyle w:val="911"/>
                <w:rFonts w:eastAsia="Arial Unicode MS"/>
                <w:sz w:val="24"/>
                <w:szCs w:val="24"/>
              </w:rPr>
            </w:pPr>
            <w:r w:rsidRPr="007F7154">
              <w:rPr>
                <w:rStyle w:val="911"/>
                <w:rFonts w:eastAsia="Arial Unicode MS"/>
                <w:sz w:val="24"/>
                <w:szCs w:val="24"/>
              </w:rPr>
              <w:t>6</w:t>
            </w:r>
          </w:p>
        </w:tc>
        <w:tc>
          <w:tcPr>
            <w:tcW w:w="957" w:type="pct"/>
          </w:tcPr>
          <w:p w14:paraId="6A239DE3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Дата ОРД</w:t>
            </w:r>
          </w:p>
        </w:tc>
        <w:tc>
          <w:tcPr>
            <w:tcW w:w="954" w:type="pct"/>
          </w:tcPr>
          <w:p w14:paraId="736D00C7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Дата и время</w:t>
            </w:r>
          </w:p>
        </w:tc>
        <w:tc>
          <w:tcPr>
            <w:tcW w:w="743" w:type="pct"/>
          </w:tcPr>
          <w:p w14:paraId="37C3C10A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  <w:tc>
          <w:tcPr>
            <w:tcW w:w="1346" w:type="pct"/>
          </w:tcPr>
          <w:p w14:paraId="6BD16217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 </w:t>
            </w:r>
          </w:p>
        </w:tc>
        <w:tc>
          <w:tcPr>
            <w:tcW w:w="745" w:type="pct"/>
          </w:tcPr>
          <w:p w14:paraId="5AACF4CE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</w:tr>
      <w:tr w:rsidR="007F7154" w:rsidRPr="00442F63" w14:paraId="11461E4C" w14:textId="77777777" w:rsidTr="00CB0790">
        <w:trPr>
          <w:jc w:val="center"/>
        </w:trPr>
        <w:tc>
          <w:tcPr>
            <w:tcW w:w="255" w:type="pct"/>
          </w:tcPr>
          <w:p w14:paraId="667E9C8D" w14:textId="77777777" w:rsidR="005D3364" w:rsidRPr="007F7154" w:rsidRDefault="005D3364" w:rsidP="00BB57CA">
            <w:pPr>
              <w:pStyle w:val="ac"/>
              <w:numPr>
                <w:ilvl w:val="0"/>
                <w:numId w:val="24"/>
              </w:numPr>
              <w:spacing w:after="0" w:line="240" w:lineRule="auto"/>
              <w:ind w:left="0" w:firstLine="0"/>
              <w:jc w:val="right"/>
              <w:rPr>
                <w:rStyle w:val="911"/>
                <w:rFonts w:eastAsia="Arial Unicode MS"/>
                <w:sz w:val="24"/>
                <w:szCs w:val="24"/>
              </w:rPr>
            </w:pPr>
            <w:r w:rsidRPr="007F7154">
              <w:rPr>
                <w:rStyle w:val="911"/>
                <w:rFonts w:eastAsia="Arial Unicode MS"/>
                <w:sz w:val="24"/>
                <w:szCs w:val="24"/>
              </w:rPr>
              <w:t>7</w:t>
            </w:r>
          </w:p>
        </w:tc>
        <w:tc>
          <w:tcPr>
            <w:tcW w:w="957" w:type="pct"/>
          </w:tcPr>
          <w:p w14:paraId="2248B5E6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Организация-разработчик</w:t>
            </w:r>
          </w:p>
        </w:tc>
        <w:tc>
          <w:tcPr>
            <w:tcW w:w="954" w:type="pct"/>
          </w:tcPr>
          <w:p w14:paraId="5A7708E0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Выбор</w:t>
            </w:r>
          </w:p>
        </w:tc>
        <w:tc>
          <w:tcPr>
            <w:tcW w:w="743" w:type="pct"/>
          </w:tcPr>
          <w:p w14:paraId="239C6ECA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  <w:tc>
          <w:tcPr>
            <w:tcW w:w="1346" w:type="pct"/>
          </w:tcPr>
          <w:p w14:paraId="4353070F" w14:textId="43D49395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 xml:space="preserve">Выбор из Справочника </w:t>
            </w:r>
            <w:r w:rsidR="007F7154">
              <w:rPr>
                <w:szCs w:val="24"/>
              </w:rPr>
              <w:t>«</w:t>
            </w:r>
            <w:r w:rsidRPr="007F7154">
              <w:rPr>
                <w:szCs w:val="24"/>
              </w:rPr>
              <w:t>Сторонние организации</w:t>
            </w:r>
            <w:r w:rsidR="007F7154">
              <w:rPr>
                <w:szCs w:val="24"/>
              </w:rPr>
              <w:t>»</w:t>
            </w:r>
          </w:p>
        </w:tc>
        <w:tc>
          <w:tcPr>
            <w:tcW w:w="745" w:type="pct"/>
          </w:tcPr>
          <w:p w14:paraId="6342B5D2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</w:tr>
      <w:tr w:rsidR="007F7154" w:rsidRPr="00442F63" w14:paraId="6E3693A7" w14:textId="77777777" w:rsidTr="00CB0790">
        <w:trPr>
          <w:jc w:val="center"/>
        </w:trPr>
        <w:tc>
          <w:tcPr>
            <w:tcW w:w="255" w:type="pct"/>
          </w:tcPr>
          <w:p w14:paraId="4A04F764" w14:textId="77777777" w:rsidR="005D3364" w:rsidRPr="007F7154" w:rsidRDefault="005D3364" w:rsidP="00BB57CA">
            <w:pPr>
              <w:pStyle w:val="ac"/>
              <w:numPr>
                <w:ilvl w:val="0"/>
                <w:numId w:val="24"/>
              </w:numPr>
              <w:spacing w:after="0" w:line="240" w:lineRule="auto"/>
              <w:ind w:left="0" w:firstLine="0"/>
              <w:jc w:val="right"/>
              <w:rPr>
                <w:rStyle w:val="911"/>
                <w:rFonts w:eastAsia="Arial Unicode MS"/>
                <w:sz w:val="24"/>
                <w:szCs w:val="24"/>
              </w:rPr>
            </w:pPr>
            <w:r w:rsidRPr="007F7154">
              <w:rPr>
                <w:rStyle w:val="911"/>
                <w:rFonts w:eastAsia="Arial Unicode MS"/>
                <w:sz w:val="24"/>
                <w:szCs w:val="24"/>
              </w:rPr>
              <w:t>8</w:t>
            </w:r>
          </w:p>
        </w:tc>
        <w:tc>
          <w:tcPr>
            <w:tcW w:w="957" w:type="pct"/>
          </w:tcPr>
          <w:p w14:paraId="3B93907E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Подразделение-потребитель</w:t>
            </w:r>
          </w:p>
        </w:tc>
        <w:tc>
          <w:tcPr>
            <w:tcW w:w="954" w:type="pct"/>
          </w:tcPr>
          <w:p w14:paraId="271B1175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Управляемые метаданные</w:t>
            </w:r>
          </w:p>
        </w:tc>
        <w:tc>
          <w:tcPr>
            <w:tcW w:w="743" w:type="pct"/>
          </w:tcPr>
          <w:p w14:paraId="54798D9E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  <w:tc>
          <w:tcPr>
            <w:tcW w:w="1346" w:type="pct"/>
          </w:tcPr>
          <w:p w14:paraId="563AD79D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 xml:space="preserve">Используется набор управляемых терминов «Организационной </w:t>
            </w:r>
            <w:r w:rsidRPr="007F7154">
              <w:rPr>
                <w:szCs w:val="24"/>
              </w:rPr>
              <w:lastRenderedPageBreak/>
              <w:t>структуры». Возможность множественного выбора</w:t>
            </w:r>
          </w:p>
        </w:tc>
        <w:tc>
          <w:tcPr>
            <w:tcW w:w="745" w:type="pct"/>
          </w:tcPr>
          <w:p w14:paraId="2A6E8D7C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lastRenderedPageBreak/>
              <w:t>Да</w:t>
            </w:r>
          </w:p>
        </w:tc>
      </w:tr>
      <w:tr w:rsidR="007F7154" w:rsidRPr="00442F63" w14:paraId="64329EDD" w14:textId="77777777" w:rsidTr="00CB0790">
        <w:trPr>
          <w:jc w:val="center"/>
        </w:trPr>
        <w:tc>
          <w:tcPr>
            <w:tcW w:w="255" w:type="pct"/>
          </w:tcPr>
          <w:p w14:paraId="3ECB640E" w14:textId="77777777" w:rsidR="005D3364" w:rsidRPr="007F7154" w:rsidRDefault="005D3364" w:rsidP="00BB57CA">
            <w:pPr>
              <w:pStyle w:val="ac"/>
              <w:numPr>
                <w:ilvl w:val="0"/>
                <w:numId w:val="24"/>
              </w:numPr>
              <w:spacing w:after="0" w:line="240" w:lineRule="auto"/>
              <w:ind w:left="0" w:firstLine="0"/>
              <w:jc w:val="right"/>
              <w:rPr>
                <w:rStyle w:val="911"/>
                <w:rFonts w:eastAsia="Arial Unicode MS"/>
                <w:sz w:val="24"/>
                <w:szCs w:val="24"/>
              </w:rPr>
            </w:pPr>
            <w:r w:rsidRPr="007F7154">
              <w:rPr>
                <w:rStyle w:val="911"/>
                <w:rFonts w:eastAsia="Arial Unicode MS"/>
                <w:sz w:val="24"/>
                <w:szCs w:val="24"/>
              </w:rPr>
              <w:lastRenderedPageBreak/>
              <w:t>9</w:t>
            </w:r>
          </w:p>
        </w:tc>
        <w:tc>
          <w:tcPr>
            <w:tcW w:w="957" w:type="pct"/>
          </w:tcPr>
          <w:p w14:paraId="1BCA46A1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Номер документа</w:t>
            </w:r>
          </w:p>
        </w:tc>
        <w:tc>
          <w:tcPr>
            <w:tcW w:w="954" w:type="pct"/>
          </w:tcPr>
          <w:p w14:paraId="3A04444A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Однострочный текст</w:t>
            </w:r>
          </w:p>
        </w:tc>
        <w:tc>
          <w:tcPr>
            <w:tcW w:w="743" w:type="pct"/>
          </w:tcPr>
          <w:p w14:paraId="50BC8E64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  <w:tc>
          <w:tcPr>
            <w:tcW w:w="1346" w:type="pct"/>
          </w:tcPr>
          <w:p w14:paraId="6CAF856A" w14:textId="1A344F89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745" w:type="pct"/>
          </w:tcPr>
          <w:p w14:paraId="249E33B6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</w:tr>
      <w:tr w:rsidR="007F7154" w:rsidRPr="00442F63" w14:paraId="408086E2" w14:textId="77777777" w:rsidTr="00CB0790">
        <w:trPr>
          <w:jc w:val="center"/>
        </w:trPr>
        <w:tc>
          <w:tcPr>
            <w:tcW w:w="255" w:type="pct"/>
          </w:tcPr>
          <w:p w14:paraId="050564A6" w14:textId="7FD7BF3C" w:rsidR="005D3364" w:rsidRPr="007F7154" w:rsidRDefault="005D3364" w:rsidP="00BB57CA">
            <w:pPr>
              <w:pStyle w:val="ac"/>
              <w:numPr>
                <w:ilvl w:val="0"/>
                <w:numId w:val="24"/>
              </w:numPr>
              <w:spacing w:after="0" w:line="240" w:lineRule="auto"/>
              <w:ind w:left="0" w:firstLine="0"/>
              <w:jc w:val="right"/>
              <w:rPr>
                <w:rStyle w:val="911"/>
                <w:rFonts w:eastAsia="Arial Unicode MS"/>
                <w:sz w:val="24"/>
                <w:szCs w:val="24"/>
              </w:rPr>
            </w:pPr>
          </w:p>
        </w:tc>
        <w:tc>
          <w:tcPr>
            <w:tcW w:w="957" w:type="pct"/>
          </w:tcPr>
          <w:p w14:paraId="3AF2D80C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 xml:space="preserve">Вид деятельности </w:t>
            </w:r>
          </w:p>
        </w:tc>
        <w:tc>
          <w:tcPr>
            <w:tcW w:w="954" w:type="pct"/>
          </w:tcPr>
          <w:p w14:paraId="1157107D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Выбор</w:t>
            </w:r>
          </w:p>
        </w:tc>
        <w:tc>
          <w:tcPr>
            <w:tcW w:w="743" w:type="pct"/>
          </w:tcPr>
          <w:p w14:paraId="542053DD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  <w:tc>
          <w:tcPr>
            <w:tcW w:w="1346" w:type="pct"/>
          </w:tcPr>
          <w:p w14:paraId="773E37EC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Выбор из Справочника «Вид деятельности»</w:t>
            </w:r>
          </w:p>
        </w:tc>
        <w:tc>
          <w:tcPr>
            <w:tcW w:w="745" w:type="pct"/>
          </w:tcPr>
          <w:p w14:paraId="28F4557E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</w:tr>
      <w:tr w:rsidR="007F7154" w:rsidRPr="00442F63" w14:paraId="472835FD" w14:textId="77777777" w:rsidTr="00CB0790">
        <w:trPr>
          <w:jc w:val="center"/>
        </w:trPr>
        <w:tc>
          <w:tcPr>
            <w:tcW w:w="255" w:type="pct"/>
          </w:tcPr>
          <w:p w14:paraId="1DC36A37" w14:textId="12D067BF" w:rsidR="005D3364" w:rsidRPr="007F7154" w:rsidRDefault="005D3364" w:rsidP="00BB57CA">
            <w:pPr>
              <w:pStyle w:val="ac"/>
              <w:numPr>
                <w:ilvl w:val="0"/>
                <w:numId w:val="24"/>
              </w:numPr>
              <w:spacing w:after="0" w:line="240" w:lineRule="auto"/>
              <w:ind w:left="0" w:firstLine="0"/>
              <w:jc w:val="right"/>
              <w:rPr>
                <w:rStyle w:val="911"/>
                <w:rFonts w:eastAsia="Arial Unicode MS"/>
                <w:sz w:val="24"/>
                <w:szCs w:val="24"/>
              </w:rPr>
            </w:pPr>
          </w:p>
        </w:tc>
        <w:tc>
          <w:tcPr>
            <w:tcW w:w="957" w:type="pct"/>
          </w:tcPr>
          <w:p w14:paraId="6CCE78D9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Куратор</w:t>
            </w:r>
          </w:p>
        </w:tc>
        <w:tc>
          <w:tcPr>
            <w:tcW w:w="954" w:type="pct"/>
          </w:tcPr>
          <w:p w14:paraId="47FF17DD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Однострочный текст</w:t>
            </w:r>
          </w:p>
        </w:tc>
        <w:tc>
          <w:tcPr>
            <w:tcW w:w="743" w:type="pct"/>
          </w:tcPr>
          <w:p w14:paraId="20435D04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  <w:tc>
          <w:tcPr>
            <w:tcW w:w="1346" w:type="pct"/>
          </w:tcPr>
          <w:p w14:paraId="5354333A" w14:textId="1151C608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Выбор из справочника «Организац</w:t>
            </w:r>
            <w:r w:rsidR="007F7154">
              <w:rPr>
                <w:szCs w:val="24"/>
              </w:rPr>
              <w:t>ионной структуры»</w:t>
            </w:r>
            <w:r w:rsidRPr="007F7154">
              <w:rPr>
                <w:szCs w:val="24"/>
              </w:rPr>
              <w:t xml:space="preserve"> </w:t>
            </w:r>
          </w:p>
        </w:tc>
        <w:tc>
          <w:tcPr>
            <w:tcW w:w="745" w:type="pct"/>
          </w:tcPr>
          <w:p w14:paraId="603E0A91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</w:tr>
      <w:tr w:rsidR="007F7154" w:rsidRPr="00442F63" w14:paraId="7EE35682" w14:textId="77777777" w:rsidTr="00CB0790">
        <w:trPr>
          <w:jc w:val="center"/>
        </w:trPr>
        <w:tc>
          <w:tcPr>
            <w:tcW w:w="255" w:type="pct"/>
          </w:tcPr>
          <w:p w14:paraId="6CAC1887" w14:textId="6028C31B" w:rsidR="005D3364" w:rsidRPr="007F7154" w:rsidRDefault="005D3364" w:rsidP="00BB57CA">
            <w:pPr>
              <w:pStyle w:val="ac"/>
              <w:numPr>
                <w:ilvl w:val="0"/>
                <w:numId w:val="24"/>
              </w:numPr>
              <w:spacing w:after="0" w:line="240" w:lineRule="auto"/>
              <w:ind w:left="0" w:firstLine="0"/>
              <w:jc w:val="right"/>
              <w:rPr>
                <w:rStyle w:val="911"/>
                <w:rFonts w:eastAsia="Arial Unicode MS"/>
                <w:sz w:val="24"/>
                <w:szCs w:val="24"/>
              </w:rPr>
            </w:pPr>
          </w:p>
        </w:tc>
        <w:tc>
          <w:tcPr>
            <w:tcW w:w="957" w:type="pct"/>
          </w:tcPr>
          <w:p w14:paraId="2135E948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Назначение документа</w:t>
            </w:r>
          </w:p>
        </w:tc>
        <w:tc>
          <w:tcPr>
            <w:tcW w:w="954" w:type="pct"/>
          </w:tcPr>
          <w:p w14:paraId="2C433AE9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Многострочный текст</w:t>
            </w:r>
          </w:p>
        </w:tc>
        <w:tc>
          <w:tcPr>
            <w:tcW w:w="743" w:type="pct"/>
          </w:tcPr>
          <w:p w14:paraId="2A37C8A0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Нет</w:t>
            </w:r>
          </w:p>
        </w:tc>
        <w:tc>
          <w:tcPr>
            <w:tcW w:w="1346" w:type="pct"/>
          </w:tcPr>
          <w:p w14:paraId="39185CA5" w14:textId="63DBECF8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745" w:type="pct"/>
          </w:tcPr>
          <w:p w14:paraId="76A6FA75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</w:tr>
      <w:tr w:rsidR="007F7154" w:rsidRPr="00442F63" w14:paraId="21C27FFE" w14:textId="77777777" w:rsidTr="00CB0790">
        <w:trPr>
          <w:jc w:val="center"/>
        </w:trPr>
        <w:tc>
          <w:tcPr>
            <w:tcW w:w="255" w:type="pct"/>
          </w:tcPr>
          <w:p w14:paraId="727AAABD" w14:textId="16D1CFE8" w:rsidR="005D3364" w:rsidRPr="007F7154" w:rsidRDefault="005D3364" w:rsidP="00BB57CA">
            <w:pPr>
              <w:pStyle w:val="ac"/>
              <w:numPr>
                <w:ilvl w:val="0"/>
                <w:numId w:val="24"/>
              </w:numPr>
              <w:spacing w:after="0" w:line="240" w:lineRule="auto"/>
              <w:ind w:left="0" w:firstLine="0"/>
              <w:jc w:val="right"/>
              <w:rPr>
                <w:rStyle w:val="911"/>
                <w:rFonts w:eastAsia="Arial Unicode MS"/>
                <w:sz w:val="24"/>
                <w:szCs w:val="24"/>
              </w:rPr>
            </w:pPr>
          </w:p>
        </w:tc>
        <w:tc>
          <w:tcPr>
            <w:tcW w:w="957" w:type="pct"/>
          </w:tcPr>
          <w:p w14:paraId="66F51C0E" w14:textId="7F7DE8A0" w:rsidR="005D3364" w:rsidRPr="007F7154" w:rsidRDefault="00CB0790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Комментарий</w:t>
            </w:r>
          </w:p>
        </w:tc>
        <w:tc>
          <w:tcPr>
            <w:tcW w:w="954" w:type="pct"/>
          </w:tcPr>
          <w:p w14:paraId="6442279D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Многострочный текст</w:t>
            </w:r>
          </w:p>
        </w:tc>
        <w:tc>
          <w:tcPr>
            <w:tcW w:w="743" w:type="pct"/>
          </w:tcPr>
          <w:p w14:paraId="58F6ACC4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Нет</w:t>
            </w:r>
          </w:p>
        </w:tc>
        <w:tc>
          <w:tcPr>
            <w:tcW w:w="1346" w:type="pct"/>
          </w:tcPr>
          <w:p w14:paraId="0A4EC947" w14:textId="071EDAC3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745" w:type="pct"/>
          </w:tcPr>
          <w:p w14:paraId="0B8C55C1" w14:textId="77777777" w:rsidR="005D3364" w:rsidRPr="007F7154" w:rsidRDefault="005D3364" w:rsidP="007F7154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</w:tr>
    </w:tbl>
    <w:p w14:paraId="05E774B3" w14:textId="77777777" w:rsidR="00910D81" w:rsidRPr="00910D81" w:rsidRDefault="00910D81" w:rsidP="00910D81">
      <w:pPr>
        <w:spacing w:after="0" w:line="240" w:lineRule="auto"/>
        <w:ind w:firstLine="567"/>
      </w:pPr>
      <w:bookmarkStart w:id="169" w:name="_Toc429581809"/>
      <w:bookmarkStart w:id="170" w:name="_Toc429735802"/>
      <w:bookmarkStart w:id="171" w:name="_Toc439167706"/>
    </w:p>
    <w:p w14:paraId="3DB4F390" w14:textId="6760DA0D" w:rsidR="005D3364" w:rsidRPr="00DF61F9" w:rsidRDefault="005D3364" w:rsidP="005C0D58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 w:rsidRPr="00DF61F9">
        <w:rPr>
          <w:sz w:val="24"/>
          <w:szCs w:val="24"/>
        </w:rPr>
        <w:t>Библиотека «</w:t>
      </w:r>
      <w:r w:rsidR="00DC17FF" w:rsidRPr="00DC17FF">
        <w:rPr>
          <w:sz w:val="24"/>
          <w:szCs w:val="24"/>
        </w:rPr>
        <w:t xml:space="preserve">Журнал регистрации </w:t>
      </w:r>
      <w:bookmarkEnd w:id="169"/>
      <w:bookmarkEnd w:id="170"/>
      <w:bookmarkEnd w:id="171"/>
      <w:r w:rsidR="0080442A" w:rsidRPr="00DC17FF">
        <w:rPr>
          <w:sz w:val="24"/>
          <w:szCs w:val="24"/>
        </w:rPr>
        <w:t>ОРД»</w:t>
      </w:r>
    </w:p>
    <w:p w14:paraId="61F0AF4E" w14:textId="788B46CB" w:rsidR="005D3364" w:rsidRPr="00442F63" w:rsidRDefault="005D3364" w:rsidP="00E367FF">
      <w:pPr>
        <w:spacing w:after="0" w:line="240" w:lineRule="auto"/>
        <w:ind w:firstLine="567"/>
      </w:pPr>
      <w:r w:rsidRPr="00442F63">
        <w:t>Атрибуты, характеризующие документ</w:t>
      </w:r>
      <w:r w:rsidR="00910D81">
        <w:t>,</w:t>
      </w:r>
      <w:r w:rsidRPr="00442F63">
        <w:t xml:space="preserve"> представлены в</w:t>
      </w:r>
      <w:r w:rsidR="00910D81">
        <w:t xml:space="preserve"> таблице (см. </w:t>
      </w:r>
      <w:r w:rsidR="00910D81">
        <w:fldChar w:fldCharType="begin"/>
      </w:r>
      <w:r w:rsidR="00910D81">
        <w:instrText xml:space="preserve"> REF _Ref431553339 \h  \* MERGEFORMAT </w:instrText>
      </w:r>
      <w:r w:rsidR="00910D81">
        <w:fldChar w:fldCharType="separate"/>
      </w:r>
      <w:r w:rsidR="00E22EDC" w:rsidRPr="00E22EDC">
        <w:t>Таблица 29</w:t>
      </w:r>
      <w:r w:rsidR="00910D81">
        <w:fldChar w:fldCharType="end"/>
      </w:r>
      <w:r w:rsidR="00910D81">
        <w:t>)</w:t>
      </w:r>
      <w:r w:rsidRPr="00442F63">
        <w:t>.</w:t>
      </w:r>
    </w:p>
    <w:p w14:paraId="698234ED" w14:textId="4C3D8D6F" w:rsidR="005D3364" w:rsidRPr="007F7154" w:rsidRDefault="009F42BF" w:rsidP="007F7154">
      <w:pPr>
        <w:pStyle w:val="af1"/>
        <w:keepNext/>
        <w:spacing w:before="200"/>
        <w:rPr>
          <w:i/>
        </w:rPr>
      </w:pPr>
      <w:bookmarkStart w:id="172" w:name="_Ref431553339"/>
      <w:bookmarkStart w:id="173" w:name="_Ref429569437"/>
      <w:r>
        <w:rPr>
          <w:i/>
        </w:rPr>
        <w:t>Таблица</w:t>
      </w:r>
      <w:r w:rsidR="005D3364" w:rsidRPr="007F7154">
        <w:rPr>
          <w:i/>
        </w:rPr>
        <w:t xml:space="preserve"> </w:t>
      </w:r>
      <w:r w:rsidR="001E4948" w:rsidRPr="007F7154">
        <w:rPr>
          <w:i/>
        </w:rPr>
        <w:fldChar w:fldCharType="begin"/>
      </w:r>
      <w:r w:rsidR="001E4948" w:rsidRPr="007F7154">
        <w:rPr>
          <w:i/>
        </w:rPr>
        <w:instrText xml:space="preserve"> SEQ Таблица \* ARABIC </w:instrText>
      </w:r>
      <w:r w:rsidR="001E4948" w:rsidRPr="007F7154">
        <w:rPr>
          <w:i/>
        </w:rPr>
        <w:fldChar w:fldCharType="separate"/>
      </w:r>
      <w:r w:rsidR="00E22EDC">
        <w:rPr>
          <w:i/>
          <w:noProof/>
        </w:rPr>
        <w:t>29</w:t>
      </w:r>
      <w:r w:rsidR="001E4948" w:rsidRPr="007F7154">
        <w:rPr>
          <w:i/>
        </w:rPr>
        <w:fldChar w:fldCharType="end"/>
      </w:r>
      <w:bookmarkEnd w:id="172"/>
      <w:r w:rsidR="00910D81">
        <w:rPr>
          <w:i/>
        </w:rPr>
        <w:t xml:space="preserve"> </w:t>
      </w:r>
      <w:r w:rsidR="00C46475" w:rsidRPr="00C46475">
        <w:rPr>
          <w:rFonts w:cs="Arial"/>
          <w:i/>
        </w:rPr>
        <w:t>–</w:t>
      </w:r>
      <w:r w:rsidR="005D3364" w:rsidRPr="007F7154">
        <w:rPr>
          <w:i/>
        </w:rPr>
        <w:t xml:space="preserve"> Атрибуты документов для библиотеки «</w:t>
      </w:r>
      <w:r w:rsidR="00DC17FF" w:rsidRPr="00DC17FF">
        <w:rPr>
          <w:i/>
        </w:rPr>
        <w:t>Журнал регистрации ОРД</w:t>
      </w:r>
      <w:r w:rsidR="005D3364" w:rsidRPr="007F7154">
        <w:rPr>
          <w:i/>
        </w:rPr>
        <w:t>»</w:t>
      </w:r>
      <w:bookmarkEnd w:id="173"/>
    </w:p>
    <w:tbl>
      <w:tblPr>
        <w:tblStyle w:val="af"/>
        <w:tblW w:w="5000" w:type="pct"/>
        <w:jc w:val="center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468"/>
        <w:gridCol w:w="1760"/>
        <w:gridCol w:w="1764"/>
        <w:gridCol w:w="1366"/>
        <w:gridCol w:w="2340"/>
        <w:gridCol w:w="1646"/>
      </w:tblGrid>
      <w:tr w:rsidR="0050369E" w:rsidRPr="007F7154" w14:paraId="69D2E5EC" w14:textId="77777777" w:rsidTr="00257532">
        <w:trPr>
          <w:cantSplit/>
          <w:trHeight w:val="567"/>
          <w:tblHeader/>
          <w:jc w:val="center"/>
        </w:trPr>
        <w:tc>
          <w:tcPr>
            <w:tcW w:w="250" w:type="pct"/>
            <w:shd w:val="clear" w:color="auto" w:fill="D9D9D9" w:themeFill="background1" w:themeFillShade="D9"/>
            <w:vAlign w:val="center"/>
          </w:tcPr>
          <w:p w14:paraId="43355006" w14:textId="77777777" w:rsidR="005D3364" w:rsidRPr="007F7154" w:rsidRDefault="005D3364" w:rsidP="00910D81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7F7154">
              <w:rPr>
                <w:b/>
                <w:szCs w:val="24"/>
              </w:rPr>
              <w:t>№ п/п</w:t>
            </w:r>
          </w:p>
        </w:tc>
        <w:tc>
          <w:tcPr>
            <w:tcW w:w="942" w:type="pct"/>
            <w:shd w:val="clear" w:color="auto" w:fill="D9D9D9" w:themeFill="background1" w:themeFillShade="D9"/>
            <w:vAlign w:val="center"/>
          </w:tcPr>
          <w:p w14:paraId="6F4BCD8B" w14:textId="77777777" w:rsidR="005D3364" w:rsidRPr="007F7154" w:rsidRDefault="005D3364" w:rsidP="00910D81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7F7154">
              <w:rPr>
                <w:b/>
                <w:szCs w:val="24"/>
              </w:rPr>
              <w:t>Атрибуты</w:t>
            </w:r>
          </w:p>
        </w:tc>
        <w:tc>
          <w:tcPr>
            <w:tcW w:w="944" w:type="pct"/>
            <w:shd w:val="clear" w:color="auto" w:fill="D9D9D9" w:themeFill="background1" w:themeFillShade="D9"/>
            <w:vAlign w:val="center"/>
          </w:tcPr>
          <w:p w14:paraId="4A1945C1" w14:textId="77777777" w:rsidR="005D3364" w:rsidRPr="007F7154" w:rsidRDefault="005D3364" w:rsidP="00910D81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7F7154">
              <w:rPr>
                <w:b/>
                <w:szCs w:val="24"/>
              </w:rPr>
              <w:t>Тип</w:t>
            </w:r>
          </w:p>
        </w:tc>
        <w:tc>
          <w:tcPr>
            <w:tcW w:w="731" w:type="pct"/>
            <w:shd w:val="clear" w:color="auto" w:fill="D9D9D9" w:themeFill="background1" w:themeFillShade="D9"/>
            <w:vAlign w:val="center"/>
          </w:tcPr>
          <w:p w14:paraId="4695EB7C" w14:textId="6365189D" w:rsidR="005D3364" w:rsidRPr="007F7154" w:rsidRDefault="005D3364" w:rsidP="00257532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7F7154">
              <w:rPr>
                <w:b/>
                <w:szCs w:val="24"/>
              </w:rPr>
              <w:t>Обяза</w:t>
            </w:r>
            <w:r w:rsidR="0050369E">
              <w:rPr>
                <w:b/>
                <w:szCs w:val="24"/>
              </w:rPr>
              <w:t>-</w:t>
            </w:r>
            <w:r w:rsidRPr="007F7154">
              <w:rPr>
                <w:b/>
                <w:szCs w:val="24"/>
              </w:rPr>
              <w:t>тельность</w:t>
            </w:r>
          </w:p>
        </w:tc>
        <w:tc>
          <w:tcPr>
            <w:tcW w:w="1252" w:type="pct"/>
            <w:shd w:val="clear" w:color="auto" w:fill="D9D9D9" w:themeFill="background1" w:themeFillShade="D9"/>
            <w:vAlign w:val="center"/>
          </w:tcPr>
          <w:p w14:paraId="0077BCE2" w14:textId="77777777" w:rsidR="005D3364" w:rsidRPr="007F7154" w:rsidRDefault="005D3364" w:rsidP="00257532">
            <w:pPr>
              <w:keepNext/>
              <w:spacing w:after="0" w:line="240" w:lineRule="auto"/>
              <w:ind w:left="369" w:hanging="284"/>
              <w:contextualSpacing/>
              <w:jc w:val="center"/>
              <w:rPr>
                <w:b/>
                <w:szCs w:val="24"/>
              </w:rPr>
            </w:pPr>
            <w:r w:rsidRPr="007F7154">
              <w:rPr>
                <w:b/>
                <w:szCs w:val="24"/>
              </w:rPr>
              <w:t>Примечания</w:t>
            </w:r>
          </w:p>
        </w:tc>
        <w:tc>
          <w:tcPr>
            <w:tcW w:w="882" w:type="pct"/>
            <w:shd w:val="clear" w:color="auto" w:fill="D9D9D9" w:themeFill="background1" w:themeFillShade="D9"/>
          </w:tcPr>
          <w:p w14:paraId="0C95CC7F" w14:textId="4BBCAECE" w:rsidR="005D3364" w:rsidRPr="007F7154" w:rsidRDefault="005D3364" w:rsidP="00910D81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7F7154">
              <w:rPr>
                <w:b/>
                <w:szCs w:val="24"/>
              </w:rPr>
              <w:t>Отобра</w:t>
            </w:r>
            <w:r w:rsidR="0050369E">
              <w:rPr>
                <w:b/>
                <w:szCs w:val="24"/>
              </w:rPr>
              <w:t>-</w:t>
            </w:r>
            <w:r w:rsidRPr="007F7154">
              <w:rPr>
                <w:b/>
                <w:szCs w:val="24"/>
              </w:rPr>
              <w:t>жаемые поля карточ</w:t>
            </w:r>
            <w:r w:rsidR="0050369E">
              <w:rPr>
                <w:b/>
                <w:szCs w:val="24"/>
              </w:rPr>
              <w:t>-</w:t>
            </w:r>
            <w:r w:rsidRPr="007F7154">
              <w:rPr>
                <w:b/>
                <w:szCs w:val="24"/>
              </w:rPr>
              <w:t>ки</w:t>
            </w:r>
          </w:p>
        </w:tc>
      </w:tr>
      <w:tr w:rsidR="0050369E" w:rsidRPr="00442F63" w14:paraId="7E1BADC2" w14:textId="77777777" w:rsidTr="00257532">
        <w:trPr>
          <w:cantSplit/>
          <w:jc w:val="center"/>
        </w:trPr>
        <w:tc>
          <w:tcPr>
            <w:tcW w:w="250" w:type="pct"/>
          </w:tcPr>
          <w:p w14:paraId="5ACB8682" w14:textId="15877E45" w:rsidR="005D3364" w:rsidRPr="007F7154" w:rsidRDefault="005D3364" w:rsidP="00BB57CA">
            <w:pPr>
              <w:pStyle w:val="ac"/>
              <w:numPr>
                <w:ilvl w:val="0"/>
                <w:numId w:val="25"/>
              </w:numPr>
              <w:spacing w:after="0" w:line="240" w:lineRule="auto"/>
              <w:ind w:left="0" w:firstLine="0"/>
              <w:jc w:val="left"/>
            </w:pPr>
          </w:p>
        </w:tc>
        <w:tc>
          <w:tcPr>
            <w:tcW w:w="942" w:type="pct"/>
          </w:tcPr>
          <w:p w14:paraId="4CF3FD72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Имя</w:t>
            </w:r>
          </w:p>
        </w:tc>
        <w:tc>
          <w:tcPr>
            <w:tcW w:w="944" w:type="pct"/>
          </w:tcPr>
          <w:p w14:paraId="474EDE8C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Однострочный текст</w:t>
            </w:r>
          </w:p>
        </w:tc>
        <w:tc>
          <w:tcPr>
            <w:tcW w:w="731" w:type="pct"/>
          </w:tcPr>
          <w:p w14:paraId="37BC7C6C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  <w:tc>
          <w:tcPr>
            <w:tcW w:w="1252" w:type="pct"/>
          </w:tcPr>
          <w:p w14:paraId="54FE13B9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882" w:type="pct"/>
          </w:tcPr>
          <w:p w14:paraId="32478DE7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</w:tr>
      <w:tr w:rsidR="00B0078E" w:rsidRPr="00442F63" w14:paraId="1F0B2A31" w14:textId="77777777" w:rsidTr="00257532">
        <w:trPr>
          <w:cantSplit/>
          <w:jc w:val="center"/>
        </w:trPr>
        <w:tc>
          <w:tcPr>
            <w:tcW w:w="250" w:type="pct"/>
          </w:tcPr>
          <w:p w14:paraId="169D61A3" w14:textId="77777777" w:rsidR="00B0078E" w:rsidRPr="007F7154" w:rsidRDefault="00B0078E" w:rsidP="00BB57CA">
            <w:pPr>
              <w:pStyle w:val="ac"/>
              <w:numPr>
                <w:ilvl w:val="0"/>
                <w:numId w:val="25"/>
              </w:numPr>
              <w:spacing w:after="0" w:line="240" w:lineRule="auto"/>
              <w:ind w:left="0" w:firstLine="0"/>
              <w:jc w:val="left"/>
            </w:pPr>
          </w:p>
        </w:tc>
        <w:tc>
          <w:tcPr>
            <w:tcW w:w="942" w:type="pct"/>
          </w:tcPr>
          <w:p w14:paraId="2EB7699B" w14:textId="0A5E4D21" w:rsidR="00B0078E" w:rsidRPr="007F7154" w:rsidRDefault="00B0078E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Название</w:t>
            </w:r>
          </w:p>
        </w:tc>
        <w:tc>
          <w:tcPr>
            <w:tcW w:w="944" w:type="pct"/>
          </w:tcPr>
          <w:p w14:paraId="4D5B37E9" w14:textId="33DF1DEC" w:rsidR="00B0078E" w:rsidRPr="007F7154" w:rsidRDefault="00B0078E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Однострочный текст</w:t>
            </w:r>
          </w:p>
        </w:tc>
        <w:tc>
          <w:tcPr>
            <w:tcW w:w="731" w:type="pct"/>
          </w:tcPr>
          <w:p w14:paraId="3F7CCA9C" w14:textId="118BC3E0" w:rsidR="00B0078E" w:rsidRPr="007F7154" w:rsidRDefault="00B0078E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1252" w:type="pct"/>
          </w:tcPr>
          <w:p w14:paraId="3175A67A" w14:textId="77777777" w:rsidR="00B0078E" w:rsidRPr="007F7154" w:rsidRDefault="00B0078E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882" w:type="pct"/>
          </w:tcPr>
          <w:p w14:paraId="09806E11" w14:textId="39E61362" w:rsidR="00B0078E" w:rsidRPr="007F7154" w:rsidRDefault="00B0078E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</w:t>
            </w:r>
          </w:p>
        </w:tc>
      </w:tr>
      <w:tr w:rsidR="0050369E" w:rsidRPr="00442F63" w14:paraId="071B0C36" w14:textId="77777777" w:rsidTr="00257532">
        <w:trPr>
          <w:cantSplit/>
          <w:jc w:val="center"/>
        </w:trPr>
        <w:tc>
          <w:tcPr>
            <w:tcW w:w="250" w:type="pct"/>
          </w:tcPr>
          <w:p w14:paraId="06E5D953" w14:textId="0A03D99D" w:rsidR="005D3364" w:rsidRPr="007F7154" w:rsidRDefault="005D3364" w:rsidP="00BB57CA">
            <w:pPr>
              <w:pStyle w:val="ac"/>
              <w:numPr>
                <w:ilvl w:val="0"/>
                <w:numId w:val="25"/>
              </w:numPr>
              <w:spacing w:after="0" w:line="240" w:lineRule="auto"/>
              <w:ind w:left="0" w:firstLine="0"/>
              <w:jc w:val="left"/>
            </w:pPr>
          </w:p>
        </w:tc>
        <w:tc>
          <w:tcPr>
            <w:tcW w:w="942" w:type="pct"/>
          </w:tcPr>
          <w:p w14:paraId="3ACF03B8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Тип документа</w:t>
            </w:r>
          </w:p>
        </w:tc>
        <w:tc>
          <w:tcPr>
            <w:tcW w:w="944" w:type="pct"/>
          </w:tcPr>
          <w:p w14:paraId="32CE7705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Выбор</w:t>
            </w:r>
          </w:p>
        </w:tc>
        <w:tc>
          <w:tcPr>
            <w:tcW w:w="731" w:type="pct"/>
          </w:tcPr>
          <w:p w14:paraId="35B8D81A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  <w:tc>
          <w:tcPr>
            <w:tcW w:w="1252" w:type="pct"/>
          </w:tcPr>
          <w:p w14:paraId="0F473CC2" w14:textId="4B083B9C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 xml:space="preserve">Выбор из Справочника </w:t>
            </w:r>
            <w:r w:rsidR="0050369E">
              <w:rPr>
                <w:szCs w:val="24"/>
              </w:rPr>
              <w:t>«</w:t>
            </w:r>
            <w:r w:rsidRPr="007F7154">
              <w:rPr>
                <w:szCs w:val="24"/>
              </w:rPr>
              <w:t>Типы документов ОРД</w:t>
            </w:r>
            <w:r w:rsidR="0050369E">
              <w:rPr>
                <w:szCs w:val="24"/>
              </w:rPr>
              <w:t>»</w:t>
            </w:r>
            <w:r w:rsidRPr="007F7154">
              <w:rPr>
                <w:szCs w:val="24"/>
              </w:rPr>
              <w:t xml:space="preserve"> </w:t>
            </w:r>
          </w:p>
        </w:tc>
        <w:tc>
          <w:tcPr>
            <w:tcW w:w="882" w:type="pct"/>
          </w:tcPr>
          <w:p w14:paraId="3AF293C0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</w:tr>
      <w:tr w:rsidR="0050369E" w:rsidRPr="00442F63" w14:paraId="3E47FA07" w14:textId="77777777" w:rsidTr="00257532">
        <w:trPr>
          <w:cantSplit/>
          <w:jc w:val="center"/>
        </w:trPr>
        <w:tc>
          <w:tcPr>
            <w:tcW w:w="250" w:type="pct"/>
          </w:tcPr>
          <w:p w14:paraId="33B036D4" w14:textId="50C00685" w:rsidR="005D3364" w:rsidRPr="007F7154" w:rsidRDefault="005D3364" w:rsidP="00BB57CA">
            <w:pPr>
              <w:pStyle w:val="ac"/>
              <w:numPr>
                <w:ilvl w:val="0"/>
                <w:numId w:val="25"/>
              </w:numPr>
              <w:spacing w:after="0" w:line="240" w:lineRule="auto"/>
              <w:ind w:left="0" w:firstLine="0"/>
              <w:jc w:val="left"/>
            </w:pPr>
          </w:p>
        </w:tc>
        <w:tc>
          <w:tcPr>
            <w:tcW w:w="942" w:type="pct"/>
          </w:tcPr>
          <w:p w14:paraId="0A343A3C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Вид деятельности</w:t>
            </w:r>
          </w:p>
        </w:tc>
        <w:tc>
          <w:tcPr>
            <w:tcW w:w="944" w:type="pct"/>
          </w:tcPr>
          <w:p w14:paraId="10AAD3C3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Выбор</w:t>
            </w:r>
          </w:p>
        </w:tc>
        <w:tc>
          <w:tcPr>
            <w:tcW w:w="731" w:type="pct"/>
          </w:tcPr>
          <w:p w14:paraId="048A89A7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  <w:tc>
          <w:tcPr>
            <w:tcW w:w="1252" w:type="pct"/>
          </w:tcPr>
          <w:p w14:paraId="51CF8CC8" w14:textId="00A604B1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 xml:space="preserve">Выбор из Справочника </w:t>
            </w:r>
            <w:r w:rsidR="0050369E">
              <w:rPr>
                <w:szCs w:val="24"/>
              </w:rPr>
              <w:t>«</w:t>
            </w:r>
            <w:r w:rsidRPr="007F7154">
              <w:rPr>
                <w:szCs w:val="24"/>
              </w:rPr>
              <w:t>Вид деятельности</w:t>
            </w:r>
            <w:r w:rsidR="0050369E">
              <w:rPr>
                <w:szCs w:val="24"/>
              </w:rPr>
              <w:t>»</w:t>
            </w:r>
            <w:r w:rsidRPr="007F7154">
              <w:rPr>
                <w:szCs w:val="24"/>
              </w:rPr>
              <w:t xml:space="preserve"> </w:t>
            </w:r>
          </w:p>
        </w:tc>
        <w:tc>
          <w:tcPr>
            <w:tcW w:w="882" w:type="pct"/>
          </w:tcPr>
          <w:p w14:paraId="2258A894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</w:tr>
      <w:tr w:rsidR="0050369E" w:rsidRPr="00442F63" w14:paraId="6187C057" w14:textId="77777777" w:rsidTr="00257532">
        <w:trPr>
          <w:cantSplit/>
          <w:jc w:val="center"/>
        </w:trPr>
        <w:tc>
          <w:tcPr>
            <w:tcW w:w="250" w:type="pct"/>
          </w:tcPr>
          <w:p w14:paraId="6A4FA439" w14:textId="71C6F5C7" w:rsidR="005D3364" w:rsidRPr="007F7154" w:rsidRDefault="005D3364" w:rsidP="00BB57CA">
            <w:pPr>
              <w:pStyle w:val="ac"/>
              <w:numPr>
                <w:ilvl w:val="0"/>
                <w:numId w:val="25"/>
              </w:numPr>
              <w:spacing w:after="0" w:line="240" w:lineRule="auto"/>
              <w:ind w:left="0" w:firstLine="0"/>
              <w:jc w:val="left"/>
            </w:pPr>
          </w:p>
        </w:tc>
        <w:tc>
          <w:tcPr>
            <w:tcW w:w="942" w:type="pct"/>
          </w:tcPr>
          <w:p w14:paraId="0C5C1C11" w14:textId="0AA19F66" w:rsidR="005D3364" w:rsidRPr="007F7154" w:rsidRDefault="005D3364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Краткое содерж</w:t>
            </w:r>
            <w:r w:rsidR="00B0078E">
              <w:rPr>
                <w:szCs w:val="24"/>
              </w:rPr>
              <w:t>имое</w:t>
            </w:r>
          </w:p>
        </w:tc>
        <w:tc>
          <w:tcPr>
            <w:tcW w:w="944" w:type="pct"/>
          </w:tcPr>
          <w:p w14:paraId="44AD673B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Многострочный текст</w:t>
            </w:r>
          </w:p>
        </w:tc>
        <w:tc>
          <w:tcPr>
            <w:tcW w:w="731" w:type="pct"/>
          </w:tcPr>
          <w:p w14:paraId="4B5E1EF8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Нет</w:t>
            </w:r>
          </w:p>
        </w:tc>
        <w:tc>
          <w:tcPr>
            <w:tcW w:w="1252" w:type="pct"/>
          </w:tcPr>
          <w:p w14:paraId="74D6F671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882" w:type="pct"/>
          </w:tcPr>
          <w:p w14:paraId="75B951E5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</w:tr>
      <w:tr w:rsidR="0050369E" w:rsidRPr="00442F63" w14:paraId="380046D9" w14:textId="77777777" w:rsidTr="00257532">
        <w:trPr>
          <w:cantSplit/>
          <w:trHeight w:val="309"/>
          <w:jc w:val="center"/>
        </w:trPr>
        <w:tc>
          <w:tcPr>
            <w:tcW w:w="250" w:type="pct"/>
          </w:tcPr>
          <w:p w14:paraId="2FEAB714" w14:textId="78CFCED9" w:rsidR="005D3364" w:rsidRPr="007F7154" w:rsidRDefault="005D3364" w:rsidP="00BB57CA">
            <w:pPr>
              <w:pStyle w:val="ac"/>
              <w:numPr>
                <w:ilvl w:val="0"/>
                <w:numId w:val="25"/>
              </w:numPr>
              <w:spacing w:after="0" w:line="240" w:lineRule="auto"/>
              <w:ind w:left="0" w:firstLine="0"/>
              <w:jc w:val="left"/>
            </w:pPr>
          </w:p>
        </w:tc>
        <w:tc>
          <w:tcPr>
            <w:tcW w:w="942" w:type="pct"/>
          </w:tcPr>
          <w:p w14:paraId="5A7E3C34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Номер документа</w:t>
            </w:r>
          </w:p>
        </w:tc>
        <w:tc>
          <w:tcPr>
            <w:tcW w:w="944" w:type="pct"/>
          </w:tcPr>
          <w:p w14:paraId="37D86ABC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Однострочный текст</w:t>
            </w:r>
          </w:p>
        </w:tc>
        <w:tc>
          <w:tcPr>
            <w:tcW w:w="731" w:type="pct"/>
          </w:tcPr>
          <w:p w14:paraId="048391F5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  <w:tc>
          <w:tcPr>
            <w:tcW w:w="1252" w:type="pct"/>
          </w:tcPr>
          <w:p w14:paraId="46830772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882" w:type="pct"/>
          </w:tcPr>
          <w:p w14:paraId="2BC17708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</w:tr>
      <w:tr w:rsidR="0050369E" w:rsidRPr="00442F63" w14:paraId="007EBD5F" w14:textId="77777777" w:rsidTr="00257532">
        <w:trPr>
          <w:cantSplit/>
          <w:trHeight w:val="342"/>
          <w:jc w:val="center"/>
        </w:trPr>
        <w:tc>
          <w:tcPr>
            <w:tcW w:w="250" w:type="pct"/>
          </w:tcPr>
          <w:p w14:paraId="7DAABD9B" w14:textId="573F48E7" w:rsidR="005D3364" w:rsidRPr="007F7154" w:rsidRDefault="005D3364" w:rsidP="00BB57CA">
            <w:pPr>
              <w:pStyle w:val="ac"/>
              <w:numPr>
                <w:ilvl w:val="0"/>
                <w:numId w:val="25"/>
              </w:numPr>
              <w:spacing w:after="0" w:line="240" w:lineRule="auto"/>
              <w:ind w:left="0" w:firstLine="0"/>
              <w:jc w:val="left"/>
            </w:pPr>
          </w:p>
        </w:tc>
        <w:tc>
          <w:tcPr>
            <w:tcW w:w="942" w:type="pct"/>
          </w:tcPr>
          <w:p w14:paraId="1A38EE27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Дата документа</w:t>
            </w:r>
          </w:p>
        </w:tc>
        <w:tc>
          <w:tcPr>
            <w:tcW w:w="944" w:type="pct"/>
          </w:tcPr>
          <w:p w14:paraId="151517FA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Дата и время</w:t>
            </w:r>
          </w:p>
        </w:tc>
        <w:tc>
          <w:tcPr>
            <w:tcW w:w="731" w:type="pct"/>
          </w:tcPr>
          <w:p w14:paraId="65458212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  <w:tc>
          <w:tcPr>
            <w:tcW w:w="1252" w:type="pct"/>
          </w:tcPr>
          <w:p w14:paraId="369BEBD8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882" w:type="pct"/>
          </w:tcPr>
          <w:p w14:paraId="16B38840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</w:tr>
      <w:tr w:rsidR="0050369E" w:rsidRPr="00442F63" w14:paraId="7EF922C8" w14:textId="77777777" w:rsidTr="00257532">
        <w:trPr>
          <w:cantSplit/>
          <w:jc w:val="center"/>
        </w:trPr>
        <w:tc>
          <w:tcPr>
            <w:tcW w:w="250" w:type="pct"/>
          </w:tcPr>
          <w:p w14:paraId="193388E1" w14:textId="31DC9950" w:rsidR="005D3364" w:rsidRPr="007F7154" w:rsidRDefault="005D3364" w:rsidP="00BB57CA">
            <w:pPr>
              <w:pStyle w:val="ac"/>
              <w:numPr>
                <w:ilvl w:val="0"/>
                <w:numId w:val="25"/>
              </w:numPr>
              <w:spacing w:after="0" w:line="240" w:lineRule="auto"/>
              <w:ind w:left="0" w:firstLine="0"/>
              <w:jc w:val="left"/>
            </w:pPr>
          </w:p>
        </w:tc>
        <w:tc>
          <w:tcPr>
            <w:tcW w:w="942" w:type="pct"/>
          </w:tcPr>
          <w:p w14:paraId="6916EF63" w14:textId="7CE20504" w:rsidR="005D3364" w:rsidRPr="007F7154" w:rsidRDefault="00910D81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Подразделение</w:t>
            </w:r>
            <w:r w:rsidR="005D3364" w:rsidRPr="007F7154">
              <w:rPr>
                <w:szCs w:val="24"/>
              </w:rPr>
              <w:t>-потребитель</w:t>
            </w:r>
          </w:p>
        </w:tc>
        <w:tc>
          <w:tcPr>
            <w:tcW w:w="944" w:type="pct"/>
          </w:tcPr>
          <w:p w14:paraId="2FEA9187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Управляемые метаданные</w:t>
            </w:r>
          </w:p>
        </w:tc>
        <w:tc>
          <w:tcPr>
            <w:tcW w:w="731" w:type="pct"/>
          </w:tcPr>
          <w:p w14:paraId="54DDC10F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  <w:tc>
          <w:tcPr>
            <w:tcW w:w="1252" w:type="pct"/>
          </w:tcPr>
          <w:p w14:paraId="5A442E32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Используется набор управляемых терминов «Организационной структуры». Возможность множественного выбора</w:t>
            </w:r>
          </w:p>
        </w:tc>
        <w:tc>
          <w:tcPr>
            <w:tcW w:w="882" w:type="pct"/>
          </w:tcPr>
          <w:p w14:paraId="04AD1487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</w:tr>
      <w:tr w:rsidR="0050369E" w:rsidRPr="00442F63" w14:paraId="279C8377" w14:textId="77777777" w:rsidTr="00257532">
        <w:trPr>
          <w:cantSplit/>
          <w:jc w:val="center"/>
        </w:trPr>
        <w:tc>
          <w:tcPr>
            <w:tcW w:w="250" w:type="pct"/>
          </w:tcPr>
          <w:p w14:paraId="36B84526" w14:textId="76F27244" w:rsidR="005D3364" w:rsidRPr="007F7154" w:rsidRDefault="005D3364" w:rsidP="00BB57CA">
            <w:pPr>
              <w:pStyle w:val="ac"/>
              <w:numPr>
                <w:ilvl w:val="0"/>
                <w:numId w:val="25"/>
              </w:numPr>
              <w:spacing w:after="0" w:line="240" w:lineRule="auto"/>
              <w:ind w:left="0" w:firstLine="0"/>
              <w:jc w:val="left"/>
            </w:pPr>
          </w:p>
        </w:tc>
        <w:tc>
          <w:tcPr>
            <w:tcW w:w="942" w:type="pct"/>
          </w:tcPr>
          <w:p w14:paraId="56418B42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Комментарий</w:t>
            </w:r>
          </w:p>
        </w:tc>
        <w:tc>
          <w:tcPr>
            <w:tcW w:w="944" w:type="pct"/>
          </w:tcPr>
          <w:p w14:paraId="2B88559E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Многострочный текст</w:t>
            </w:r>
          </w:p>
        </w:tc>
        <w:tc>
          <w:tcPr>
            <w:tcW w:w="731" w:type="pct"/>
          </w:tcPr>
          <w:p w14:paraId="284964CB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Нет</w:t>
            </w:r>
          </w:p>
        </w:tc>
        <w:tc>
          <w:tcPr>
            <w:tcW w:w="1252" w:type="pct"/>
          </w:tcPr>
          <w:p w14:paraId="22AC83C8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882" w:type="pct"/>
          </w:tcPr>
          <w:p w14:paraId="4F4866CC" w14:textId="77777777" w:rsidR="005D3364" w:rsidRPr="007F7154" w:rsidRDefault="005D3364" w:rsidP="00006E6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7F7154">
              <w:rPr>
                <w:szCs w:val="24"/>
              </w:rPr>
              <w:t>Да</w:t>
            </w:r>
          </w:p>
        </w:tc>
      </w:tr>
    </w:tbl>
    <w:p w14:paraId="6CACC28B" w14:textId="77777777" w:rsidR="00D60309" w:rsidRPr="00D60309" w:rsidRDefault="00D60309" w:rsidP="00D60309">
      <w:pPr>
        <w:spacing w:after="0" w:line="240" w:lineRule="auto"/>
        <w:ind w:firstLine="567"/>
      </w:pPr>
      <w:bookmarkStart w:id="174" w:name="_Toc429581810"/>
      <w:bookmarkStart w:id="175" w:name="_Toc429735803"/>
      <w:bookmarkStart w:id="176" w:name="_Toc439167707"/>
    </w:p>
    <w:p w14:paraId="3A6C4087" w14:textId="77777777" w:rsidR="005D3364" w:rsidRPr="00DF61F9" w:rsidRDefault="005D3364" w:rsidP="005C0D58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DF61F9">
        <w:rPr>
          <w:sz w:val="24"/>
          <w:szCs w:val="24"/>
        </w:rPr>
        <w:t>Библиотека «Документы интегрированной системы менеджмента»</w:t>
      </w:r>
      <w:bookmarkEnd w:id="174"/>
      <w:bookmarkEnd w:id="175"/>
      <w:bookmarkEnd w:id="176"/>
    </w:p>
    <w:p w14:paraId="159AE7C0" w14:textId="77777777" w:rsidR="00A12D96" w:rsidRDefault="00A12D96" w:rsidP="00A12D96">
      <w:pPr>
        <w:spacing w:after="0" w:line="240" w:lineRule="auto"/>
        <w:ind w:firstLine="567"/>
      </w:pPr>
      <w:r>
        <w:t xml:space="preserve">Подраздел </w:t>
      </w:r>
      <w:r w:rsidRPr="00A12D96">
        <w:t xml:space="preserve">регистрации документов ИСМ </w:t>
      </w:r>
      <w:r w:rsidRPr="00EC755A">
        <w:t xml:space="preserve">представляет собой </w:t>
      </w:r>
      <w:r w:rsidRPr="00E96616">
        <w:t>wcf</w:t>
      </w:r>
      <w:r w:rsidRPr="00EC755A">
        <w:t xml:space="preserve">-сервис, позволяющий начать </w:t>
      </w:r>
      <w:r>
        <w:t>выполнение процедуры регистрации документа и последующего формирования кода для документов ИСМ.</w:t>
      </w:r>
    </w:p>
    <w:p w14:paraId="72B95C95" w14:textId="77777777" w:rsidR="00A12D96" w:rsidRPr="002336F4" w:rsidRDefault="00A12D96" w:rsidP="00A12D96">
      <w:pPr>
        <w:spacing w:after="0" w:line="240" w:lineRule="auto"/>
        <w:ind w:firstLine="567"/>
      </w:pPr>
      <w:r w:rsidRPr="002336F4">
        <w:t>Номера документов содержат структуру кодов, сегменты которых должны обеспечить автоматизированную выборку документов для просмотра</w:t>
      </w:r>
      <w:r>
        <w:t>.</w:t>
      </w:r>
    </w:p>
    <w:p w14:paraId="4C21A3EF" w14:textId="77777777" w:rsidR="00A12D96" w:rsidRPr="002336F4" w:rsidRDefault="00A12D96" w:rsidP="00A12D96">
      <w:pPr>
        <w:spacing w:after="0" w:line="240" w:lineRule="auto"/>
        <w:ind w:firstLine="567"/>
      </w:pPr>
      <w:r w:rsidRPr="002336F4">
        <w:t>Описание сегментов кода:</w:t>
      </w:r>
    </w:p>
    <w:p w14:paraId="419ADF91" w14:textId="77777777" w:rsidR="00A12D96" w:rsidRPr="002336F4" w:rsidRDefault="00A12D96" w:rsidP="00A12D96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2336F4">
        <w:t>Аббревиатура типов документов (</w:t>
      </w:r>
      <w:r>
        <w:t>в</w:t>
      </w:r>
      <w:r w:rsidRPr="00933044">
        <w:t xml:space="preserve"> соответствии с требованиями соответствующего раздела Стандарта Управления </w:t>
      </w:r>
      <w:r w:rsidRPr="00C46475">
        <w:rPr>
          <w:rFonts w:cs="Arial"/>
        </w:rPr>
        <w:t>–</w:t>
      </w:r>
      <w:r>
        <w:rPr>
          <w:rFonts w:ascii="Arial" w:hAnsi="Arial" w:cs="Arial"/>
        </w:rPr>
        <w:t xml:space="preserve"> </w:t>
      </w:r>
      <w:r w:rsidRPr="00933044">
        <w:t>СТ-ИА-74.14.</w:t>
      </w:r>
      <w:r>
        <w:t>11.009-2-26/4-001-2013</w:t>
      </w:r>
      <w:r w:rsidRPr="00933044">
        <w:t>)</w:t>
      </w:r>
      <w:r w:rsidRPr="002336F4">
        <w:t>.</w:t>
      </w:r>
    </w:p>
    <w:p w14:paraId="6D7F8C0C" w14:textId="77777777" w:rsidR="00A12D96" w:rsidRPr="002336F4" w:rsidRDefault="00A12D96" w:rsidP="00A12D96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Дефис</w:t>
      </w:r>
      <w:r w:rsidRPr="002336F4">
        <w:t>.</w:t>
      </w:r>
    </w:p>
    <w:p w14:paraId="512CA869" w14:textId="77777777" w:rsidR="00A12D96" w:rsidRPr="002336F4" w:rsidRDefault="00A12D96" w:rsidP="00A12D96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2336F4">
        <w:t xml:space="preserve">Краткая аббревиатура исполнительного аппарата (ТПО филиалов) </w:t>
      </w:r>
      <w:r>
        <w:t>АО </w:t>
      </w:r>
      <w:r w:rsidRPr="002336F4">
        <w:t>«Тюменьэнерго», уст</w:t>
      </w:r>
      <w:r>
        <w:t>ановленная согласно требованиям</w:t>
      </w:r>
      <w:r w:rsidRPr="000534B3">
        <w:t xml:space="preserve"> </w:t>
      </w:r>
      <w:r w:rsidRPr="002336F4">
        <w:t xml:space="preserve">документа </w:t>
      </w:r>
      <w:r>
        <w:t>«</w:t>
      </w:r>
      <w:r w:rsidRPr="002336F4">
        <w:t>Инструкция по делопроизводству</w:t>
      </w:r>
      <w:r>
        <w:t>»</w:t>
      </w:r>
      <w:r w:rsidRPr="002336F4">
        <w:t>.</w:t>
      </w:r>
    </w:p>
    <w:p w14:paraId="3945AE52" w14:textId="77777777" w:rsidR="00A12D96" w:rsidRPr="002336F4" w:rsidRDefault="00A12D96" w:rsidP="00A12D96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2336F4">
        <w:t>Дефис.</w:t>
      </w:r>
    </w:p>
    <w:p w14:paraId="413D4207" w14:textId="77777777" w:rsidR="00A12D96" w:rsidRPr="002336F4" w:rsidRDefault="00A12D96" w:rsidP="00A12D96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2336F4">
        <w:t>Код</w:t>
      </w:r>
      <w:r>
        <w:t xml:space="preserve"> вида</w:t>
      </w:r>
      <w:r w:rsidRPr="002336F4">
        <w:t xml:space="preserve"> продукции, адаптированный к требованиям </w:t>
      </w:r>
      <w:r>
        <w:t>АО</w:t>
      </w:r>
      <w:r w:rsidRPr="002336F4">
        <w:t xml:space="preserve"> «Тюменьэнерго».</w:t>
      </w:r>
    </w:p>
    <w:p w14:paraId="661ACFE5" w14:textId="77777777" w:rsidR="00A12D96" w:rsidRPr="002336F4" w:rsidRDefault="00A12D96" w:rsidP="00A12D96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2336F4">
        <w:t>Дефис.</w:t>
      </w:r>
    </w:p>
    <w:p w14:paraId="2DA67DBA" w14:textId="77777777" w:rsidR="00A12D96" w:rsidRPr="002336F4" w:rsidRDefault="00A12D96" w:rsidP="00A12D96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2336F4">
        <w:t>Номер ответственных за обеспечение результатов работы.</w:t>
      </w:r>
    </w:p>
    <w:p w14:paraId="673213DF" w14:textId="77777777" w:rsidR="00A12D96" w:rsidRPr="002336F4" w:rsidRDefault="00A12D96" w:rsidP="00A12D96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2336F4">
        <w:t xml:space="preserve">Индексы структурных подразделений исполнительного аппарата (ТПО филиалов) </w:t>
      </w:r>
      <w:r>
        <w:t>АО</w:t>
      </w:r>
      <w:r w:rsidRPr="002336F4">
        <w:t xml:space="preserve"> «Тюменьэнерго», установленные согласно требованиям документа </w:t>
      </w:r>
      <w:r>
        <w:t>«</w:t>
      </w:r>
      <w:r w:rsidRPr="002336F4">
        <w:t>Инструкция по делопроизводству</w:t>
      </w:r>
      <w:r>
        <w:t>»</w:t>
      </w:r>
      <w:r w:rsidRPr="002336F4">
        <w:t>.</w:t>
      </w:r>
    </w:p>
    <w:p w14:paraId="073140E9" w14:textId="77777777" w:rsidR="00A12D96" w:rsidRPr="002336F4" w:rsidRDefault="00A12D96" w:rsidP="00A12D96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2336F4">
        <w:t>Дефис.</w:t>
      </w:r>
    </w:p>
    <w:p w14:paraId="0793D788" w14:textId="0AA548E4" w:rsidR="00A12D96" w:rsidRPr="002336F4" w:rsidRDefault="00F04401" w:rsidP="00A12D96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 xml:space="preserve">Двухзначный </w:t>
      </w:r>
      <w:r w:rsidR="00A12D96" w:rsidRPr="002336F4">
        <w:t>регистрационный номер текущего года, начиная с 001.</w:t>
      </w:r>
    </w:p>
    <w:p w14:paraId="4DC02850" w14:textId="77777777" w:rsidR="00A12D96" w:rsidRPr="002336F4" w:rsidRDefault="00A12D96" w:rsidP="00A12D96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2336F4">
        <w:t>Дефис.</w:t>
      </w:r>
    </w:p>
    <w:p w14:paraId="5FD76FD5" w14:textId="77777777" w:rsidR="00A12D96" w:rsidRDefault="00A12D96" w:rsidP="00A12D96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2336F4">
        <w:t xml:space="preserve">Год </w:t>
      </w:r>
      <w:r>
        <w:t>разработки</w:t>
      </w:r>
      <w:r w:rsidRPr="002336F4">
        <w:t xml:space="preserve"> первой редакции документа.</w:t>
      </w:r>
    </w:p>
    <w:p w14:paraId="66EA385C" w14:textId="093D38CE" w:rsidR="00A12D96" w:rsidRDefault="00A12D96" w:rsidP="00A12D96">
      <w:pPr>
        <w:pStyle w:val="ac"/>
        <w:spacing w:after="0" w:line="240" w:lineRule="auto"/>
        <w:ind w:left="0"/>
      </w:pPr>
      <w:r w:rsidRPr="003734AE">
        <w:t xml:space="preserve">Каждый из сегментов кода </w:t>
      </w:r>
      <w:r>
        <w:t>(за исключением</w:t>
      </w:r>
      <w:r w:rsidRPr="003734AE">
        <w:t xml:space="preserve"> </w:t>
      </w:r>
      <w:r w:rsidR="00F04401">
        <w:t>двух</w:t>
      </w:r>
      <w:r w:rsidRPr="002336F4">
        <w:t>значн</w:t>
      </w:r>
      <w:r>
        <w:t>ого</w:t>
      </w:r>
      <w:r w:rsidRPr="002336F4">
        <w:t xml:space="preserve"> регистрационн</w:t>
      </w:r>
      <w:r>
        <w:t>ого</w:t>
      </w:r>
      <w:r w:rsidRPr="002336F4">
        <w:t xml:space="preserve"> номер</w:t>
      </w:r>
      <w:r>
        <w:t>а</w:t>
      </w:r>
      <w:r w:rsidRPr="002336F4">
        <w:t xml:space="preserve"> текущего года</w:t>
      </w:r>
      <w:r>
        <w:t xml:space="preserve"> и н</w:t>
      </w:r>
      <w:r w:rsidRPr="002336F4">
        <w:t>омер</w:t>
      </w:r>
      <w:r>
        <w:t>а</w:t>
      </w:r>
      <w:r w:rsidRPr="002336F4">
        <w:t xml:space="preserve"> ответственных за обеспечение результатов работы</w:t>
      </w:r>
      <w:r>
        <w:t xml:space="preserve">) </w:t>
      </w:r>
      <w:r w:rsidRPr="003734AE">
        <w:t>выбира</w:t>
      </w:r>
      <w:r>
        <w:t>ет</w:t>
      </w:r>
      <w:r w:rsidRPr="003734AE">
        <w:t>ся из справочника</w:t>
      </w:r>
      <w:r>
        <w:t xml:space="preserve">, который представляет собой настраиваемые списки </w:t>
      </w:r>
      <w:r w:rsidRPr="00E96616">
        <w:t>MS</w:t>
      </w:r>
      <w:r>
        <w:t xml:space="preserve"> </w:t>
      </w:r>
      <w:r w:rsidRPr="00E96616">
        <w:t>SharePoint</w:t>
      </w:r>
      <w:r w:rsidRPr="003734AE">
        <w:t>.</w:t>
      </w:r>
    </w:p>
    <w:p w14:paraId="65F43BC7" w14:textId="2BDC36A7" w:rsidR="005D3364" w:rsidRDefault="005D3364" w:rsidP="00E367FF">
      <w:pPr>
        <w:spacing w:after="0" w:line="240" w:lineRule="auto"/>
        <w:ind w:firstLine="567"/>
      </w:pPr>
      <w:r w:rsidRPr="00442F63">
        <w:t>Атрибуты, характеризующие документ</w:t>
      </w:r>
      <w:r w:rsidR="00910D81">
        <w:t>,</w:t>
      </w:r>
      <w:r w:rsidRPr="00442F63">
        <w:t xml:space="preserve"> представлены в</w:t>
      </w:r>
      <w:r w:rsidR="00DF61F9">
        <w:t xml:space="preserve"> таблице (см.</w:t>
      </w:r>
      <w:r w:rsidRPr="00442F63">
        <w:t xml:space="preserve"> </w:t>
      </w:r>
      <w:r w:rsidRPr="00442F63">
        <w:fldChar w:fldCharType="begin"/>
      </w:r>
      <w:r w:rsidRPr="00442F63">
        <w:instrText xml:space="preserve"> REF _Ref431553388 \h  \* MERGEFORMAT </w:instrText>
      </w:r>
      <w:r w:rsidRPr="00442F63">
        <w:fldChar w:fldCharType="separate"/>
      </w:r>
      <w:r w:rsidR="00E22EDC" w:rsidRPr="00E22EDC">
        <w:t>Таблица 30</w:t>
      </w:r>
      <w:r w:rsidRPr="00442F63">
        <w:fldChar w:fldCharType="end"/>
      </w:r>
      <w:r w:rsidR="00815FFA">
        <w:t>)</w:t>
      </w:r>
      <w:r w:rsidRPr="00442F63">
        <w:t>.</w:t>
      </w:r>
    </w:p>
    <w:p w14:paraId="65A63F18" w14:textId="01A68342" w:rsidR="005D3364" w:rsidRPr="0075000A" w:rsidRDefault="009F42BF" w:rsidP="0075000A">
      <w:pPr>
        <w:pStyle w:val="af1"/>
        <w:keepNext/>
        <w:spacing w:before="200"/>
        <w:rPr>
          <w:i/>
        </w:rPr>
      </w:pPr>
      <w:bookmarkStart w:id="177" w:name="_Ref431553388"/>
      <w:bookmarkStart w:id="178" w:name="_Ref429576632"/>
      <w:r w:rsidRPr="0075000A">
        <w:rPr>
          <w:i/>
        </w:rPr>
        <w:lastRenderedPageBreak/>
        <w:t>Таблица</w:t>
      </w:r>
      <w:r w:rsidR="005D3364" w:rsidRPr="0075000A">
        <w:rPr>
          <w:i/>
        </w:rPr>
        <w:t xml:space="preserve"> </w:t>
      </w:r>
      <w:r w:rsidR="001E4948" w:rsidRPr="0075000A">
        <w:rPr>
          <w:i/>
        </w:rPr>
        <w:fldChar w:fldCharType="begin"/>
      </w:r>
      <w:r w:rsidR="001E4948" w:rsidRPr="0075000A">
        <w:rPr>
          <w:i/>
        </w:rPr>
        <w:instrText xml:space="preserve"> SEQ Таблица \* ARABIC </w:instrText>
      </w:r>
      <w:r w:rsidR="001E4948" w:rsidRPr="0075000A">
        <w:rPr>
          <w:i/>
        </w:rPr>
        <w:fldChar w:fldCharType="separate"/>
      </w:r>
      <w:r w:rsidR="00E22EDC">
        <w:rPr>
          <w:i/>
          <w:noProof/>
        </w:rPr>
        <w:t>30</w:t>
      </w:r>
      <w:r w:rsidR="001E4948" w:rsidRPr="0075000A">
        <w:rPr>
          <w:i/>
        </w:rPr>
        <w:fldChar w:fldCharType="end"/>
      </w:r>
      <w:bookmarkEnd w:id="177"/>
      <w:r w:rsidR="00910D81" w:rsidRPr="0075000A">
        <w:rPr>
          <w:i/>
        </w:rPr>
        <w:t xml:space="preserve"> </w:t>
      </w:r>
      <w:r w:rsidR="00C46475" w:rsidRPr="0075000A">
        <w:rPr>
          <w:i/>
        </w:rPr>
        <w:t>–</w:t>
      </w:r>
      <w:r w:rsidR="005D3364" w:rsidRPr="0075000A">
        <w:rPr>
          <w:i/>
        </w:rPr>
        <w:t xml:space="preserve"> Атрибуты документов для библиотеки </w:t>
      </w:r>
      <w:r w:rsidR="00815FFA" w:rsidRPr="0075000A">
        <w:rPr>
          <w:i/>
        </w:rPr>
        <w:br/>
      </w:r>
      <w:r w:rsidR="005D3364" w:rsidRPr="0075000A">
        <w:rPr>
          <w:i/>
        </w:rPr>
        <w:t>«Документы интегрированной системы менеджмента»</w:t>
      </w:r>
      <w:bookmarkEnd w:id="178"/>
    </w:p>
    <w:tbl>
      <w:tblPr>
        <w:tblStyle w:val="af"/>
        <w:tblW w:w="5000" w:type="pct"/>
        <w:jc w:val="center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478"/>
        <w:gridCol w:w="1815"/>
        <w:gridCol w:w="1818"/>
        <w:gridCol w:w="1260"/>
        <w:gridCol w:w="1854"/>
        <w:gridCol w:w="2119"/>
      </w:tblGrid>
      <w:tr w:rsidR="00982CC7" w:rsidRPr="00982CC7" w14:paraId="33542049" w14:textId="77777777" w:rsidTr="001E0403">
        <w:trPr>
          <w:trHeight w:val="567"/>
          <w:tblHeader/>
          <w:jc w:val="center"/>
        </w:trPr>
        <w:tc>
          <w:tcPr>
            <w:tcW w:w="256" w:type="pct"/>
            <w:shd w:val="clear" w:color="auto" w:fill="D9D9D9" w:themeFill="background1" w:themeFillShade="D9"/>
            <w:vAlign w:val="center"/>
          </w:tcPr>
          <w:p w14:paraId="35CF7AF3" w14:textId="77777777" w:rsidR="005D3364" w:rsidRPr="00982CC7" w:rsidRDefault="005D3364" w:rsidP="00F04401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982CC7">
              <w:rPr>
                <w:b/>
                <w:szCs w:val="24"/>
              </w:rPr>
              <w:t>№ п/п</w:t>
            </w:r>
          </w:p>
        </w:tc>
        <w:tc>
          <w:tcPr>
            <w:tcW w:w="971" w:type="pct"/>
            <w:shd w:val="clear" w:color="auto" w:fill="D9D9D9" w:themeFill="background1" w:themeFillShade="D9"/>
            <w:vAlign w:val="center"/>
          </w:tcPr>
          <w:p w14:paraId="73AC8016" w14:textId="77777777" w:rsidR="005D3364" w:rsidRPr="00982CC7" w:rsidRDefault="005D3364" w:rsidP="00F04401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982CC7">
              <w:rPr>
                <w:b/>
                <w:szCs w:val="24"/>
              </w:rPr>
              <w:t>Атрибуты</w:t>
            </w:r>
          </w:p>
        </w:tc>
        <w:tc>
          <w:tcPr>
            <w:tcW w:w="973" w:type="pct"/>
            <w:shd w:val="clear" w:color="auto" w:fill="D9D9D9" w:themeFill="background1" w:themeFillShade="D9"/>
            <w:vAlign w:val="center"/>
          </w:tcPr>
          <w:p w14:paraId="3BBAB498" w14:textId="77777777" w:rsidR="005D3364" w:rsidRPr="00982CC7" w:rsidRDefault="005D3364" w:rsidP="00F04401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982CC7">
              <w:rPr>
                <w:b/>
                <w:szCs w:val="24"/>
              </w:rPr>
              <w:t>Тип</w:t>
            </w:r>
          </w:p>
        </w:tc>
        <w:tc>
          <w:tcPr>
            <w:tcW w:w="674" w:type="pct"/>
            <w:shd w:val="clear" w:color="auto" w:fill="D9D9D9" w:themeFill="background1" w:themeFillShade="D9"/>
            <w:vAlign w:val="center"/>
          </w:tcPr>
          <w:p w14:paraId="04AEF494" w14:textId="19BF4909" w:rsidR="005D3364" w:rsidRPr="00982CC7" w:rsidRDefault="005D3364" w:rsidP="00F04401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982CC7">
              <w:rPr>
                <w:b/>
                <w:szCs w:val="24"/>
              </w:rPr>
              <w:t>Обяза</w:t>
            </w:r>
            <w:r w:rsidR="00006E69">
              <w:rPr>
                <w:b/>
                <w:szCs w:val="24"/>
              </w:rPr>
              <w:t>-</w:t>
            </w:r>
            <w:r w:rsidRPr="00982CC7">
              <w:rPr>
                <w:b/>
                <w:szCs w:val="24"/>
              </w:rPr>
              <w:t>тельность</w:t>
            </w:r>
          </w:p>
        </w:tc>
        <w:tc>
          <w:tcPr>
            <w:tcW w:w="992" w:type="pct"/>
            <w:shd w:val="clear" w:color="auto" w:fill="D9D9D9" w:themeFill="background1" w:themeFillShade="D9"/>
            <w:vAlign w:val="center"/>
          </w:tcPr>
          <w:p w14:paraId="46E97E93" w14:textId="77777777" w:rsidR="005D3364" w:rsidRPr="00982CC7" w:rsidRDefault="005D3364" w:rsidP="00F04401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982CC7">
              <w:rPr>
                <w:b/>
                <w:szCs w:val="24"/>
              </w:rPr>
              <w:t>Примечания</w:t>
            </w:r>
          </w:p>
        </w:tc>
        <w:tc>
          <w:tcPr>
            <w:tcW w:w="1134" w:type="pct"/>
            <w:shd w:val="clear" w:color="auto" w:fill="D9D9D9" w:themeFill="background1" w:themeFillShade="D9"/>
          </w:tcPr>
          <w:p w14:paraId="06A998B6" w14:textId="00BF4927" w:rsidR="005D3364" w:rsidRPr="00982CC7" w:rsidRDefault="005D3364" w:rsidP="001E0403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982CC7">
              <w:rPr>
                <w:b/>
                <w:szCs w:val="24"/>
              </w:rPr>
              <w:t>Отображаемые поля карточки</w:t>
            </w:r>
          </w:p>
        </w:tc>
      </w:tr>
      <w:tr w:rsidR="00982CC7" w:rsidRPr="00982CC7" w14:paraId="74011DA3" w14:textId="77777777" w:rsidTr="001E0403">
        <w:trPr>
          <w:jc w:val="center"/>
        </w:trPr>
        <w:tc>
          <w:tcPr>
            <w:tcW w:w="256" w:type="pct"/>
          </w:tcPr>
          <w:p w14:paraId="3D6763C4" w14:textId="2EAA55C4" w:rsidR="005D3364" w:rsidRPr="00982CC7" w:rsidRDefault="005D3364" w:rsidP="00F04401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1</w:t>
            </w:r>
            <w:r w:rsidR="00982CC7">
              <w:rPr>
                <w:szCs w:val="24"/>
              </w:rPr>
              <w:t>.</w:t>
            </w:r>
          </w:p>
        </w:tc>
        <w:tc>
          <w:tcPr>
            <w:tcW w:w="971" w:type="pct"/>
          </w:tcPr>
          <w:p w14:paraId="426B2879" w14:textId="77777777" w:rsidR="005D3364" w:rsidRPr="00982CC7" w:rsidRDefault="005D3364" w:rsidP="00F04401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Имя</w:t>
            </w:r>
          </w:p>
        </w:tc>
        <w:tc>
          <w:tcPr>
            <w:tcW w:w="973" w:type="pct"/>
          </w:tcPr>
          <w:p w14:paraId="23FC94BB" w14:textId="77777777" w:rsidR="005D3364" w:rsidRPr="00982CC7" w:rsidRDefault="005D3364" w:rsidP="00F04401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Однострочный текст</w:t>
            </w:r>
          </w:p>
        </w:tc>
        <w:tc>
          <w:tcPr>
            <w:tcW w:w="674" w:type="pct"/>
          </w:tcPr>
          <w:p w14:paraId="2BE29D8E" w14:textId="77777777" w:rsidR="005D3364" w:rsidRPr="00982CC7" w:rsidRDefault="005D3364" w:rsidP="00F04401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  <w:tc>
          <w:tcPr>
            <w:tcW w:w="992" w:type="pct"/>
          </w:tcPr>
          <w:p w14:paraId="2FC31F56" w14:textId="77777777" w:rsidR="005D3364" w:rsidRPr="00982CC7" w:rsidRDefault="005D3364" w:rsidP="00F04401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 </w:t>
            </w:r>
          </w:p>
        </w:tc>
        <w:tc>
          <w:tcPr>
            <w:tcW w:w="1134" w:type="pct"/>
          </w:tcPr>
          <w:p w14:paraId="6B95FC68" w14:textId="77777777" w:rsidR="005D3364" w:rsidRPr="00982CC7" w:rsidRDefault="005D3364" w:rsidP="00F04401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</w:tr>
      <w:tr w:rsidR="00B0078E" w:rsidRPr="00982CC7" w14:paraId="6317B6F2" w14:textId="77777777" w:rsidTr="001E0403">
        <w:trPr>
          <w:jc w:val="center"/>
        </w:trPr>
        <w:tc>
          <w:tcPr>
            <w:tcW w:w="256" w:type="pct"/>
          </w:tcPr>
          <w:p w14:paraId="6D1DCB23" w14:textId="0070F3DC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2</w:t>
            </w:r>
            <w:r>
              <w:rPr>
                <w:szCs w:val="24"/>
              </w:rPr>
              <w:t>.</w:t>
            </w:r>
          </w:p>
        </w:tc>
        <w:tc>
          <w:tcPr>
            <w:tcW w:w="971" w:type="pct"/>
          </w:tcPr>
          <w:p w14:paraId="2B06E15F" w14:textId="0116CDC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Название</w:t>
            </w:r>
          </w:p>
        </w:tc>
        <w:tc>
          <w:tcPr>
            <w:tcW w:w="973" w:type="pct"/>
          </w:tcPr>
          <w:p w14:paraId="4200C377" w14:textId="62E1080F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Однострочный текст</w:t>
            </w:r>
          </w:p>
        </w:tc>
        <w:tc>
          <w:tcPr>
            <w:tcW w:w="674" w:type="pct"/>
          </w:tcPr>
          <w:p w14:paraId="325790C9" w14:textId="6DFF0D33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992" w:type="pct"/>
          </w:tcPr>
          <w:p w14:paraId="645A3FB7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1134" w:type="pct"/>
          </w:tcPr>
          <w:p w14:paraId="754B415E" w14:textId="6CAA5C74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</w:t>
            </w:r>
          </w:p>
        </w:tc>
      </w:tr>
      <w:tr w:rsidR="00B0078E" w:rsidRPr="00982CC7" w14:paraId="41B8FA7D" w14:textId="77777777" w:rsidTr="001E0403">
        <w:trPr>
          <w:jc w:val="center"/>
        </w:trPr>
        <w:tc>
          <w:tcPr>
            <w:tcW w:w="256" w:type="pct"/>
          </w:tcPr>
          <w:p w14:paraId="69DAD9CB" w14:textId="0847F446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3</w:t>
            </w:r>
            <w:r>
              <w:rPr>
                <w:szCs w:val="24"/>
              </w:rPr>
              <w:t>.</w:t>
            </w:r>
          </w:p>
        </w:tc>
        <w:tc>
          <w:tcPr>
            <w:tcW w:w="971" w:type="pct"/>
          </w:tcPr>
          <w:p w14:paraId="0BE22A06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Дата введения в действие</w:t>
            </w:r>
          </w:p>
        </w:tc>
        <w:tc>
          <w:tcPr>
            <w:tcW w:w="973" w:type="pct"/>
          </w:tcPr>
          <w:p w14:paraId="7E72E385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Дата и время</w:t>
            </w:r>
          </w:p>
        </w:tc>
        <w:tc>
          <w:tcPr>
            <w:tcW w:w="674" w:type="pct"/>
          </w:tcPr>
          <w:p w14:paraId="188F6020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  <w:tc>
          <w:tcPr>
            <w:tcW w:w="992" w:type="pct"/>
          </w:tcPr>
          <w:p w14:paraId="4F677A60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 </w:t>
            </w:r>
          </w:p>
        </w:tc>
        <w:tc>
          <w:tcPr>
            <w:tcW w:w="1134" w:type="pct"/>
          </w:tcPr>
          <w:p w14:paraId="4FCE8B0B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</w:tr>
      <w:tr w:rsidR="00B0078E" w:rsidRPr="00982CC7" w14:paraId="67619C92" w14:textId="77777777" w:rsidTr="001E0403">
        <w:trPr>
          <w:jc w:val="center"/>
        </w:trPr>
        <w:tc>
          <w:tcPr>
            <w:tcW w:w="256" w:type="pct"/>
          </w:tcPr>
          <w:p w14:paraId="706E70EA" w14:textId="4B72E17F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4</w:t>
            </w:r>
            <w:r>
              <w:rPr>
                <w:szCs w:val="24"/>
              </w:rPr>
              <w:t>.</w:t>
            </w:r>
          </w:p>
        </w:tc>
        <w:tc>
          <w:tcPr>
            <w:tcW w:w="971" w:type="pct"/>
          </w:tcPr>
          <w:p w14:paraId="57EEA33D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Номер ОРД ТЭ</w:t>
            </w:r>
          </w:p>
        </w:tc>
        <w:tc>
          <w:tcPr>
            <w:tcW w:w="973" w:type="pct"/>
          </w:tcPr>
          <w:p w14:paraId="78F93A17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Однострочный текст</w:t>
            </w:r>
          </w:p>
        </w:tc>
        <w:tc>
          <w:tcPr>
            <w:tcW w:w="674" w:type="pct"/>
          </w:tcPr>
          <w:p w14:paraId="0C3689E2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  <w:tc>
          <w:tcPr>
            <w:tcW w:w="992" w:type="pct"/>
          </w:tcPr>
          <w:p w14:paraId="23544A97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 </w:t>
            </w:r>
          </w:p>
        </w:tc>
        <w:tc>
          <w:tcPr>
            <w:tcW w:w="1134" w:type="pct"/>
          </w:tcPr>
          <w:p w14:paraId="73BE5220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</w:tr>
      <w:tr w:rsidR="00B0078E" w:rsidRPr="00982CC7" w14:paraId="2EC56F08" w14:textId="77777777" w:rsidTr="001E0403">
        <w:trPr>
          <w:jc w:val="center"/>
        </w:trPr>
        <w:tc>
          <w:tcPr>
            <w:tcW w:w="256" w:type="pct"/>
          </w:tcPr>
          <w:p w14:paraId="26C06C20" w14:textId="11418FBB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5</w:t>
            </w:r>
            <w:r>
              <w:rPr>
                <w:szCs w:val="24"/>
              </w:rPr>
              <w:t>.</w:t>
            </w:r>
          </w:p>
        </w:tc>
        <w:tc>
          <w:tcPr>
            <w:tcW w:w="971" w:type="pct"/>
          </w:tcPr>
          <w:p w14:paraId="3F00CE5C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Дата ОРД ТЭ</w:t>
            </w:r>
          </w:p>
        </w:tc>
        <w:tc>
          <w:tcPr>
            <w:tcW w:w="973" w:type="pct"/>
          </w:tcPr>
          <w:p w14:paraId="1CF964E2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Дата и время</w:t>
            </w:r>
          </w:p>
        </w:tc>
        <w:tc>
          <w:tcPr>
            <w:tcW w:w="674" w:type="pct"/>
          </w:tcPr>
          <w:p w14:paraId="269FF431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  <w:tc>
          <w:tcPr>
            <w:tcW w:w="992" w:type="pct"/>
          </w:tcPr>
          <w:p w14:paraId="6167B738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 </w:t>
            </w:r>
          </w:p>
        </w:tc>
        <w:tc>
          <w:tcPr>
            <w:tcW w:w="1134" w:type="pct"/>
          </w:tcPr>
          <w:p w14:paraId="62ECBAC1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</w:tr>
      <w:tr w:rsidR="00B0078E" w:rsidRPr="00982CC7" w14:paraId="7320BCCF" w14:textId="77777777" w:rsidTr="001E0403">
        <w:trPr>
          <w:trHeight w:val="309"/>
          <w:jc w:val="center"/>
        </w:trPr>
        <w:tc>
          <w:tcPr>
            <w:tcW w:w="256" w:type="pct"/>
          </w:tcPr>
          <w:p w14:paraId="6741557A" w14:textId="7A600EF4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6</w:t>
            </w:r>
            <w:r>
              <w:rPr>
                <w:szCs w:val="24"/>
              </w:rPr>
              <w:t>.</w:t>
            </w:r>
          </w:p>
        </w:tc>
        <w:tc>
          <w:tcPr>
            <w:tcW w:w="971" w:type="pct"/>
          </w:tcPr>
          <w:p w14:paraId="507925C7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Периодичность пересмотра</w:t>
            </w:r>
          </w:p>
        </w:tc>
        <w:tc>
          <w:tcPr>
            <w:tcW w:w="973" w:type="pct"/>
          </w:tcPr>
          <w:p w14:paraId="52AB11D1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Выбор</w:t>
            </w:r>
          </w:p>
        </w:tc>
        <w:tc>
          <w:tcPr>
            <w:tcW w:w="674" w:type="pct"/>
          </w:tcPr>
          <w:p w14:paraId="07D7668E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  <w:tc>
          <w:tcPr>
            <w:tcW w:w="992" w:type="pct"/>
          </w:tcPr>
          <w:p w14:paraId="6D861114" w14:textId="6B57E71C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Варианты: 1, 2, 3, 6, 12, 18, 24, 30, 36, 42</w:t>
            </w:r>
            <w:r>
              <w:rPr>
                <w:szCs w:val="24"/>
              </w:rPr>
              <w:t>, 48, 54, 60 месяцев</w:t>
            </w:r>
          </w:p>
        </w:tc>
        <w:tc>
          <w:tcPr>
            <w:tcW w:w="1134" w:type="pct"/>
          </w:tcPr>
          <w:p w14:paraId="4B4A0EA5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</w:tr>
      <w:tr w:rsidR="00B0078E" w:rsidRPr="00982CC7" w14:paraId="4590655B" w14:textId="77777777" w:rsidTr="001E0403">
        <w:trPr>
          <w:trHeight w:val="342"/>
          <w:jc w:val="center"/>
        </w:trPr>
        <w:tc>
          <w:tcPr>
            <w:tcW w:w="256" w:type="pct"/>
          </w:tcPr>
          <w:p w14:paraId="49F84E7B" w14:textId="522A8F1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7</w:t>
            </w:r>
            <w:r>
              <w:rPr>
                <w:szCs w:val="24"/>
              </w:rPr>
              <w:t>.</w:t>
            </w:r>
          </w:p>
        </w:tc>
        <w:tc>
          <w:tcPr>
            <w:tcW w:w="971" w:type="pct"/>
          </w:tcPr>
          <w:p w14:paraId="55E79322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Срок пересмотра</w:t>
            </w:r>
          </w:p>
        </w:tc>
        <w:tc>
          <w:tcPr>
            <w:tcW w:w="973" w:type="pct"/>
          </w:tcPr>
          <w:p w14:paraId="30046003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Вычисляемый*</w:t>
            </w:r>
          </w:p>
        </w:tc>
        <w:tc>
          <w:tcPr>
            <w:tcW w:w="674" w:type="pct"/>
          </w:tcPr>
          <w:p w14:paraId="32E412B5" w14:textId="587C25FA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Автомати</w:t>
            </w:r>
            <w:r>
              <w:rPr>
                <w:szCs w:val="24"/>
              </w:rPr>
              <w:t>-</w:t>
            </w:r>
            <w:r w:rsidRPr="00982CC7">
              <w:rPr>
                <w:szCs w:val="24"/>
              </w:rPr>
              <w:t>ческое заполне</w:t>
            </w:r>
            <w:r>
              <w:rPr>
                <w:szCs w:val="24"/>
              </w:rPr>
              <w:t>-</w:t>
            </w:r>
            <w:r w:rsidRPr="00982CC7">
              <w:rPr>
                <w:szCs w:val="24"/>
              </w:rPr>
              <w:t>ние</w:t>
            </w:r>
          </w:p>
        </w:tc>
        <w:tc>
          <w:tcPr>
            <w:tcW w:w="992" w:type="pct"/>
          </w:tcPr>
          <w:p w14:paraId="72AE6565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1134" w:type="pct"/>
          </w:tcPr>
          <w:p w14:paraId="2774C403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Нет</w:t>
            </w:r>
          </w:p>
        </w:tc>
      </w:tr>
      <w:tr w:rsidR="00B0078E" w:rsidRPr="00982CC7" w14:paraId="55115EF8" w14:textId="77777777" w:rsidTr="001E0403">
        <w:trPr>
          <w:jc w:val="center"/>
        </w:trPr>
        <w:tc>
          <w:tcPr>
            <w:tcW w:w="256" w:type="pct"/>
          </w:tcPr>
          <w:p w14:paraId="4F8D2BB9" w14:textId="45C04749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8</w:t>
            </w:r>
            <w:r>
              <w:rPr>
                <w:szCs w:val="24"/>
              </w:rPr>
              <w:t>.</w:t>
            </w:r>
          </w:p>
        </w:tc>
        <w:tc>
          <w:tcPr>
            <w:tcW w:w="971" w:type="pct"/>
          </w:tcPr>
          <w:p w14:paraId="75D345F9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Подразделение-разработчик</w:t>
            </w:r>
          </w:p>
        </w:tc>
        <w:tc>
          <w:tcPr>
            <w:tcW w:w="973" w:type="pct"/>
          </w:tcPr>
          <w:p w14:paraId="453065A1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Управляемые метаданные</w:t>
            </w:r>
          </w:p>
        </w:tc>
        <w:tc>
          <w:tcPr>
            <w:tcW w:w="674" w:type="pct"/>
          </w:tcPr>
          <w:p w14:paraId="6CB7BB36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  <w:tc>
          <w:tcPr>
            <w:tcW w:w="992" w:type="pct"/>
          </w:tcPr>
          <w:p w14:paraId="5F95EBC5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Используется набор управляемых терминов «Организационной структуры»</w:t>
            </w:r>
          </w:p>
        </w:tc>
        <w:tc>
          <w:tcPr>
            <w:tcW w:w="1134" w:type="pct"/>
          </w:tcPr>
          <w:p w14:paraId="1582C6CD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</w:tr>
      <w:tr w:rsidR="00B0078E" w:rsidRPr="00982CC7" w14:paraId="1545A0F9" w14:textId="77777777" w:rsidTr="001E0403">
        <w:trPr>
          <w:jc w:val="center"/>
        </w:trPr>
        <w:tc>
          <w:tcPr>
            <w:tcW w:w="256" w:type="pct"/>
          </w:tcPr>
          <w:p w14:paraId="1675284A" w14:textId="7C7BA4DE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9</w:t>
            </w:r>
            <w:r>
              <w:rPr>
                <w:szCs w:val="24"/>
              </w:rPr>
              <w:t>.</w:t>
            </w:r>
          </w:p>
        </w:tc>
        <w:tc>
          <w:tcPr>
            <w:tcW w:w="971" w:type="pct"/>
          </w:tcPr>
          <w:p w14:paraId="27974A58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Подразделение-потребитель</w:t>
            </w:r>
          </w:p>
        </w:tc>
        <w:tc>
          <w:tcPr>
            <w:tcW w:w="973" w:type="pct"/>
          </w:tcPr>
          <w:p w14:paraId="720BD2EE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Управляемые метаданные</w:t>
            </w:r>
          </w:p>
        </w:tc>
        <w:tc>
          <w:tcPr>
            <w:tcW w:w="674" w:type="pct"/>
          </w:tcPr>
          <w:p w14:paraId="4AA7E0CF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  <w:tc>
          <w:tcPr>
            <w:tcW w:w="992" w:type="pct"/>
          </w:tcPr>
          <w:p w14:paraId="256831DA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Используется набор управляемых терминов «Организационной структуры». Возможность множественного выбора</w:t>
            </w:r>
          </w:p>
        </w:tc>
        <w:tc>
          <w:tcPr>
            <w:tcW w:w="1134" w:type="pct"/>
          </w:tcPr>
          <w:p w14:paraId="294D4B11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</w:tr>
      <w:tr w:rsidR="00B0078E" w:rsidRPr="00982CC7" w14:paraId="674478E2" w14:textId="77777777" w:rsidTr="001E0403">
        <w:trPr>
          <w:jc w:val="center"/>
        </w:trPr>
        <w:tc>
          <w:tcPr>
            <w:tcW w:w="256" w:type="pct"/>
          </w:tcPr>
          <w:p w14:paraId="2B3D231C" w14:textId="2E70C153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10</w:t>
            </w:r>
            <w:r>
              <w:rPr>
                <w:szCs w:val="24"/>
              </w:rPr>
              <w:t>.</w:t>
            </w:r>
          </w:p>
        </w:tc>
        <w:tc>
          <w:tcPr>
            <w:tcW w:w="971" w:type="pct"/>
          </w:tcPr>
          <w:p w14:paraId="6378BAEB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Назначение документа</w:t>
            </w:r>
          </w:p>
        </w:tc>
        <w:tc>
          <w:tcPr>
            <w:tcW w:w="973" w:type="pct"/>
          </w:tcPr>
          <w:p w14:paraId="29A7A9BB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Многострочный текст</w:t>
            </w:r>
          </w:p>
        </w:tc>
        <w:tc>
          <w:tcPr>
            <w:tcW w:w="674" w:type="pct"/>
          </w:tcPr>
          <w:p w14:paraId="2027350A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Нет</w:t>
            </w:r>
          </w:p>
        </w:tc>
        <w:tc>
          <w:tcPr>
            <w:tcW w:w="992" w:type="pct"/>
          </w:tcPr>
          <w:p w14:paraId="1B2A8CC3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 </w:t>
            </w:r>
          </w:p>
        </w:tc>
        <w:tc>
          <w:tcPr>
            <w:tcW w:w="1134" w:type="pct"/>
          </w:tcPr>
          <w:p w14:paraId="4A66DD4C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</w:tr>
      <w:tr w:rsidR="00B0078E" w:rsidRPr="00982CC7" w14:paraId="0A776EC3" w14:textId="77777777" w:rsidTr="001E0403">
        <w:trPr>
          <w:jc w:val="center"/>
        </w:trPr>
        <w:tc>
          <w:tcPr>
            <w:tcW w:w="256" w:type="pct"/>
          </w:tcPr>
          <w:p w14:paraId="48DE72DB" w14:textId="36B55D8D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11</w:t>
            </w:r>
            <w:r>
              <w:rPr>
                <w:szCs w:val="24"/>
              </w:rPr>
              <w:t>.</w:t>
            </w:r>
          </w:p>
        </w:tc>
        <w:tc>
          <w:tcPr>
            <w:tcW w:w="971" w:type="pct"/>
          </w:tcPr>
          <w:p w14:paraId="18E925F6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Тип документа</w:t>
            </w:r>
          </w:p>
        </w:tc>
        <w:tc>
          <w:tcPr>
            <w:tcW w:w="973" w:type="pct"/>
          </w:tcPr>
          <w:p w14:paraId="4361FF25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Выбор</w:t>
            </w:r>
          </w:p>
        </w:tc>
        <w:tc>
          <w:tcPr>
            <w:tcW w:w="674" w:type="pct"/>
          </w:tcPr>
          <w:p w14:paraId="218611CC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  <w:tc>
          <w:tcPr>
            <w:tcW w:w="992" w:type="pct"/>
          </w:tcPr>
          <w:p w14:paraId="2F659368" w14:textId="7D57ACD5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 xml:space="preserve">Выбор из Справочника </w:t>
            </w:r>
            <w:r>
              <w:rPr>
                <w:szCs w:val="24"/>
              </w:rPr>
              <w:t>«Типы документов»</w:t>
            </w:r>
          </w:p>
        </w:tc>
        <w:tc>
          <w:tcPr>
            <w:tcW w:w="1134" w:type="pct"/>
          </w:tcPr>
          <w:p w14:paraId="66D4BD84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</w:tr>
      <w:tr w:rsidR="00B0078E" w:rsidRPr="00982CC7" w14:paraId="5CDEC5FE" w14:textId="77777777" w:rsidTr="001E0403">
        <w:trPr>
          <w:jc w:val="center"/>
        </w:trPr>
        <w:tc>
          <w:tcPr>
            <w:tcW w:w="256" w:type="pct"/>
          </w:tcPr>
          <w:p w14:paraId="22E0E158" w14:textId="66D2C03D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12</w:t>
            </w:r>
            <w:r>
              <w:rPr>
                <w:szCs w:val="24"/>
              </w:rPr>
              <w:t>.</w:t>
            </w:r>
          </w:p>
        </w:tc>
        <w:tc>
          <w:tcPr>
            <w:tcW w:w="971" w:type="pct"/>
          </w:tcPr>
          <w:p w14:paraId="2831B0C8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 xml:space="preserve">Статус документа </w:t>
            </w:r>
          </w:p>
        </w:tc>
        <w:tc>
          <w:tcPr>
            <w:tcW w:w="973" w:type="pct"/>
          </w:tcPr>
          <w:p w14:paraId="1557AAE5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Выбор</w:t>
            </w:r>
          </w:p>
        </w:tc>
        <w:tc>
          <w:tcPr>
            <w:tcW w:w="674" w:type="pct"/>
          </w:tcPr>
          <w:p w14:paraId="5F43DC8B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  <w:tc>
          <w:tcPr>
            <w:tcW w:w="992" w:type="pct"/>
          </w:tcPr>
          <w:p w14:paraId="4970BA08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 xml:space="preserve">Варианты: </w:t>
            </w:r>
          </w:p>
          <w:p w14:paraId="2BB23026" w14:textId="278E6D4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 xml:space="preserve">«не действующий», </w:t>
            </w:r>
            <w:r w:rsidRPr="00982CC7">
              <w:rPr>
                <w:szCs w:val="24"/>
              </w:rPr>
              <w:lastRenderedPageBreak/>
              <w:t>«в разработке», «действующий»</w:t>
            </w:r>
          </w:p>
        </w:tc>
        <w:tc>
          <w:tcPr>
            <w:tcW w:w="1134" w:type="pct"/>
          </w:tcPr>
          <w:p w14:paraId="6DEDF50C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lastRenderedPageBreak/>
              <w:t>Да</w:t>
            </w:r>
          </w:p>
        </w:tc>
      </w:tr>
      <w:tr w:rsidR="00B0078E" w:rsidRPr="00982CC7" w14:paraId="5C365B42" w14:textId="77777777" w:rsidTr="001E0403">
        <w:trPr>
          <w:jc w:val="center"/>
        </w:trPr>
        <w:tc>
          <w:tcPr>
            <w:tcW w:w="256" w:type="pct"/>
          </w:tcPr>
          <w:p w14:paraId="695E8C32" w14:textId="3E25D215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lastRenderedPageBreak/>
              <w:t>13</w:t>
            </w:r>
            <w:r>
              <w:rPr>
                <w:szCs w:val="24"/>
              </w:rPr>
              <w:t>.</w:t>
            </w:r>
          </w:p>
        </w:tc>
        <w:tc>
          <w:tcPr>
            <w:tcW w:w="971" w:type="pct"/>
          </w:tcPr>
          <w:p w14:paraId="6B353BB8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Номер документа</w:t>
            </w:r>
          </w:p>
        </w:tc>
        <w:tc>
          <w:tcPr>
            <w:tcW w:w="973" w:type="pct"/>
          </w:tcPr>
          <w:p w14:paraId="7440EEB6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Вычисляемый**</w:t>
            </w:r>
          </w:p>
        </w:tc>
        <w:tc>
          <w:tcPr>
            <w:tcW w:w="674" w:type="pct"/>
          </w:tcPr>
          <w:p w14:paraId="7A12B978" w14:textId="2F6AC9D4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Автомати</w:t>
            </w:r>
            <w:r>
              <w:rPr>
                <w:szCs w:val="24"/>
              </w:rPr>
              <w:t>-</w:t>
            </w:r>
            <w:r w:rsidRPr="00982CC7">
              <w:rPr>
                <w:szCs w:val="24"/>
              </w:rPr>
              <w:t>ческое заполне</w:t>
            </w:r>
            <w:r>
              <w:rPr>
                <w:szCs w:val="24"/>
              </w:rPr>
              <w:t>-</w:t>
            </w:r>
            <w:r w:rsidRPr="00982CC7">
              <w:rPr>
                <w:szCs w:val="24"/>
              </w:rPr>
              <w:t>ние</w:t>
            </w:r>
          </w:p>
        </w:tc>
        <w:tc>
          <w:tcPr>
            <w:tcW w:w="992" w:type="pct"/>
          </w:tcPr>
          <w:p w14:paraId="3B622C73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1134" w:type="pct"/>
          </w:tcPr>
          <w:p w14:paraId="40501B5B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Нет</w:t>
            </w:r>
          </w:p>
        </w:tc>
      </w:tr>
      <w:tr w:rsidR="00B0078E" w:rsidRPr="00982CC7" w14:paraId="105DDA83" w14:textId="77777777" w:rsidTr="001E0403">
        <w:trPr>
          <w:jc w:val="center"/>
        </w:trPr>
        <w:tc>
          <w:tcPr>
            <w:tcW w:w="256" w:type="pct"/>
          </w:tcPr>
          <w:p w14:paraId="2C57CDB7" w14:textId="4BF93503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14</w:t>
            </w:r>
          </w:p>
        </w:tc>
        <w:tc>
          <w:tcPr>
            <w:tcW w:w="971" w:type="pct"/>
          </w:tcPr>
          <w:p w14:paraId="3F7BBE0C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Аббревиатура типа документа</w:t>
            </w:r>
          </w:p>
        </w:tc>
        <w:tc>
          <w:tcPr>
            <w:tcW w:w="973" w:type="pct"/>
          </w:tcPr>
          <w:p w14:paraId="0936A0AA" w14:textId="1E03070D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Выбор</w:t>
            </w:r>
          </w:p>
        </w:tc>
        <w:tc>
          <w:tcPr>
            <w:tcW w:w="674" w:type="pct"/>
          </w:tcPr>
          <w:p w14:paraId="0FBE461E" w14:textId="1ED23FBD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Автомати</w:t>
            </w:r>
            <w:r>
              <w:rPr>
                <w:szCs w:val="24"/>
              </w:rPr>
              <w:t>-</w:t>
            </w:r>
            <w:r w:rsidRPr="00982CC7">
              <w:rPr>
                <w:szCs w:val="24"/>
              </w:rPr>
              <w:t>ческое заполне</w:t>
            </w:r>
            <w:r>
              <w:rPr>
                <w:szCs w:val="24"/>
              </w:rPr>
              <w:t>-</w:t>
            </w:r>
            <w:r w:rsidRPr="00982CC7">
              <w:rPr>
                <w:szCs w:val="24"/>
              </w:rPr>
              <w:t>ние</w:t>
            </w:r>
          </w:p>
        </w:tc>
        <w:tc>
          <w:tcPr>
            <w:tcW w:w="992" w:type="pct"/>
          </w:tcPr>
          <w:p w14:paraId="1194B4C2" w14:textId="2675AB5F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 xml:space="preserve">Заполняется автоматически по выбранному значению поля </w:t>
            </w:r>
            <w:r>
              <w:rPr>
                <w:szCs w:val="24"/>
              </w:rPr>
              <w:t>«</w:t>
            </w:r>
            <w:r w:rsidRPr="00982CC7">
              <w:rPr>
                <w:szCs w:val="24"/>
              </w:rPr>
              <w:t>Тип документа</w:t>
            </w:r>
            <w:r>
              <w:rPr>
                <w:szCs w:val="24"/>
              </w:rPr>
              <w:t>»</w:t>
            </w:r>
            <w:r w:rsidRPr="00982CC7">
              <w:rPr>
                <w:szCs w:val="24"/>
              </w:rPr>
              <w:t xml:space="preserve">, значением </w:t>
            </w:r>
            <w:r>
              <w:rPr>
                <w:szCs w:val="24"/>
              </w:rPr>
              <w:t>«</w:t>
            </w:r>
            <w:r w:rsidRPr="00982CC7">
              <w:rPr>
                <w:szCs w:val="24"/>
              </w:rPr>
              <w:t>Аббревиатура</w:t>
            </w:r>
            <w:r>
              <w:rPr>
                <w:szCs w:val="24"/>
              </w:rPr>
              <w:t>»</w:t>
            </w:r>
          </w:p>
        </w:tc>
        <w:tc>
          <w:tcPr>
            <w:tcW w:w="1134" w:type="pct"/>
          </w:tcPr>
          <w:p w14:paraId="10E73160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</w:tr>
      <w:tr w:rsidR="00B0078E" w:rsidRPr="00982CC7" w14:paraId="2F33BC3C" w14:textId="77777777" w:rsidTr="001E0403">
        <w:trPr>
          <w:jc w:val="center"/>
        </w:trPr>
        <w:tc>
          <w:tcPr>
            <w:tcW w:w="256" w:type="pct"/>
          </w:tcPr>
          <w:p w14:paraId="7B9494A0" w14:textId="32739593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15</w:t>
            </w:r>
            <w:r>
              <w:rPr>
                <w:szCs w:val="24"/>
              </w:rPr>
              <w:t>.</w:t>
            </w:r>
          </w:p>
        </w:tc>
        <w:tc>
          <w:tcPr>
            <w:tcW w:w="971" w:type="pct"/>
          </w:tcPr>
          <w:p w14:paraId="0E16B171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 xml:space="preserve">Краткая аббревиатура </w:t>
            </w:r>
          </w:p>
        </w:tc>
        <w:tc>
          <w:tcPr>
            <w:tcW w:w="973" w:type="pct"/>
          </w:tcPr>
          <w:p w14:paraId="17A20482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Выбор</w:t>
            </w:r>
          </w:p>
        </w:tc>
        <w:tc>
          <w:tcPr>
            <w:tcW w:w="674" w:type="pct"/>
          </w:tcPr>
          <w:p w14:paraId="3D93BB81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  <w:tc>
          <w:tcPr>
            <w:tcW w:w="992" w:type="pct"/>
          </w:tcPr>
          <w:p w14:paraId="678D1A41" w14:textId="06C4A953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 xml:space="preserve">Выбор из Справочника </w:t>
            </w:r>
            <w:r>
              <w:rPr>
                <w:szCs w:val="24"/>
              </w:rPr>
              <w:t>«</w:t>
            </w:r>
            <w:r w:rsidRPr="00982CC7">
              <w:rPr>
                <w:szCs w:val="24"/>
              </w:rPr>
              <w:t>Структурные подразделения</w:t>
            </w:r>
            <w:r>
              <w:rPr>
                <w:szCs w:val="24"/>
              </w:rPr>
              <w:t>»</w:t>
            </w:r>
          </w:p>
        </w:tc>
        <w:tc>
          <w:tcPr>
            <w:tcW w:w="1134" w:type="pct"/>
          </w:tcPr>
          <w:p w14:paraId="2B351A03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</w:tr>
      <w:tr w:rsidR="00B0078E" w:rsidRPr="00982CC7" w14:paraId="3E86CF11" w14:textId="77777777" w:rsidTr="001E0403">
        <w:trPr>
          <w:jc w:val="center"/>
        </w:trPr>
        <w:tc>
          <w:tcPr>
            <w:tcW w:w="256" w:type="pct"/>
          </w:tcPr>
          <w:p w14:paraId="6EC906C9" w14:textId="173DE7F2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16</w:t>
            </w:r>
            <w:r>
              <w:rPr>
                <w:szCs w:val="24"/>
              </w:rPr>
              <w:t>.</w:t>
            </w:r>
          </w:p>
        </w:tc>
        <w:tc>
          <w:tcPr>
            <w:tcW w:w="971" w:type="pct"/>
          </w:tcPr>
          <w:p w14:paraId="311647AE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Номер вида продукции</w:t>
            </w:r>
          </w:p>
        </w:tc>
        <w:tc>
          <w:tcPr>
            <w:tcW w:w="973" w:type="pct"/>
          </w:tcPr>
          <w:p w14:paraId="3EC89F06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Выбор</w:t>
            </w:r>
          </w:p>
        </w:tc>
        <w:tc>
          <w:tcPr>
            <w:tcW w:w="674" w:type="pct"/>
          </w:tcPr>
          <w:p w14:paraId="31898797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  <w:tc>
          <w:tcPr>
            <w:tcW w:w="992" w:type="pct"/>
          </w:tcPr>
          <w:p w14:paraId="0423809A" w14:textId="4728CE8B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 xml:space="preserve">Выбор из Справочника </w:t>
            </w:r>
            <w:r>
              <w:rPr>
                <w:szCs w:val="24"/>
              </w:rPr>
              <w:t>«</w:t>
            </w:r>
            <w:r w:rsidRPr="00982CC7">
              <w:rPr>
                <w:szCs w:val="24"/>
              </w:rPr>
              <w:t>Номер вида продукции</w:t>
            </w:r>
            <w:r>
              <w:rPr>
                <w:szCs w:val="24"/>
              </w:rPr>
              <w:t>»</w:t>
            </w:r>
          </w:p>
        </w:tc>
        <w:tc>
          <w:tcPr>
            <w:tcW w:w="1134" w:type="pct"/>
          </w:tcPr>
          <w:p w14:paraId="61095821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</w:tr>
      <w:tr w:rsidR="00B0078E" w:rsidRPr="00982CC7" w14:paraId="6A9BFC42" w14:textId="77777777" w:rsidTr="001E0403">
        <w:trPr>
          <w:jc w:val="center"/>
        </w:trPr>
        <w:tc>
          <w:tcPr>
            <w:tcW w:w="256" w:type="pct"/>
          </w:tcPr>
          <w:p w14:paraId="54C29A4A" w14:textId="3CF7E39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17</w:t>
            </w:r>
            <w:r>
              <w:rPr>
                <w:szCs w:val="24"/>
              </w:rPr>
              <w:t>.</w:t>
            </w:r>
          </w:p>
        </w:tc>
        <w:tc>
          <w:tcPr>
            <w:tcW w:w="971" w:type="pct"/>
          </w:tcPr>
          <w:p w14:paraId="48A5DDED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Вид деятельности</w:t>
            </w:r>
          </w:p>
        </w:tc>
        <w:tc>
          <w:tcPr>
            <w:tcW w:w="973" w:type="pct"/>
          </w:tcPr>
          <w:p w14:paraId="1E3FAD28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Выбор</w:t>
            </w:r>
          </w:p>
        </w:tc>
        <w:tc>
          <w:tcPr>
            <w:tcW w:w="674" w:type="pct"/>
          </w:tcPr>
          <w:p w14:paraId="0BE2AC21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  <w:tc>
          <w:tcPr>
            <w:tcW w:w="992" w:type="pct"/>
          </w:tcPr>
          <w:p w14:paraId="11F2243D" w14:textId="404CF1D8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 xml:space="preserve">Выбор из Справочника </w:t>
            </w:r>
            <w:r>
              <w:rPr>
                <w:szCs w:val="24"/>
              </w:rPr>
              <w:t>«</w:t>
            </w:r>
            <w:r w:rsidRPr="00982CC7">
              <w:rPr>
                <w:szCs w:val="24"/>
              </w:rPr>
              <w:t>Вид деятельности</w:t>
            </w:r>
            <w:r>
              <w:rPr>
                <w:szCs w:val="24"/>
              </w:rPr>
              <w:t>»</w:t>
            </w:r>
          </w:p>
        </w:tc>
        <w:tc>
          <w:tcPr>
            <w:tcW w:w="1134" w:type="pct"/>
          </w:tcPr>
          <w:p w14:paraId="1164FF1F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</w:tr>
      <w:tr w:rsidR="00B0078E" w:rsidRPr="00982CC7" w14:paraId="6C58E15E" w14:textId="77777777" w:rsidTr="001E0403">
        <w:trPr>
          <w:jc w:val="center"/>
        </w:trPr>
        <w:tc>
          <w:tcPr>
            <w:tcW w:w="256" w:type="pct"/>
          </w:tcPr>
          <w:p w14:paraId="7D29726C" w14:textId="0CE2E5EF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18</w:t>
            </w:r>
            <w:r>
              <w:rPr>
                <w:szCs w:val="24"/>
              </w:rPr>
              <w:t>.</w:t>
            </w:r>
          </w:p>
        </w:tc>
        <w:tc>
          <w:tcPr>
            <w:tcW w:w="971" w:type="pct"/>
          </w:tcPr>
          <w:p w14:paraId="3A17A281" w14:textId="41724E71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Код вида продукции, адаптированный к требованиям АО «Тюмень</w:t>
            </w:r>
            <w:r>
              <w:rPr>
                <w:szCs w:val="24"/>
              </w:rPr>
              <w:t>-энерго»</w:t>
            </w:r>
          </w:p>
        </w:tc>
        <w:tc>
          <w:tcPr>
            <w:tcW w:w="973" w:type="pct"/>
          </w:tcPr>
          <w:p w14:paraId="37C1FFB6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Вычисляемый</w:t>
            </w:r>
          </w:p>
        </w:tc>
        <w:tc>
          <w:tcPr>
            <w:tcW w:w="674" w:type="pct"/>
          </w:tcPr>
          <w:p w14:paraId="287BC295" w14:textId="7D42AC12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Автомати</w:t>
            </w:r>
            <w:r>
              <w:rPr>
                <w:szCs w:val="24"/>
              </w:rPr>
              <w:t>-</w:t>
            </w:r>
            <w:r w:rsidRPr="00982CC7">
              <w:rPr>
                <w:szCs w:val="24"/>
              </w:rPr>
              <w:t>ческое заполне</w:t>
            </w:r>
            <w:r>
              <w:rPr>
                <w:szCs w:val="24"/>
              </w:rPr>
              <w:t>-</w:t>
            </w:r>
            <w:r w:rsidRPr="00982CC7">
              <w:rPr>
                <w:szCs w:val="24"/>
              </w:rPr>
              <w:t>ние</w:t>
            </w:r>
          </w:p>
        </w:tc>
        <w:tc>
          <w:tcPr>
            <w:tcW w:w="992" w:type="pct"/>
          </w:tcPr>
          <w:p w14:paraId="2EE4A353" w14:textId="2327E569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«</w:t>
            </w:r>
            <w:r w:rsidRPr="00982CC7">
              <w:rPr>
                <w:szCs w:val="24"/>
              </w:rPr>
              <w:t>Номер вида деятельности</w:t>
            </w:r>
            <w:r>
              <w:rPr>
                <w:szCs w:val="24"/>
              </w:rPr>
              <w:t xml:space="preserve">» </w:t>
            </w:r>
            <w:r w:rsidRPr="00982CC7">
              <w:rPr>
                <w:szCs w:val="24"/>
              </w:rPr>
              <w:t>+</w:t>
            </w:r>
            <w:r>
              <w:rPr>
                <w:szCs w:val="24"/>
              </w:rPr>
              <w:t xml:space="preserve"> «</w:t>
            </w:r>
            <w:r w:rsidRPr="00982CC7">
              <w:rPr>
                <w:szCs w:val="24"/>
              </w:rPr>
              <w:t>.</w:t>
            </w:r>
            <w:r>
              <w:rPr>
                <w:szCs w:val="24"/>
              </w:rPr>
              <w:t xml:space="preserve">» </w:t>
            </w:r>
            <w:r w:rsidRPr="00982CC7">
              <w:rPr>
                <w:szCs w:val="24"/>
              </w:rPr>
              <w:t>+</w:t>
            </w:r>
            <w:r>
              <w:rPr>
                <w:szCs w:val="24"/>
              </w:rPr>
              <w:t xml:space="preserve"> «</w:t>
            </w:r>
            <w:r w:rsidRPr="00982CC7">
              <w:rPr>
                <w:szCs w:val="24"/>
              </w:rPr>
              <w:t>Номер вида продукции</w:t>
            </w:r>
            <w:r>
              <w:rPr>
                <w:szCs w:val="24"/>
              </w:rPr>
              <w:t>»</w:t>
            </w:r>
          </w:p>
        </w:tc>
        <w:tc>
          <w:tcPr>
            <w:tcW w:w="1134" w:type="pct"/>
          </w:tcPr>
          <w:p w14:paraId="145A6EC9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Нет</w:t>
            </w:r>
          </w:p>
        </w:tc>
      </w:tr>
      <w:tr w:rsidR="00B0078E" w:rsidRPr="00982CC7" w14:paraId="22B8991C" w14:textId="77777777" w:rsidTr="001E0403">
        <w:trPr>
          <w:jc w:val="center"/>
        </w:trPr>
        <w:tc>
          <w:tcPr>
            <w:tcW w:w="256" w:type="pct"/>
          </w:tcPr>
          <w:p w14:paraId="28CAD6E0" w14:textId="779BBFA3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19</w:t>
            </w:r>
            <w:r>
              <w:rPr>
                <w:szCs w:val="24"/>
              </w:rPr>
              <w:t>.</w:t>
            </w:r>
          </w:p>
        </w:tc>
        <w:tc>
          <w:tcPr>
            <w:tcW w:w="971" w:type="pct"/>
          </w:tcPr>
          <w:p w14:paraId="08A20F71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Индекс ответственного за обеспечение результатов работы</w:t>
            </w:r>
          </w:p>
        </w:tc>
        <w:tc>
          <w:tcPr>
            <w:tcW w:w="973" w:type="pct"/>
          </w:tcPr>
          <w:p w14:paraId="4C372124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Выбор</w:t>
            </w:r>
          </w:p>
        </w:tc>
        <w:tc>
          <w:tcPr>
            <w:tcW w:w="674" w:type="pct"/>
          </w:tcPr>
          <w:p w14:paraId="79FF39AB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  <w:tc>
          <w:tcPr>
            <w:tcW w:w="992" w:type="pct"/>
          </w:tcPr>
          <w:p w14:paraId="4F543BEC" w14:textId="7CC6023A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 xml:space="preserve">Выбор из справочника </w:t>
            </w:r>
            <w:r>
              <w:rPr>
                <w:szCs w:val="24"/>
              </w:rPr>
              <w:t>«</w:t>
            </w:r>
            <w:r w:rsidRPr="00982CC7">
              <w:rPr>
                <w:szCs w:val="24"/>
              </w:rPr>
              <w:t>Индекс ответственных за обеспечение результатов работы</w:t>
            </w:r>
            <w:r>
              <w:rPr>
                <w:szCs w:val="24"/>
              </w:rPr>
              <w:t>»</w:t>
            </w:r>
          </w:p>
        </w:tc>
        <w:tc>
          <w:tcPr>
            <w:tcW w:w="1134" w:type="pct"/>
          </w:tcPr>
          <w:p w14:paraId="6D8BAEAA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</w:tr>
      <w:tr w:rsidR="00B0078E" w:rsidRPr="00982CC7" w14:paraId="1AE2E14C" w14:textId="77777777" w:rsidTr="001E0403">
        <w:trPr>
          <w:jc w:val="center"/>
        </w:trPr>
        <w:tc>
          <w:tcPr>
            <w:tcW w:w="256" w:type="pct"/>
          </w:tcPr>
          <w:p w14:paraId="1ED689A3" w14:textId="2D13CACD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20</w:t>
            </w:r>
            <w:r>
              <w:rPr>
                <w:szCs w:val="24"/>
              </w:rPr>
              <w:t>.</w:t>
            </w:r>
          </w:p>
        </w:tc>
        <w:tc>
          <w:tcPr>
            <w:tcW w:w="971" w:type="pct"/>
          </w:tcPr>
          <w:p w14:paraId="276AEA1D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Индекс структурного подразделения</w:t>
            </w:r>
          </w:p>
        </w:tc>
        <w:tc>
          <w:tcPr>
            <w:tcW w:w="973" w:type="pct"/>
          </w:tcPr>
          <w:p w14:paraId="4BA42158" w14:textId="3A055AF5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Выбор</w:t>
            </w:r>
          </w:p>
        </w:tc>
        <w:tc>
          <w:tcPr>
            <w:tcW w:w="674" w:type="pct"/>
          </w:tcPr>
          <w:p w14:paraId="729FF965" w14:textId="2C13C6E3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Автомати</w:t>
            </w:r>
            <w:r>
              <w:rPr>
                <w:szCs w:val="24"/>
              </w:rPr>
              <w:t>-</w:t>
            </w:r>
            <w:r w:rsidRPr="00982CC7">
              <w:rPr>
                <w:szCs w:val="24"/>
              </w:rPr>
              <w:t>ческое заполне</w:t>
            </w:r>
            <w:r>
              <w:rPr>
                <w:szCs w:val="24"/>
              </w:rPr>
              <w:t>-</w:t>
            </w:r>
            <w:r w:rsidRPr="00982CC7">
              <w:rPr>
                <w:szCs w:val="24"/>
              </w:rPr>
              <w:t>ние</w:t>
            </w:r>
          </w:p>
        </w:tc>
        <w:tc>
          <w:tcPr>
            <w:tcW w:w="992" w:type="pct"/>
          </w:tcPr>
          <w:p w14:paraId="7E2F7C04" w14:textId="4F5D5198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 xml:space="preserve">Определяется по выбранному значению в поле </w:t>
            </w:r>
            <w:r>
              <w:rPr>
                <w:szCs w:val="24"/>
              </w:rPr>
              <w:t>«</w:t>
            </w:r>
            <w:r w:rsidRPr="00982CC7">
              <w:rPr>
                <w:szCs w:val="24"/>
              </w:rPr>
              <w:t>Подразделение-разработчик</w:t>
            </w:r>
            <w:r>
              <w:rPr>
                <w:szCs w:val="24"/>
              </w:rPr>
              <w:t>»</w:t>
            </w:r>
            <w:r w:rsidRPr="00982CC7">
              <w:rPr>
                <w:szCs w:val="24"/>
              </w:rPr>
              <w:t xml:space="preserve">. Устанавливается </w:t>
            </w:r>
            <w:r w:rsidRPr="00982CC7">
              <w:rPr>
                <w:szCs w:val="24"/>
              </w:rPr>
              <w:lastRenderedPageBreak/>
              <w:t xml:space="preserve">значение </w:t>
            </w:r>
            <w:r>
              <w:rPr>
                <w:szCs w:val="24"/>
              </w:rPr>
              <w:t>«</w:t>
            </w:r>
            <w:r w:rsidRPr="00982CC7">
              <w:rPr>
                <w:szCs w:val="24"/>
              </w:rPr>
              <w:t>Индекс дела</w:t>
            </w:r>
            <w:r>
              <w:rPr>
                <w:szCs w:val="24"/>
              </w:rPr>
              <w:t>»</w:t>
            </w:r>
          </w:p>
        </w:tc>
        <w:tc>
          <w:tcPr>
            <w:tcW w:w="1134" w:type="pct"/>
          </w:tcPr>
          <w:p w14:paraId="7EB5AE0B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lastRenderedPageBreak/>
              <w:t>Нет</w:t>
            </w:r>
          </w:p>
        </w:tc>
      </w:tr>
      <w:tr w:rsidR="00B0078E" w:rsidRPr="00982CC7" w14:paraId="7EAFA5F2" w14:textId="77777777" w:rsidTr="001E0403">
        <w:trPr>
          <w:jc w:val="center"/>
        </w:trPr>
        <w:tc>
          <w:tcPr>
            <w:tcW w:w="256" w:type="pct"/>
          </w:tcPr>
          <w:p w14:paraId="0CE9D97C" w14:textId="6B57D43D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lastRenderedPageBreak/>
              <w:t>21</w:t>
            </w:r>
            <w:r>
              <w:rPr>
                <w:szCs w:val="24"/>
              </w:rPr>
              <w:t>.</w:t>
            </w:r>
          </w:p>
        </w:tc>
        <w:tc>
          <w:tcPr>
            <w:tcW w:w="971" w:type="pct"/>
          </w:tcPr>
          <w:p w14:paraId="0249185B" w14:textId="343505CA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Двухзначный</w:t>
            </w:r>
            <w:r w:rsidRPr="00982CC7">
              <w:rPr>
                <w:szCs w:val="24"/>
              </w:rPr>
              <w:t xml:space="preserve"> регистрацион</w:t>
            </w:r>
            <w:r>
              <w:rPr>
                <w:szCs w:val="24"/>
              </w:rPr>
              <w:t>-</w:t>
            </w:r>
            <w:r w:rsidRPr="00982CC7">
              <w:rPr>
                <w:szCs w:val="24"/>
              </w:rPr>
              <w:t>ный номер</w:t>
            </w:r>
          </w:p>
        </w:tc>
        <w:tc>
          <w:tcPr>
            <w:tcW w:w="973" w:type="pct"/>
          </w:tcPr>
          <w:p w14:paraId="49381846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Вычисляемый</w:t>
            </w:r>
          </w:p>
        </w:tc>
        <w:tc>
          <w:tcPr>
            <w:tcW w:w="674" w:type="pct"/>
          </w:tcPr>
          <w:p w14:paraId="08081EA3" w14:textId="5D8E631B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Автомати</w:t>
            </w:r>
            <w:r>
              <w:rPr>
                <w:szCs w:val="24"/>
              </w:rPr>
              <w:t>-</w:t>
            </w:r>
            <w:r w:rsidRPr="00982CC7">
              <w:rPr>
                <w:szCs w:val="24"/>
              </w:rPr>
              <w:t>ческое заполне</w:t>
            </w:r>
            <w:r>
              <w:rPr>
                <w:szCs w:val="24"/>
              </w:rPr>
              <w:t>-</w:t>
            </w:r>
            <w:r w:rsidRPr="00982CC7">
              <w:rPr>
                <w:szCs w:val="24"/>
              </w:rPr>
              <w:t>ние</w:t>
            </w:r>
          </w:p>
        </w:tc>
        <w:tc>
          <w:tcPr>
            <w:tcW w:w="992" w:type="pct"/>
          </w:tcPr>
          <w:p w14:paraId="3A8BF83B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Формируется автоматически, трехзначный номер документа в рамках года</w:t>
            </w:r>
          </w:p>
        </w:tc>
        <w:tc>
          <w:tcPr>
            <w:tcW w:w="1134" w:type="pct"/>
          </w:tcPr>
          <w:p w14:paraId="26BEBEEF" w14:textId="23BA1143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</w:t>
            </w:r>
          </w:p>
        </w:tc>
      </w:tr>
      <w:tr w:rsidR="00B0078E" w:rsidRPr="00982CC7" w14:paraId="5F82CC54" w14:textId="77777777" w:rsidTr="001E0403">
        <w:trPr>
          <w:jc w:val="center"/>
        </w:trPr>
        <w:tc>
          <w:tcPr>
            <w:tcW w:w="256" w:type="pct"/>
          </w:tcPr>
          <w:p w14:paraId="337E2DED" w14:textId="23762A1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22</w:t>
            </w:r>
            <w:r>
              <w:rPr>
                <w:szCs w:val="24"/>
              </w:rPr>
              <w:t>.</w:t>
            </w:r>
          </w:p>
        </w:tc>
        <w:tc>
          <w:tcPr>
            <w:tcW w:w="971" w:type="pct"/>
          </w:tcPr>
          <w:p w14:paraId="0AB49E10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Год разработки первой редакции документа</w:t>
            </w:r>
          </w:p>
        </w:tc>
        <w:tc>
          <w:tcPr>
            <w:tcW w:w="973" w:type="pct"/>
          </w:tcPr>
          <w:p w14:paraId="4E2091CC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Выбор</w:t>
            </w:r>
          </w:p>
        </w:tc>
        <w:tc>
          <w:tcPr>
            <w:tcW w:w="674" w:type="pct"/>
          </w:tcPr>
          <w:p w14:paraId="52860B9C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  <w:tc>
          <w:tcPr>
            <w:tcW w:w="992" w:type="pct"/>
          </w:tcPr>
          <w:p w14:paraId="7B784AF7" w14:textId="5070A44A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Выбор варианта</w:t>
            </w:r>
            <w:r>
              <w:rPr>
                <w:szCs w:val="24"/>
              </w:rPr>
              <w:t>,</w:t>
            </w:r>
            <w:r w:rsidRPr="00982CC7">
              <w:rPr>
                <w:szCs w:val="24"/>
              </w:rPr>
              <w:t xml:space="preserve"> начиная с 2008 года. Пример: 2008, 2009, 2010 и т.д.</w:t>
            </w:r>
          </w:p>
        </w:tc>
        <w:tc>
          <w:tcPr>
            <w:tcW w:w="1134" w:type="pct"/>
          </w:tcPr>
          <w:p w14:paraId="50E0EA21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</w:tr>
      <w:tr w:rsidR="00B0078E" w:rsidRPr="00982CC7" w14:paraId="0DF5F956" w14:textId="77777777" w:rsidTr="001E0403">
        <w:trPr>
          <w:jc w:val="center"/>
        </w:trPr>
        <w:tc>
          <w:tcPr>
            <w:tcW w:w="256" w:type="pct"/>
          </w:tcPr>
          <w:p w14:paraId="37E59246" w14:textId="073966A3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23.</w:t>
            </w:r>
          </w:p>
        </w:tc>
        <w:tc>
          <w:tcPr>
            <w:tcW w:w="971" w:type="pct"/>
          </w:tcPr>
          <w:p w14:paraId="7D296683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Комментарий</w:t>
            </w:r>
          </w:p>
        </w:tc>
        <w:tc>
          <w:tcPr>
            <w:tcW w:w="973" w:type="pct"/>
          </w:tcPr>
          <w:p w14:paraId="384E9CB0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Многострочный текст</w:t>
            </w:r>
          </w:p>
        </w:tc>
        <w:tc>
          <w:tcPr>
            <w:tcW w:w="674" w:type="pct"/>
          </w:tcPr>
          <w:p w14:paraId="3ADDD166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Нет</w:t>
            </w:r>
          </w:p>
        </w:tc>
        <w:tc>
          <w:tcPr>
            <w:tcW w:w="992" w:type="pct"/>
          </w:tcPr>
          <w:p w14:paraId="6AB6F824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1134" w:type="pct"/>
          </w:tcPr>
          <w:p w14:paraId="085A5EDD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982CC7">
              <w:rPr>
                <w:szCs w:val="24"/>
              </w:rPr>
              <w:t>Да</w:t>
            </w:r>
          </w:p>
        </w:tc>
      </w:tr>
      <w:tr w:rsidR="00B0078E" w:rsidRPr="00982CC7" w14:paraId="54FDED35" w14:textId="77777777" w:rsidTr="001E0403">
        <w:trPr>
          <w:jc w:val="center"/>
        </w:trPr>
        <w:tc>
          <w:tcPr>
            <w:tcW w:w="256" w:type="pct"/>
          </w:tcPr>
          <w:p w14:paraId="69DBDA44" w14:textId="40232A1F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24.</w:t>
            </w:r>
          </w:p>
        </w:tc>
        <w:tc>
          <w:tcPr>
            <w:tcW w:w="971" w:type="pct"/>
          </w:tcPr>
          <w:p w14:paraId="32515678" w14:textId="120B50B1" w:rsidR="00B0078E" w:rsidRPr="00B0078E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  <w:lang w:val="en-US"/>
              </w:rPr>
              <w:t>Название структурного подразделения</w:t>
            </w:r>
          </w:p>
        </w:tc>
        <w:tc>
          <w:tcPr>
            <w:tcW w:w="973" w:type="pct"/>
          </w:tcPr>
          <w:p w14:paraId="756F056B" w14:textId="66BB2A21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Однострочный текст</w:t>
            </w:r>
          </w:p>
        </w:tc>
        <w:tc>
          <w:tcPr>
            <w:tcW w:w="674" w:type="pct"/>
          </w:tcPr>
          <w:p w14:paraId="3F2FD32E" w14:textId="354C1206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992" w:type="pct"/>
          </w:tcPr>
          <w:p w14:paraId="28C5688D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1134" w:type="pct"/>
          </w:tcPr>
          <w:p w14:paraId="38489EB9" w14:textId="425C4872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</w:t>
            </w:r>
          </w:p>
        </w:tc>
      </w:tr>
      <w:tr w:rsidR="00B0078E" w:rsidRPr="00982CC7" w14:paraId="756A2FCA" w14:textId="77777777" w:rsidTr="001E0403">
        <w:trPr>
          <w:jc w:val="center"/>
        </w:trPr>
        <w:tc>
          <w:tcPr>
            <w:tcW w:w="256" w:type="pct"/>
          </w:tcPr>
          <w:p w14:paraId="50F3958A" w14:textId="69541634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25.</w:t>
            </w:r>
          </w:p>
        </w:tc>
        <w:tc>
          <w:tcPr>
            <w:tcW w:w="971" w:type="pct"/>
          </w:tcPr>
          <w:p w14:paraId="2BBCB0EA" w14:textId="748F6380" w:rsidR="00B0078E" w:rsidRPr="00B0078E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B0078E">
              <w:rPr>
                <w:szCs w:val="24"/>
              </w:rPr>
              <w:t>Должность ответственного за обеспечение результатов работы</w:t>
            </w:r>
          </w:p>
        </w:tc>
        <w:tc>
          <w:tcPr>
            <w:tcW w:w="973" w:type="pct"/>
          </w:tcPr>
          <w:p w14:paraId="00DBDC6D" w14:textId="7ADF8F7D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Однострочный текст</w:t>
            </w:r>
          </w:p>
        </w:tc>
        <w:tc>
          <w:tcPr>
            <w:tcW w:w="674" w:type="pct"/>
          </w:tcPr>
          <w:p w14:paraId="0DA3E5CB" w14:textId="6D909B6E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992" w:type="pct"/>
          </w:tcPr>
          <w:p w14:paraId="63B345F5" w14:textId="77777777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1134" w:type="pct"/>
          </w:tcPr>
          <w:p w14:paraId="6F8FA998" w14:textId="5FA7AFE3" w:rsidR="00B0078E" w:rsidRPr="00982CC7" w:rsidRDefault="00B0078E" w:rsidP="00B0078E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</w:t>
            </w:r>
          </w:p>
        </w:tc>
      </w:tr>
    </w:tbl>
    <w:p w14:paraId="306B22CC" w14:textId="77777777" w:rsidR="005D3364" w:rsidRPr="00815FFA" w:rsidRDefault="005D3364" w:rsidP="00815FFA">
      <w:pPr>
        <w:spacing w:after="0" w:line="240" w:lineRule="auto"/>
        <w:ind w:firstLine="567"/>
      </w:pPr>
    </w:p>
    <w:p w14:paraId="1922BBB0" w14:textId="55A16A56" w:rsidR="005D3364" w:rsidRPr="00815FFA" w:rsidRDefault="00815FFA" w:rsidP="00815FFA">
      <w:pPr>
        <w:spacing w:after="0" w:line="240" w:lineRule="auto"/>
        <w:ind w:firstLine="0"/>
        <w:rPr>
          <w:sz w:val="20"/>
          <w:szCs w:val="20"/>
        </w:rPr>
      </w:pPr>
      <w:r w:rsidRPr="00815FFA">
        <w:rPr>
          <w:sz w:val="20"/>
          <w:szCs w:val="20"/>
        </w:rPr>
        <w:t>*</w:t>
      </w:r>
      <w:r w:rsidR="005D3364" w:rsidRPr="00815FFA">
        <w:rPr>
          <w:sz w:val="20"/>
          <w:szCs w:val="20"/>
        </w:rPr>
        <w:t>Атрибут «Срок пересмотра» вычисляется по формуле:</w:t>
      </w:r>
    </w:p>
    <w:p w14:paraId="6486FEAA" w14:textId="15EC993A" w:rsidR="005D3364" w:rsidRPr="00815FFA" w:rsidRDefault="005D3364" w:rsidP="00815FFA">
      <w:pPr>
        <w:spacing w:after="0" w:line="240" w:lineRule="auto"/>
        <w:ind w:firstLine="0"/>
        <w:rPr>
          <w:sz w:val="20"/>
          <w:szCs w:val="20"/>
        </w:rPr>
      </w:pPr>
      <w:r w:rsidRPr="00815FFA">
        <w:rPr>
          <w:sz w:val="20"/>
          <w:szCs w:val="20"/>
        </w:rPr>
        <w:t xml:space="preserve">«Дата введения в действие» + «Периодичность пересмотра в месяцах» </w:t>
      </w:r>
    </w:p>
    <w:p w14:paraId="29E4B4A6" w14:textId="77777777" w:rsidR="005D3364" w:rsidRPr="00815FFA" w:rsidRDefault="005D3364" w:rsidP="00815FFA">
      <w:pPr>
        <w:spacing w:after="0" w:line="240" w:lineRule="auto"/>
        <w:ind w:firstLine="0"/>
        <w:rPr>
          <w:sz w:val="20"/>
          <w:szCs w:val="20"/>
        </w:rPr>
      </w:pPr>
      <w:r w:rsidRPr="00815FFA">
        <w:rPr>
          <w:sz w:val="20"/>
          <w:szCs w:val="20"/>
        </w:rPr>
        <w:t>Пример: 01.01.2015 + 6 мес. = 01.07.2015</w:t>
      </w:r>
    </w:p>
    <w:p w14:paraId="30BF107A" w14:textId="77777777" w:rsidR="00815FFA" w:rsidRPr="00815FFA" w:rsidRDefault="00815FFA" w:rsidP="00815FFA">
      <w:pPr>
        <w:spacing w:after="0" w:line="240" w:lineRule="auto"/>
        <w:ind w:firstLine="0"/>
        <w:rPr>
          <w:sz w:val="20"/>
          <w:szCs w:val="20"/>
        </w:rPr>
      </w:pPr>
    </w:p>
    <w:p w14:paraId="45F30591" w14:textId="77777777" w:rsidR="005D3364" w:rsidRPr="00815FFA" w:rsidRDefault="005D3364" w:rsidP="00815FFA">
      <w:pPr>
        <w:spacing w:after="0" w:line="240" w:lineRule="auto"/>
        <w:ind w:firstLine="0"/>
        <w:rPr>
          <w:sz w:val="20"/>
          <w:szCs w:val="20"/>
        </w:rPr>
      </w:pPr>
      <w:r w:rsidRPr="00815FFA">
        <w:rPr>
          <w:sz w:val="20"/>
          <w:szCs w:val="20"/>
        </w:rPr>
        <w:t xml:space="preserve">Синтаксис формулы в SharePoint: </w:t>
      </w:r>
    </w:p>
    <w:p w14:paraId="17296D89" w14:textId="77777777" w:rsidR="005D3364" w:rsidRPr="00815FFA" w:rsidRDefault="005D3364" w:rsidP="00815FFA">
      <w:pPr>
        <w:spacing w:after="0" w:line="240" w:lineRule="auto"/>
        <w:ind w:firstLine="0"/>
        <w:rPr>
          <w:sz w:val="20"/>
          <w:szCs w:val="20"/>
        </w:rPr>
      </w:pPr>
      <w:r w:rsidRPr="00815FFA">
        <w:rPr>
          <w:sz w:val="20"/>
          <w:szCs w:val="20"/>
        </w:rPr>
        <w:t>=ДАТА(ГОД([Дата введения в действие]);МЕСЯЦ([Дата введения в действие])+[Периодичность пересмотра в месяцах];ДЕНЬ([Дата введения в действие]))</w:t>
      </w:r>
    </w:p>
    <w:p w14:paraId="2B5BDCCA" w14:textId="3A29791D" w:rsidR="005D3364" w:rsidRPr="00815FFA" w:rsidRDefault="006B013E" w:rsidP="00815FFA">
      <w:pPr>
        <w:spacing w:after="0" w:line="240" w:lineRule="auto"/>
        <w:ind w:firstLine="0"/>
        <w:rPr>
          <w:rStyle w:val="aff1"/>
          <w:sz w:val="20"/>
          <w:szCs w:val="20"/>
        </w:rPr>
      </w:pPr>
      <w:hyperlink r:id="rId33" w:anchor="/DocLib4/Forms/AllItems.aspx" w:history="1">
        <w:r w:rsidR="005D3364" w:rsidRPr="00815FFA">
          <w:rPr>
            <w:rStyle w:val="aff1"/>
            <w:sz w:val="20"/>
            <w:szCs w:val="20"/>
          </w:rPr>
          <w:t>https://personal.sibedge.com/my/bakulinaap/_layouts/15/start.aspx#/DocLib4/Forms/AllItems.aspx</w:t>
        </w:r>
      </w:hyperlink>
    </w:p>
    <w:p w14:paraId="2C795962" w14:textId="77777777" w:rsidR="00815FFA" w:rsidRPr="00815FFA" w:rsidRDefault="00815FFA" w:rsidP="00815FFA">
      <w:pPr>
        <w:spacing w:after="0" w:line="240" w:lineRule="auto"/>
        <w:ind w:firstLine="0"/>
        <w:rPr>
          <w:sz w:val="20"/>
          <w:szCs w:val="20"/>
        </w:rPr>
      </w:pPr>
    </w:p>
    <w:p w14:paraId="70CFC4FB" w14:textId="77777777" w:rsidR="00815FFA" w:rsidRPr="00815FFA" w:rsidRDefault="005D3364" w:rsidP="00815FFA">
      <w:pPr>
        <w:spacing w:after="0" w:line="240" w:lineRule="auto"/>
        <w:ind w:firstLine="0"/>
        <w:rPr>
          <w:sz w:val="20"/>
          <w:szCs w:val="20"/>
        </w:rPr>
      </w:pPr>
      <w:r w:rsidRPr="00815FFA">
        <w:rPr>
          <w:sz w:val="20"/>
          <w:szCs w:val="20"/>
        </w:rPr>
        <w:t>** Атрибут «Номер документа» содержит код документа, состоящий из следующих сегментов:</w:t>
      </w:r>
    </w:p>
    <w:p w14:paraId="7E31F7D0" w14:textId="4BDC699C" w:rsidR="005D3364" w:rsidRPr="00815FFA" w:rsidRDefault="00815FFA" w:rsidP="00815FFA">
      <w:pPr>
        <w:spacing w:after="0" w:line="240" w:lineRule="auto"/>
        <w:ind w:firstLine="0"/>
        <w:rPr>
          <w:sz w:val="20"/>
          <w:szCs w:val="20"/>
        </w:rPr>
      </w:pPr>
      <w:r w:rsidRPr="00815FFA">
        <w:rPr>
          <w:sz w:val="20"/>
          <w:szCs w:val="20"/>
        </w:rPr>
        <w:t>«</w:t>
      </w:r>
      <w:r w:rsidR="005D3364" w:rsidRPr="00815FFA">
        <w:rPr>
          <w:sz w:val="20"/>
          <w:szCs w:val="20"/>
        </w:rPr>
        <w:t>Аббревиатура типов документов</w:t>
      </w:r>
      <w:r w:rsidRPr="00815FFA">
        <w:rPr>
          <w:sz w:val="20"/>
          <w:szCs w:val="20"/>
        </w:rPr>
        <w:t>»</w:t>
      </w:r>
      <w:r w:rsidR="005D3364" w:rsidRPr="00815FFA">
        <w:rPr>
          <w:sz w:val="20"/>
          <w:szCs w:val="20"/>
        </w:rPr>
        <w:t xml:space="preserve"> </w:t>
      </w:r>
      <w:r w:rsidRPr="00815FFA">
        <w:rPr>
          <w:sz w:val="20"/>
          <w:szCs w:val="20"/>
        </w:rPr>
        <w:t>«</w:t>
      </w:r>
      <w:r w:rsidR="005D3364" w:rsidRPr="00815FFA">
        <w:rPr>
          <w:sz w:val="20"/>
          <w:szCs w:val="20"/>
        </w:rPr>
        <w:t>Дефис</w:t>
      </w:r>
      <w:r w:rsidRPr="00815FFA">
        <w:rPr>
          <w:sz w:val="20"/>
          <w:szCs w:val="20"/>
        </w:rPr>
        <w:t>»</w:t>
      </w:r>
      <w:r w:rsidR="005D3364" w:rsidRPr="00815FFA">
        <w:rPr>
          <w:sz w:val="20"/>
          <w:szCs w:val="20"/>
        </w:rPr>
        <w:t xml:space="preserve"> </w:t>
      </w:r>
      <w:r w:rsidRPr="00815FFA">
        <w:rPr>
          <w:sz w:val="20"/>
          <w:szCs w:val="20"/>
        </w:rPr>
        <w:t>«</w:t>
      </w:r>
      <w:r w:rsidR="005D3364" w:rsidRPr="00815FFA">
        <w:rPr>
          <w:sz w:val="20"/>
          <w:szCs w:val="20"/>
        </w:rPr>
        <w:t>Краткая аббревиатура</w:t>
      </w:r>
      <w:r w:rsidRPr="00815FFA">
        <w:rPr>
          <w:sz w:val="20"/>
          <w:szCs w:val="20"/>
        </w:rPr>
        <w:t>»</w:t>
      </w:r>
      <w:r w:rsidR="005D3364" w:rsidRPr="00815FFA">
        <w:rPr>
          <w:sz w:val="20"/>
          <w:szCs w:val="20"/>
        </w:rPr>
        <w:t xml:space="preserve"> </w:t>
      </w:r>
      <w:r w:rsidRPr="00815FFA">
        <w:rPr>
          <w:sz w:val="20"/>
          <w:szCs w:val="20"/>
        </w:rPr>
        <w:t>«</w:t>
      </w:r>
      <w:r w:rsidR="005D3364" w:rsidRPr="00815FFA">
        <w:rPr>
          <w:sz w:val="20"/>
          <w:szCs w:val="20"/>
        </w:rPr>
        <w:t>Дефис</w:t>
      </w:r>
      <w:r w:rsidRPr="00815FFA">
        <w:rPr>
          <w:sz w:val="20"/>
          <w:szCs w:val="20"/>
        </w:rPr>
        <w:t>»</w:t>
      </w:r>
      <w:r w:rsidR="005D3364" w:rsidRPr="00815FFA">
        <w:rPr>
          <w:sz w:val="20"/>
          <w:szCs w:val="20"/>
        </w:rPr>
        <w:t xml:space="preserve"> </w:t>
      </w:r>
      <w:r w:rsidR="005D3364" w:rsidRPr="00815FFA">
        <w:rPr>
          <w:sz w:val="20"/>
          <w:szCs w:val="20"/>
        </w:rPr>
        <w:br/>
      </w:r>
      <w:r w:rsidRPr="00815FFA">
        <w:rPr>
          <w:sz w:val="20"/>
          <w:szCs w:val="20"/>
        </w:rPr>
        <w:t>«</w:t>
      </w:r>
      <w:r w:rsidR="005D3364" w:rsidRPr="00815FFA">
        <w:rPr>
          <w:sz w:val="20"/>
          <w:szCs w:val="20"/>
        </w:rPr>
        <w:t>Код вида продукции</w:t>
      </w:r>
      <w:r w:rsidRPr="00815FFA">
        <w:rPr>
          <w:sz w:val="20"/>
          <w:szCs w:val="20"/>
        </w:rPr>
        <w:t>»</w:t>
      </w:r>
      <w:r w:rsidR="005D3364" w:rsidRPr="00815FFA">
        <w:rPr>
          <w:sz w:val="20"/>
          <w:szCs w:val="20"/>
        </w:rPr>
        <w:t xml:space="preserve">, адаптированный к требованиям </w:t>
      </w:r>
      <w:r w:rsidR="00CF3813" w:rsidRPr="00815FFA">
        <w:rPr>
          <w:sz w:val="20"/>
          <w:szCs w:val="20"/>
        </w:rPr>
        <w:t>АО</w:t>
      </w:r>
      <w:r w:rsidR="005D3364" w:rsidRPr="00815FFA">
        <w:rPr>
          <w:sz w:val="20"/>
          <w:szCs w:val="20"/>
        </w:rPr>
        <w:t xml:space="preserve"> «Тюменьэнерго» </w:t>
      </w:r>
      <w:r w:rsidRPr="00815FFA">
        <w:rPr>
          <w:sz w:val="20"/>
          <w:szCs w:val="20"/>
        </w:rPr>
        <w:t>«</w:t>
      </w:r>
      <w:r w:rsidR="005D3364" w:rsidRPr="00815FFA">
        <w:rPr>
          <w:sz w:val="20"/>
          <w:szCs w:val="20"/>
        </w:rPr>
        <w:t>Дефис</w:t>
      </w:r>
      <w:r w:rsidRPr="00815FFA">
        <w:rPr>
          <w:sz w:val="20"/>
          <w:szCs w:val="20"/>
        </w:rPr>
        <w:t>»</w:t>
      </w:r>
      <w:r w:rsidR="005D3364" w:rsidRPr="00815FFA">
        <w:rPr>
          <w:sz w:val="20"/>
          <w:szCs w:val="20"/>
        </w:rPr>
        <w:t xml:space="preserve"> </w:t>
      </w:r>
      <w:r w:rsidRPr="00815FFA">
        <w:rPr>
          <w:sz w:val="20"/>
          <w:szCs w:val="20"/>
        </w:rPr>
        <w:t>«</w:t>
      </w:r>
      <w:r w:rsidR="005D3364" w:rsidRPr="00815FFA">
        <w:rPr>
          <w:sz w:val="20"/>
          <w:szCs w:val="20"/>
        </w:rPr>
        <w:t>Номер ответственных за обеспечение результатов работы</w:t>
      </w:r>
      <w:r w:rsidRPr="00815FFA">
        <w:rPr>
          <w:sz w:val="20"/>
          <w:szCs w:val="20"/>
        </w:rPr>
        <w:t>»</w:t>
      </w:r>
      <w:r w:rsidR="005D3364" w:rsidRPr="00815FFA">
        <w:rPr>
          <w:sz w:val="20"/>
          <w:szCs w:val="20"/>
        </w:rPr>
        <w:t xml:space="preserve"> </w:t>
      </w:r>
      <w:r w:rsidRPr="00815FFA">
        <w:rPr>
          <w:sz w:val="20"/>
          <w:szCs w:val="20"/>
        </w:rPr>
        <w:t>«</w:t>
      </w:r>
      <w:r w:rsidR="005D3364" w:rsidRPr="00815FFA">
        <w:rPr>
          <w:sz w:val="20"/>
          <w:szCs w:val="20"/>
        </w:rPr>
        <w:t>Индексы структурных подразделений</w:t>
      </w:r>
      <w:r w:rsidRPr="00815FFA">
        <w:rPr>
          <w:sz w:val="20"/>
          <w:szCs w:val="20"/>
        </w:rPr>
        <w:t>»</w:t>
      </w:r>
      <w:r w:rsidR="005D3364" w:rsidRPr="00815FFA">
        <w:rPr>
          <w:sz w:val="20"/>
          <w:szCs w:val="20"/>
        </w:rPr>
        <w:t xml:space="preserve"> </w:t>
      </w:r>
      <w:r w:rsidRPr="00815FFA">
        <w:rPr>
          <w:sz w:val="20"/>
          <w:szCs w:val="20"/>
        </w:rPr>
        <w:t>«</w:t>
      </w:r>
      <w:r w:rsidR="005D3364" w:rsidRPr="00815FFA">
        <w:rPr>
          <w:sz w:val="20"/>
          <w:szCs w:val="20"/>
        </w:rPr>
        <w:t>Дефис</w:t>
      </w:r>
      <w:r w:rsidRPr="00815FFA">
        <w:rPr>
          <w:sz w:val="20"/>
          <w:szCs w:val="20"/>
        </w:rPr>
        <w:t>»</w:t>
      </w:r>
      <w:r w:rsidR="005D3364" w:rsidRPr="00815FFA">
        <w:rPr>
          <w:sz w:val="20"/>
          <w:szCs w:val="20"/>
        </w:rPr>
        <w:t xml:space="preserve"> </w:t>
      </w:r>
      <w:r w:rsidRPr="00815FFA">
        <w:rPr>
          <w:sz w:val="20"/>
          <w:szCs w:val="20"/>
        </w:rPr>
        <w:t>«</w:t>
      </w:r>
      <w:r w:rsidR="005D3364" w:rsidRPr="00815FFA">
        <w:rPr>
          <w:sz w:val="20"/>
          <w:szCs w:val="20"/>
        </w:rPr>
        <w:t>Трехзначный регистрационный номер</w:t>
      </w:r>
      <w:r w:rsidRPr="00815FFA">
        <w:rPr>
          <w:sz w:val="20"/>
          <w:szCs w:val="20"/>
        </w:rPr>
        <w:t>»</w:t>
      </w:r>
      <w:r w:rsidR="005D3364" w:rsidRPr="00815FFA">
        <w:rPr>
          <w:sz w:val="20"/>
          <w:szCs w:val="20"/>
        </w:rPr>
        <w:t xml:space="preserve"> </w:t>
      </w:r>
      <w:r w:rsidRPr="00815FFA">
        <w:rPr>
          <w:sz w:val="20"/>
          <w:szCs w:val="20"/>
        </w:rPr>
        <w:t>«</w:t>
      </w:r>
      <w:r w:rsidR="005D3364" w:rsidRPr="00815FFA">
        <w:rPr>
          <w:sz w:val="20"/>
          <w:szCs w:val="20"/>
        </w:rPr>
        <w:t>Дефис</w:t>
      </w:r>
      <w:r w:rsidRPr="00815FFA">
        <w:rPr>
          <w:sz w:val="20"/>
          <w:szCs w:val="20"/>
        </w:rPr>
        <w:t>»</w:t>
      </w:r>
      <w:r w:rsidR="005D3364" w:rsidRPr="00815FFA">
        <w:rPr>
          <w:sz w:val="20"/>
          <w:szCs w:val="20"/>
        </w:rPr>
        <w:t xml:space="preserve"> </w:t>
      </w:r>
      <w:r w:rsidRPr="00815FFA">
        <w:rPr>
          <w:sz w:val="20"/>
          <w:szCs w:val="20"/>
        </w:rPr>
        <w:t>«</w:t>
      </w:r>
      <w:r w:rsidR="005D3364" w:rsidRPr="00815FFA">
        <w:rPr>
          <w:sz w:val="20"/>
          <w:szCs w:val="20"/>
        </w:rPr>
        <w:t>Год разработки первой редакции документа</w:t>
      </w:r>
      <w:r w:rsidRPr="00815FFA">
        <w:rPr>
          <w:sz w:val="20"/>
          <w:szCs w:val="20"/>
        </w:rPr>
        <w:t>»</w:t>
      </w:r>
      <w:r w:rsidR="005D3364" w:rsidRPr="00815FFA">
        <w:rPr>
          <w:sz w:val="20"/>
          <w:szCs w:val="20"/>
        </w:rPr>
        <w:t>.</w:t>
      </w:r>
    </w:p>
    <w:p w14:paraId="5DFCDCDF" w14:textId="77777777" w:rsidR="005D3364" w:rsidRPr="00815FFA" w:rsidRDefault="005D3364" w:rsidP="00815FFA">
      <w:pPr>
        <w:spacing w:after="0" w:line="240" w:lineRule="auto"/>
        <w:ind w:firstLine="0"/>
        <w:rPr>
          <w:sz w:val="20"/>
          <w:szCs w:val="20"/>
        </w:rPr>
      </w:pPr>
      <w:r w:rsidRPr="00815FFA">
        <w:rPr>
          <w:sz w:val="20"/>
          <w:szCs w:val="20"/>
        </w:rPr>
        <w:t>Пример: СТ-ИА-13.1-2-26.4-001-2013</w:t>
      </w:r>
    </w:p>
    <w:p w14:paraId="61CC7191" w14:textId="77777777" w:rsidR="00815FFA" w:rsidRDefault="00815FFA" w:rsidP="00815FFA">
      <w:pPr>
        <w:spacing w:after="0" w:line="240" w:lineRule="auto"/>
        <w:ind w:firstLine="567"/>
      </w:pPr>
    </w:p>
    <w:p w14:paraId="7BB4B710" w14:textId="1F7C8BB8" w:rsidR="005D3364" w:rsidRPr="00442F63" w:rsidRDefault="005D3364" w:rsidP="00815FFA">
      <w:pPr>
        <w:spacing w:after="0" w:line="240" w:lineRule="auto"/>
        <w:ind w:firstLine="567"/>
      </w:pPr>
      <w:r w:rsidRPr="00442F63">
        <w:t xml:space="preserve">В библиотеке существуют </w:t>
      </w:r>
      <w:r w:rsidR="00815FFA">
        <w:t xml:space="preserve">следующие </w:t>
      </w:r>
      <w:r w:rsidRPr="00442F63">
        <w:t>представления документов (</w:t>
      </w:r>
      <w:r w:rsidR="00815FFA">
        <w:t xml:space="preserve">см. </w:t>
      </w:r>
      <w:r w:rsidR="00815FFA">
        <w:fldChar w:fldCharType="begin"/>
      </w:r>
      <w:r w:rsidR="00815FFA">
        <w:instrText xml:space="preserve"> REF _Ref431554874 \h  \* MERGEFORMAT </w:instrText>
      </w:r>
      <w:r w:rsidR="00815FFA">
        <w:fldChar w:fldCharType="separate"/>
      </w:r>
      <w:r w:rsidR="00E22EDC" w:rsidRPr="00E22EDC">
        <w:t>Таблица 31</w:t>
      </w:r>
      <w:r w:rsidR="00815FFA">
        <w:fldChar w:fldCharType="end"/>
      </w:r>
      <w:r w:rsidRPr="00442F63">
        <w:t>).</w:t>
      </w:r>
    </w:p>
    <w:p w14:paraId="5EDFEC8D" w14:textId="321E5244" w:rsidR="005D3364" w:rsidRPr="00D60309" w:rsidRDefault="009F42BF" w:rsidP="00D60309">
      <w:pPr>
        <w:pStyle w:val="af1"/>
        <w:keepNext/>
        <w:spacing w:before="200"/>
        <w:rPr>
          <w:i/>
        </w:rPr>
      </w:pPr>
      <w:bookmarkStart w:id="179" w:name="_Ref431554874"/>
      <w:bookmarkStart w:id="180" w:name="_Ref429577025"/>
      <w:r>
        <w:rPr>
          <w:i/>
        </w:rPr>
        <w:lastRenderedPageBreak/>
        <w:t>Таблица</w:t>
      </w:r>
      <w:r w:rsidR="005D3364" w:rsidRPr="00D60309">
        <w:rPr>
          <w:i/>
        </w:rPr>
        <w:t xml:space="preserve"> </w:t>
      </w:r>
      <w:r w:rsidR="001E4948" w:rsidRPr="00D60309">
        <w:rPr>
          <w:i/>
        </w:rPr>
        <w:fldChar w:fldCharType="begin"/>
      </w:r>
      <w:r w:rsidR="001E4948" w:rsidRPr="00D60309">
        <w:rPr>
          <w:i/>
        </w:rPr>
        <w:instrText xml:space="preserve"> SEQ Таблица \* ARABIC </w:instrText>
      </w:r>
      <w:r w:rsidR="001E4948" w:rsidRPr="00D60309">
        <w:rPr>
          <w:i/>
        </w:rPr>
        <w:fldChar w:fldCharType="separate"/>
      </w:r>
      <w:r w:rsidR="00E22EDC">
        <w:rPr>
          <w:i/>
          <w:noProof/>
        </w:rPr>
        <w:t>31</w:t>
      </w:r>
      <w:r w:rsidR="001E4948" w:rsidRPr="00D60309">
        <w:rPr>
          <w:i/>
        </w:rPr>
        <w:fldChar w:fldCharType="end"/>
      </w:r>
      <w:bookmarkEnd w:id="179"/>
      <w:r w:rsidR="00815FFA">
        <w:rPr>
          <w:i/>
        </w:rPr>
        <w:t xml:space="preserve"> </w:t>
      </w:r>
      <w:r w:rsidR="00C46475" w:rsidRPr="00C46475">
        <w:rPr>
          <w:rFonts w:cs="Arial"/>
          <w:i/>
        </w:rPr>
        <w:t>–</w:t>
      </w:r>
      <w:r w:rsidR="005D3364" w:rsidRPr="00D60309">
        <w:rPr>
          <w:i/>
        </w:rPr>
        <w:t xml:space="preserve"> Представления документов в библиотеке </w:t>
      </w:r>
      <w:r w:rsidR="00815FFA">
        <w:rPr>
          <w:i/>
        </w:rPr>
        <w:br/>
      </w:r>
      <w:r w:rsidR="005D3364" w:rsidRPr="00D60309">
        <w:rPr>
          <w:i/>
        </w:rPr>
        <w:t>«Документы интегрированной системы менеджмента»</w:t>
      </w:r>
      <w:bookmarkEnd w:id="180"/>
    </w:p>
    <w:tbl>
      <w:tblPr>
        <w:tblW w:w="5144" w:type="pct"/>
        <w:jc w:val="center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479"/>
        <w:gridCol w:w="1359"/>
        <w:gridCol w:w="2124"/>
        <w:gridCol w:w="5651"/>
      </w:tblGrid>
      <w:tr w:rsidR="005D3364" w:rsidRPr="00D60309" w14:paraId="24BB4CAC" w14:textId="77777777" w:rsidTr="00257532">
        <w:trPr>
          <w:trHeight w:val="300"/>
          <w:tblHeader/>
          <w:jc w:val="center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hideMark/>
          </w:tcPr>
          <w:p w14:paraId="4F82D448" w14:textId="77777777" w:rsidR="005D3364" w:rsidRPr="00D60309" w:rsidRDefault="005D3364" w:rsidP="0075000A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D60309">
              <w:rPr>
                <w:b/>
                <w:szCs w:val="24"/>
              </w:rPr>
              <w:t>№ п/п</w:t>
            </w:r>
          </w:p>
        </w:tc>
        <w:tc>
          <w:tcPr>
            <w:tcW w:w="7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hideMark/>
          </w:tcPr>
          <w:p w14:paraId="6916C00C" w14:textId="349A6E38" w:rsidR="005D3364" w:rsidRPr="00D60309" w:rsidRDefault="005D3364" w:rsidP="0075000A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D60309">
              <w:rPr>
                <w:b/>
                <w:szCs w:val="24"/>
              </w:rPr>
              <w:t>Наимено</w:t>
            </w:r>
            <w:r w:rsidR="00067277">
              <w:rPr>
                <w:b/>
                <w:szCs w:val="24"/>
              </w:rPr>
              <w:t>-</w:t>
            </w:r>
            <w:r w:rsidRPr="00D60309">
              <w:rPr>
                <w:b/>
                <w:szCs w:val="24"/>
              </w:rPr>
              <w:t>вание представ</w:t>
            </w:r>
            <w:r w:rsidR="00067277">
              <w:rPr>
                <w:b/>
                <w:szCs w:val="24"/>
              </w:rPr>
              <w:t>-</w:t>
            </w:r>
            <w:r w:rsidRPr="00D60309">
              <w:rPr>
                <w:b/>
                <w:szCs w:val="24"/>
              </w:rPr>
              <w:t>ления</w:t>
            </w:r>
          </w:p>
        </w:tc>
        <w:tc>
          <w:tcPr>
            <w:tcW w:w="11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8D269CC" w14:textId="77777777" w:rsidR="005D3364" w:rsidRPr="00D60309" w:rsidRDefault="005D3364" w:rsidP="0075000A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D60309">
              <w:rPr>
                <w:b/>
                <w:szCs w:val="24"/>
              </w:rPr>
              <w:t>Условия фильтрации</w:t>
            </w:r>
          </w:p>
        </w:tc>
        <w:tc>
          <w:tcPr>
            <w:tcW w:w="29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B317DFE" w14:textId="77777777" w:rsidR="005D3364" w:rsidRPr="00D60309" w:rsidRDefault="005D3364" w:rsidP="0075000A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D60309">
              <w:rPr>
                <w:b/>
                <w:szCs w:val="24"/>
              </w:rPr>
              <w:t>Отображаемые поля</w:t>
            </w:r>
          </w:p>
        </w:tc>
      </w:tr>
      <w:tr w:rsidR="005D3364" w:rsidRPr="00442F63" w14:paraId="359A7778" w14:textId="77777777" w:rsidTr="00257532">
        <w:trPr>
          <w:trHeight w:val="3245"/>
          <w:jc w:val="center"/>
        </w:trPr>
        <w:tc>
          <w:tcPr>
            <w:tcW w:w="2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791C54" w14:textId="5EE75682" w:rsidR="005D3364" w:rsidRPr="00D60309" w:rsidRDefault="005D3364" w:rsidP="00D6030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60309">
              <w:rPr>
                <w:szCs w:val="24"/>
              </w:rPr>
              <w:t>1</w:t>
            </w:r>
            <w:r w:rsidR="00D60309">
              <w:rPr>
                <w:szCs w:val="24"/>
              </w:rPr>
              <w:t>.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40A50D" w14:textId="2383287F" w:rsidR="005D3364" w:rsidRPr="00D60309" w:rsidRDefault="005D3364" w:rsidP="00D6030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60309">
              <w:rPr>
                <w:szCs w:val="24"/>
              </w:rPr>
              <w:t>Действу</w:t>
            </w:r>
            <w:r w:rsidR="00067277">
              <w:rPr>
                <w:szCs w:val="24"/>
              </w:rPr>
              <w:t>-</w:t>
            </w:r>
            <w:r w:rsidRPr="00D60309">
              <w:rPr>
                <w:szCs w:val="24"/>
              </w:rPr>
              <w:t>ющие</w:t>
            </w:r>
          </w:p>
        </w:tc>
        <w:tc>
          <w:tcPr>
            <w:tcW w:w="11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8C6CBA" w14:textId="77777777" w:rsidR="005D3364" w:rsidRDefault="005D3364" w:rsidP="00067277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60309">
              <w:rPr>
                <w:szCs w:val="24"/>
              </w:rPr>
              <w:t xml:space="preserve">«Статус документа» не равно </w:t>
            </w:r>
            <w:r w:rsidR="00067277">
              <w:rPr>
                <w:szCs w:val="24"/>
              </w:rPr>
              <w:t>«н</w:t>
            </w:r>
            <w:r w:rsidRPr="00D60309">
              <w:rPr>
                <w:szCs w:val="24"/>
              </w:rPr>
              <w:t>е действующий</w:t>
            </w:r>
            <w:r w:rsidR="00067277">
              <w:rPr>
                <w:szCs w:val="24"/>
              </w:rPr>
              <w:t>»</w:t>
            </w:r>
            <w:r w:rsidR="0076107D">
              <w:rPr>
                <w:szCs w:val="24"/>
              </w:rPr>
              <w:t xml:space="preserve"> И</w:t>
            </w:r>
          </w:p>
          <w:p w14:paraId="3AC7C9E7" w14:textId="4BE63F58" w:rsidR="0076107D" w:rsidRDefault="0076107D" w:rsidP="00067277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«Статус документа» не равно «в разработке»</w:t>
            </w:r>
          </w:p>
          <w:p w14:paraId="280891BB" w14:textId="69D11521" w:rsidR="0076107D" w:rsidRPr="00D60309" w:rsidRDefault="0076107D" w:rsidP="00067277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2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CB7AA4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Имя;</w:t>
            </w:r>
          </w:p>
          <w:p w14:paraId="782CC466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Вид деятельности;</w:t>
            </w:r>
          </w:p>
          <w:p w14:paraId="687764FA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Вид документа;</w:t>
            </w:r>
          </w:p>
          <w:p w14:paraId="4769C8A0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Дата введения в действие;</w:t>
            </w:r>
          </w:p>
          <w:p w14:paraId="40427AFE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Реквизиты ОРД ТЭ номер редакции документа;</w:t>
            </w:r>
          </w:p>
          <w:p w14:paraId="51752615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Реквизиты ОРД ТЭ дата утверждения текущей редакции;</w:t>
            </w:r>
          </w:p>
          <w:p w14:paraId="1642DC3B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Срок пересмотра;</w:t>
            </w:r>
          </w:p>
          <w:p w14:paraId="1E078CCA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Подразделение-разработчик;</w:t>
            </w:r>
          </w:p>
          <w:p w14:paraId="22B0F48E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Подразделение-потребитель;</w:t>
            </w:r>
          </w:p>
          <w:p w14:paraId="79A2B6E3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Тип документа;</w:t>
            </w:r>
          </w:p>
          <w:p w14:paraId="724F115B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Статус документа;</w:t>
            </w:r>
          </w:p>
          <w:p w14:paraId="5E59C9AA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Номер документа.</w:t>
            </w:r>
          </w:p>
        </w:tc>
      </w:tr>
      <w:tr w:rsidR="005D3364" w:rsidRPr="00442F63" w14:paraId="1C2A34B0" w14:textId="77777777" w:rsidTr="00257532">
        <w:trPr>
          <w:trHeight w:val="226"/>
          <w:jc w:val="center"/>
        </w:trPr>
        <w:tc>
          <w:tcPr>
            <w:tcW w:w="2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E601FA" w14:textId="4E33F842" w:rsidR="005D3364" w:rsidRPr="00D60309" w:rsidRDefault="005D3364" w:rsidP="00D6030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60309">
              <w:rPr>
                <w:szCs w:val="24"/>
              </w:rPr>
              <w:t>2</w:t>
            </w:r>
            <w:r w:rsidR="00D60309">
              <w:rPr>
                <w:szCs w:val="24"/>
              </w:rPr>
              <w:t>.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E67CF4" w14:textId="77777777" w:rsidR="005D3364" w:rsidRPr="00D60309" w:rsidRDefault="005D3364" w:rsidP="00D6030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60309">
              <w:rPr>
                <w:szCs w:val="24"/>
              </w:rPr>
              <w:t>На пересмотр</w:t>
            </w:r>
          </w:p>
        </w:tc>
        <w:tc>
          <w:tcPr>
            <w:tcW w:w="11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549221" w14:textId="054A1DF8" w:rsidR="005D3364" w:rsidRPr="00D60309" w:rsidRDefault="005D3364" w:rsidP="00D6030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60309">
              <w:rPr>
                <w:szCs w:val="24"/>
              </w:rPr>
              <w:t>Если «Дата введения в действие» + «Периодичность пересмотра»</w:t>
            </w:r>
            <w:r w:rsidR="00CB6932" w:rsidRPr="00D60309">
              <w:rPr>
                <w:szCs w:val="24"/>
              </w:rPr>
              <w:t xml:space="preserve"> – </w:t>
            </w:r>
            <w:r w:rsidRPr="00D60309">
              <w:rPr>
                <w:szCs w:val="24"/>
              </w:rPr>
              <w:t>14 дней &lt;= «Текущая дата»</w:t>
            </w:r>
          </w:p>
        </w:tc>
        <w:tc>
          <w:tcPr>
            <w:tcW w:w="2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76E5B6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Имя;</w:t>
            </w:r>
          </w:p>
          <w:p w14:paraId="6F575C58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Вид деятельности;</w:t>
            </w:r>
          </w:p>
          <w:p w14:paraId="057E8506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Вид документа;</w:t>
            </w:r>
          </w:p>
          <w:p w14:paraId="61C1DDC4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Дата введения в действие;</w:t>
            </w:r>
          </w:p>
          <w:p w14:paraId="656596F2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Реквизиты ОРД ТЭ номер редакции документа;</w:t>
            </w:r>
          </w:p>
          <w:p w14:paraId="055CAD97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Реквизиты ОРД ТЭ дата утверждения текущей редакции;</w:t>
            </w:r>
          </w:p>
          <w:p w14:paraId="4F7C2E01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Периодичность пересмотра;</w:t>
            </w:r>
          </w:p>
          <w:p w14:paraId="69FDC662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Срок пересмотра;</w:t>
            </w:r>
          </w:p>
          <w:p w14:paraId="47B09EA1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Подразделение-разработчик;</w:t>
            </w:r>
          </w:p>
          <w:p w14:paraId="5DC25815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Подразделение-потребитель;</w:t>
            </w:r>
          </w:p>
          <w:p w14:paraId="03BA166B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Тип документа;</w:t>
            </w:r>
          </w:p>
          <w:p w14:paraId="14FAB2DB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Статус документа;</w:t>
            </w:r>
          </w:p>
          <w:p w14:paraId="70AC46EF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Номер документа.</w:t>
            </w:r>
          </w:p>
        </w:tc>
      </w:tr>
      <w:tr w:rsidR="005D3364" w:rsidRPr="00442F63" w14:paraId="48EC1088" w14:textId="77777777" w:rsidTr="00257532">
        <w:trPr>
          <w:trHeight w:val="699"/>
          <w:jc w:val="center"/>
        </w:trPr>
        <w:tc>
          <w:tcPr>
            <w:tcW w:w="2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341324" w14:textId="3D19477E" w:rsidR="005D3364" w:rsidRPr="00D60309" w:rsidRDefault="005D3364" w:rsidP="00D6030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60309">
              <w:rPr>
                <w:szCs w:val="24"/>
              </w:rPr>
              <w:t>3</w:t>
            </w:r>
            <w:r w:rsidR="00D60309">
              <w:rPr>
                <w:szCs w:val="24"/>
              </w:rPr>
              <w:t>.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CEFF54" w14:textId="77777777" w:rsidR="005D3364" w:rsidRPr="00D60309" w:rsidRDefault="005D3364" w:rsidP="00D6030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60309">
              <w:rPr>
                <w:szCs w:val="24"/>
              </w:rPr>
              <w:t>Все</w:t>
            </w:r>
          </w:p>
        </w:tc>
        <w:tc>
          <w:tcPr>
            <w:tcW w:w="11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261CA5" w14:textId="0AA01F9B" w:rsidR="005D3364" w:rsidRPr="00D60309" w:rsidRDefault="005D3364" w:rsidP="00815FFA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60309">
              <w:rPr>
                <w:szCs w:val="24"/>
              </w:rPr>
              <w:t>Отображаются все документы библиотеки. Представление для фильтрации по сегментам атрибута «Номер документа», обеспечивающ</w:t>
            </w:r>
            <w:r w:rsidR="00815FFA">
              <w:rPr>
                <w:szCs w:val="24"/>
              </w:rPr>
              <w:t>е</w:t>
            </w:r>
            <w:r w:rsidRPr="00D60309">
              <w:rPr>
                <w:szCs w:val="24"/>
              </w:rPr>
              <w:t>е выборку докуме</w:t>
            </w:r>
            <w:r w:rsidR="00067277">
              <w:rPr>
                <w:szCs w:val="24"/>
              </w:rPr>
              <w:t>нтов для просмотра по значениям</w:t>
            </w:r>
          </w:p>
        </w:tc>
        <w:tc>
          <w:tcPr>
            <w:tcW w:w="29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25CBB2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Имя;</w:t>
            </w:r>
          </w:p>
          <w:p w14:paraId="140438C5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Статус документа;</w:t>
            </w:r>
          </w:p>
          <w:p w14:paraId="01028D86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Номер документа;</w:t>
            </w:r>
          </w:p>
          <w:p w14:paraId="59FC0ABF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Аббревиатура типа документа;</w:t>
            </w:r>
          </w:p>
          <w:p w14:paraId="35351CA7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Краткая аббревиатура;</w:t>
            </w:r>
          </w:p>
          <w:p w14:paraId="5198FAC0" w14:textId="1FAA7B51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 xml:space="preserve">Код вида продукции, адаптированный к требованиям </w:t>
            </w:r>
            <w:r w:rsidR="00CF3813" w:rsidRPr="00D60309">
              <w:rPr>
                <w:rFonts w:ascii="Times New Roman" w:hAnsi="Times New Roman" w:cs="Times New Roman"/>
              </w:rPr>
              <w:t>АО</w:t>
            </w:r>
            <w:r w:rsidRPr="00D60309">
              <w:rPr>
                <w:rFonts w:ascii="Times New Roman" w:hAnsi="Times New Roman" w:cs="Times New Roman"/>
              </w:rPr>
              <w:t xml:space="preserve"> «Тюменьэнерго»;</w:t>
            </w:r>
          </w:p>
          <w:p w14:paraId="74D8678C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Номер ответственных за обеспечение результатов работы;</w:t>
            </w:r>
          </w:p>
          <w:p w14:paraId="2D0950DC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Индекс структурного подразделения;</w:t>
            </w:r>
          </w:p>
          <w:p w14:paraId="596FCA15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Трехзначный регистрационный номер;</w:t>
            </w:r>
          </w:p>
          <w:p w14:paraId="30A87061" w14:textId="77777777" w:rsidR="005D3364" w:rsidRPr="00D60309" w:rsidRDefault="005D3364" w:rsidP="00D6030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D60309">
              <w:rPr>
                <w:rFonts w:ascii="Times New Roman" w:hAnsi="Times New Roman" w:cs="Times New Roman"/>
              </w:rPr>
              <w:t>Год разработки первой редакции документа.</w:t>
            </w:r>
          </w:p>
        </w:tc>
      </w:tr>
    </w:tbl>
    <w:p w14:paraId="16488B67" w14:textId="77777777" w:rsidR="00632C06" w:rsidRPr="00815FFA" w:rsidRDefault="00632C06" w:rsidP="00815FFA">
      <w:pPr>
        <w:spacing w:after="0" w:line="240" w:lineRule="auto"/>
        <w:ind w:firstLine="567"/>
      </w:pPr>
      <w:bookmarkStart w:id="181" w:name="_Toc429581811"/>
      <w:bookmarkStart w:id="182" w:name="_Toc429735804"/>
      <w:bookmarkStart w:id="183" w:name="_Ref431557575"/>
      <w:bookmarkStart w:id="184" w:name="_Ref431557580"/>
      <w:bookmarkStart w:id="185" w:name="_Toc439167708"/>
    </w:p>
    <w:p w14:paraId="2342FC56" w14:textId="77777777" w:rsidR="005D3364" w:rsidRPr="007B0DDB" w:rsidRDefault="005D3364" w:rsidP="005C0D58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7B0DDB">
        <w:rPr>
          <w:sz w:val="24"/>
          <w:szCs w:val="24"/>
        </w:rPr>
        <w:lastRenderedPageBreak/>
        <w:t>Библиотека «Доверенности»</w:t>
      </w:r>
      <w:bookmarkEnd w:id="181"/>
      <w:bookmarkEnd w:id="182"/>
      <w:bookmarkEnd w:id="183"/>
      <w:bookmarkEnd w:id="184"/>
      <w:bookmarkEnd w:id="185"/>
    </w:p>
    <w:p w14:paraId="4ECD11C3" w14:textId="581ECE92" w:rsidR="00A12D96" w:rsidRPr="00F36997" w:rsidRDefault="00A12D96" w:rsidP="00A12D96">
      <w:pPr>
        <w:spacing w:after="0" w:line="240" w:lineRule="auto"/>
        <w:ind w:firstLine="567"/>
      </w:pPr>
      <w:r w:rsidRPr="00F36997">
        <w:t xml:space="preserve"> Доступ к функционалу осуществляется через подраздел «Доверенности» Библиотеки документов на основе данных выгрузки из модуля DMS с помощью веб-сервиса. Вручную загружать файлы в данную библиотеку может пользователь с соответствующим набором прав.</w:t>
      </w:r>
    </w:p>
    <w:p w14:paraId="2C2F41EE" w14:textId="77777777" w:rsidR="00A12D96" w:rsidRPr="00F36997" w:rsidRDefault="00A12D96" w:rsidP="00A12D96">
      <w:pPr>
        <w:spacing w:after="0" w:line="240" w:lineRule="auto"/>
        <w:ind w:firstLine="567"/>
      </w:pPr>
      <w:r w:rsidRPr="00F36997">
        <w:t>Загруженные скан-копии документов хранятся в библиотеке. Атрибуты файлов в данной библиотеке приведены ниже:</w:t>
      </w:r>
    </w:p>
    <w:p w14:paraId="2C010401" w14:textId="77777777" w:rsidR="00A12D96" w:rsidRPr="00F36997" w:rsidRDefault="00A12D96" w:rsidP="00A12D96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F36997">
        <w:t>Номер доверенности;</w:t>
      </w:r>
    </w:p>
    <w:p w14:paraId="3E036B36" w14:textId="77777777" w:rsidR="00A12D96" w:rsidRPr="00F36997" w:rsidRDefault="00A12D96" w:rsidP="00A12D96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F36997">
        <w:t>Дата выдачи доверенности;</w:t>
      </w:r>
    </w:p>
    <w:p w14:paraId="2434D015" w14:textId="77777777" w:rsidR="00A12D96" w:rsidRPr="00F36997" w:rsidRDefault="00A12D96" w:rsidP="00A12D96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F36997">
        <w:t>Дата окончания действия доверенности;</w:t>
      </w:r>
    </w:p>
    <w:p w14:paraId="191F8AD3" w14:textId="77777777" w:rsidR="00A12D96" w:rsidRPr="00F36997" w:rsidRDefault="00A12D96" w:rsidP="00A12D96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F36997">
        <w:t>Кому выдана доверенность;</w:t>
      </w:r>
    </w:p>
    <w:p w14:paraId="6A1D8848" w14:textId="77777777" w:rsidR="00A12D96" w:rsidRPr="00F36997" w:rsidRDefault="00A12D96" w:rsidP="00A12D96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F36997">
        <w:t>Полномочия (кратко);</w:t>
      </w:r>
    </w:p>
    <w:p w14:paraId="0A0224E0" w14:textId="77777777" w:rsidR="00A12D96" w:rsidRPr="00F36997" w:rsidRDefault="00A12D96" w:rsidP="00A12D96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F36997">
        <w:t>Электронный номер документа в модуль DMS;</w:t>
      </w:r>
    </w:p>
    <w:p w14:paraId="0F4D5C60" w14:textId="77777777" w:rsidR="00A12D96" w:rsidRPr="00F36997" w:rsidRDefault="00A12D96" w:rsidP="00A12D96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F36997">
        <w:t>Загруженная скан-копия.</w:t>
      </w:r>
    </w:p>
    <w:p w14:paraId="47E0487D" w14:textId="0D72C42D" w:rsidR="00A12D96" w:rsidRPr="00F36997" w:rsidRDefault="004A3096" w:rsidP="00A12D96">
      <w:pPr>
        <w:spacing w:after="0" w:line="240" w:lineRule="auto"/>
        <w:ind w:firstLine="567"/>
      </w:pPr>
      <w:r>
        <w:t xml:space="preserve">По факту изменения данных в модуле </w:t>
      </w:r>
      <w:r>
        <w:rPr>
          <w:lang w:val="en-US"/>
        </w:rPr>
        <w:t>DMS</w:t>
      </w:r>
      <w:r w:rsidR="00A12D96" w:rsidRPr="00F36997">
        <w:t xml:space="preserve"> осуществляется обновление данных в библиотеке. Описание механизма интеграции с модулем DMS приведено в разделе «</w:t>
      </w:r>
      <w:r w:rsidR="00A12D96" w:rsidRPr="00F36997">
        <w:fldChar w:fldCharType="begin"/>
      </w:r>
      <w:r w:rsidR="00A12D96" w:rsidRPr="00F36997">
        <w:instrText xml:space="preserve"> REF _Ref424058102 \h  \* MERGEFORMAT </w:instrText>
      </w:r>
      <w:r w:rsidR="00A12D96" w:rsidRPr="00F36997">
        <w:fldChar w:fldCharType="separate"/>
      </w:r>
      <w:r w:rsidR="00E22EDC" w:rsidRPr="00633C51">
        <w:rPr>
          <w:szCs w:val="24"/>
        </w:rPr>
        <w:t>Интеграция с модулем DMS</w:t>
      </w:r>
      <w:r w:rsidR="00A12D96" w:rsidRPr="00F36997">
        <w:fldChar w:fldCharType="end"/>
      </w:r>
      <w:r w:rsidR="00A12D96" w:rsidRPr="00F36997">
        <w:t>» настоящего документа.</w:t>
      </w:r>
    </w:p>
    <w:p w14:paraId="64F258A0" w14:textId="33F8B19C" w:rsidR="002373EC" w:rsidRPr="00442F63" w:rsidRDefault="002B3DBE" w:rsidP="007E2BF8">
      <w:pPr>
        <w:spacing w:after="0" w:line="240" w:lineRule="auto"/>
        <w:ind w:firstLine="567"/>
      </w:pPr>
      <w:r>
        <w:t xml:space="preserve"> </w:t>
      </w:r>
      <w:r w:rsidR="002373EC" w:rsidRPr="00442F63">
        <w:t>Атрибуты</w:t>
      </w:r>
      <w:r w:rsidR="005866EC" w:rsidRPr="00442F63">
        <w:t>, характеризующие документ</w:t>
      </w:r>
      <w:r w:rsidR="005866EC">
        <w:t>,</w:t>
      </w:r>
      <w:r w:rsidR="005866EC" w:rsidRPr="00442F63">
        <w:t xml:space="preserve"> </w:t>
      </w:r>
      <w:r w:rsidR="002373EC" w:rsidRPr="00442F63">
        <w:t xml:space="preserve">представлены в </w:t>
      </w:r>
      <w:r w:rsidR="002373EC">
        <w:t xml:space="preserve">таблице (см. </w:t>
      </w:r>
      <w:r w:rsidR="002373EC">
        <w:fldChar w:fldCharType="begin"/>
      </w:r>
      <w:r w:rsidR="002373EC">
        <w:instrText xml:space="preserve"> REF _Ref431555295 \h  \* MERGEFORMAT </w:instrText>
      </w:r>
      <w:r w:rsidR="002373EC">
        <w:fldChar w:fldCharType="separate"/>
      </w:r>
      <w:r w:rsidR="00E22EDC" w:rsidRPr="00E22EDC">
        <w:t>Таблица 32</w:t>
      </w:r>
      <w:r w:rsidR="002373EC">
        <w:fldChar w:fldCharType="end"/>
      </w:r>
      <w:r w:rsidR="002373EC">
        <w:t>)</w:t>
      </w:r>
      <w:r w:rsidR="002373EC" w:rsidRPr="00442F63">
        <w:t>.</w:t>
      </w:r>
    </w:p>
    <w:p w14:paraId="6B0A9418" w14:textId="2208929C" w:rsidR="005D3364" w:rsidRPr="00067277" w:rsidRDefault="009F42BF" w:rsidP="00067277">
      <w:pPr>
        <w:pStyle w:val="af1"/>
        <w:keepNext/>
        <w:spacing w:before="200"/>
        <w:rPr>
          <w:i/>
        </w:rPr>
      </w:pPr>
      <w:bookmarkStart w:id="186" w:name="_Ref431555295"/>
      <w:bookmarkStart w:id="187" w:name="_Ref429583164"/>
      <w:r>
        <w:rPr>
          <w:i/>
        </w:rPr>
        <w:t>Таблица</w:t>
      </w:r>
      <w:r w:rsidR="005D3364" w:rsidRPr="00692505">
        <w:rPr>
          <w:i/>
        </w:rPr>
        <w:t xml:space="preserve"> </w:t>
      </w:r>
      <w:r w:rsidR="001E4948" w:rsidRPr="00692505">
        <w:rPr>
          <w:i/>
        </w:rPr>
        <w:fldChar w:fldCharType="begin"/>
      </w:r>
      <w:r w:rsidR="001E4948" w:rsidRPr="00692505">
        <w:rPr>
          <w:i/>
        </w:rPr>
        <w:instrText xml:space="preserve"> SEQ Таблица \* ARABIC </w:instrText>
      </w:r>
      <w:r w:rsidR="001E4948" w:rsidRPr="00692505">
        <w:rPr>
          <w:i/>
        </w:rPr>
        <w:fldChar w:fldCharType="separate"/>
      </w:r>
      <w:r w:rsidR="00E22EDC">
        <w:rPr>
          <w:i/>
          <w:noProof/>
        </w:rPr>
        <w:t>32</w:t>
      </w:r>
      <w:r w:rsidR="001E4948" w:rsidRPr="00692505">
        <w:rPr>
          <w:i/>
        </w:rPr>
        <w:fldChar w:fldCharType="end"/>
      </w:r>
      <w:bookmarkEnd w:id="186"/>
      <w:r w:rsidR="00815FFA" w:rsidRPr="00692505">
        <w:rPr>
          <w:i/>
        </w:rPr>
        <w:t xml:space="preserve"> </w:t>
      </w:r>
      <w:r w:rsidR="00C46475" w:rsidRPr="00C46475">
        <w:rPr>
          <w:rFonts w:cs="Arial"/>
          <w:i/>
        </w:rPr>
        <w:t>–</w:t>
      </w:r>
      <w:r w:rsidR="00815FFA" w:rsidRPr="00692505">
        <w:rPr>
          <w:rFonts w:ascii="Arial" w:hAnsi="Arial" w:cs="Arial"/>
          <w:i/>
        </w:rPr>
        <w:t xml:space="preserve"> </w:t>
      </w:r>
      <w:r w:rsidR="005D3364" w:rsidRPr="00692505">
        <w:rPr>
          <w:i/>
        </w:rPr>
        <w:t>Атрибуты документов для библиотеки «Доверенности</w:t>
      </w:r>
      <w:r w:rsidR="005D3364" w:rsidRPr="00067277">
        <w:rPr>
          <w:i/>
        </w:rPr>
        <w:t>»</w:t>
      </w:r>
      <w:bookmarkEnd w:id="187"/>
    </w:p>
    <w:tbl>
      <w:tblPr>
        <w:tblStyle w:val="af"/>
        <w:tblW w:w="5000" w:type="pct"/>
        <w:jc w:val="center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49"/>
        <w:gridCol w:w="2052"/>
        <w:gridCol w:w="1796"/>
        <w:gridCol w:w="3323"/>
        <w:gridCol w:w="1624"/>
      </w:tblGrid>
      <w:tr w:rsidR="005D3364" w:rsidRPr="00067277" w14:paraId="4D0334A5" w14:textId="77777777" w:rsidTr="00067277">
        <w:trPr>
          <w:trHeight w:val="567"/>
          <w:jc w:val="center"/>
        </w:trPr>
        <w:tc>
          <w:tcPr>
            <w:tcW w:w="293" w:type="pct"/>
            <w:shd w:val="clear" w:color="auto" w:fill="D9D9D9" w:themeFill="background1" w:themeFillShade="D9"/>
            <w:vAlign w:val="center"/>
          </w:tcPr>
          <w:p w14:paraId="0FE0537C" w14:textId="77777777" w:rsidR="005D3364" w:rsidRPr="00067277" w:rsidRDefault="005D3364" w:rsidP="00067277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067277">
              <w:rPr>
                <w:b/>
                <w:szCs w:val="24"/>
              </w:rPr>
              <w:t>№ п/п</w:t>
            </w:r>
          </w:p>
        </w:tc>
        <w:tc>
          <w:tcPr>
            <w:tcW w:w="1098" w:type="pct"/>
            <w:shd w:val="clear" w:color="auto" w:fill="D9D9D9" w:themeFill="background1" w:themeFillShade="D9"/>
            <w:vAlign w:val="center"/>
          </w:tcPr>
          <w:p w14:paraId="2BEF6BC7" w14:textId="77777777" w:rsidR="005D3364" w:rsidRPr="00067277" w:rsidRDefault="005D3364" w:rsidP="00067277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067277">
              <w:rPr>
                <w:b/>
                <w:szCs w:val="24"/>
              </w:rPr>
              <w:t>Атрибуты</w:t>
            </w:r>
          </w:p>
        </w:tc>
        <w:tc>
          <w:tcPr>
            <w:tcW w:w="961" w:type="pct"/>
            <w:shd w:val="clear" w:color="auto" w:fill="D9D9D9" w:themeFill="background1" w:themeFillShade="D9"/>
            <w:vAlign w:val="center"/>
          </w:tcPr>
          <w:p w14:paraId="1B067FD2" w14:textId="77777777" w:rsidR="005D3364" w:rsidRPr="00067277" w:rsidRDefault="005D3364" w:rsidP="00067277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067277">
              <w:rPr>
                <w:b/>
                <w:szCs w:val="24"/>
              </w:rPr>
              <w:t>Тип</w:t>
            </w:r>
          </w:p>
        </w:tc>
        <w:tc>
          <w:tcPr>
            <w:tcW w:w="1778" w:type="pct"/>
            <w:shd w:val="clear" w:color="auto" w:fill="D9D9D9" w:themeFill="background1" w:themeFillShade="D9"/>
            <w:vAlign w:val="center"/>
          </w:tcPr>
          <w:p w14:paraId="63625C8D" w14:textId="77777777" w:rsidR="005D3364" w:rsidRPr="00067277" w:rsidRDefault="005D3364" w:rsidP="00067277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067277">
              <w:rPr>
                <w:b/>
                <w:szCs w:val="24"/>
              </w:rPr>
              <w:t>Обязательность</w:t>
            </w:r>
          </w:p>
        </w:tc>
        <w:tc>
          <w:tcPr>
            <w:tcW w:w="869" w:type="pct"/>
            <w:shd w:val="clear" w:color="auto" w:fill="D9D9D9" w:themeFill="background1" w:themeFillShade="D9"/>
            <w:vAlign w:val="center"/>
          </w:tcPr>
          <w:p w14:paraId="4F856F14" w14:textId="77777777" w:rsidR="005D3364" w:rsidRPr="00067277" w:rsidRDefault="005D3364" w:rsidP="00067277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067277">
              <w:rPr>
                <w:b/>
                <w:szCs w:val="24"/>
              </w:rPr>
              <w:t>Примечания</w:t>
            </w:r>
          </w:p>
        </w:tc>
      </w:tr>
      <w:tr w:rsidR="005D3364" w:rsidRPr="00067277" w14:paraId="734A21DA" w14:textId="77777777" w:rsidTr="00067277">
        <w:trPr>
          <w:jc w:val="center"/>
        </w:trPr>
        <w:tc>
          <w:tcPr>
            <w:tcW w:w="293" w:type="pct"/>
          </w:tcPr>
          <w:p w14:paraId="0F078ABE" w14:textId="0CBA633E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067277">
              <w:rPr>
                <w:szCs w:val="24"/>
              </w:rPr>
              <w:t>1</w:t>
            </w:r>
            <w:r w:rsidR="00067277">
              <w:rPr>
                <w:szCs w:val="24"/>
              </w:rPr>
              <w:t>.</w:t>
            </w:r>
          </w:p>
        </w:tc>
        <w:tc>
          <w:tcPr>
            <w:tcW w:w="1098" w:type="pct"/>
          </w:tcPr>
          <w:p w14:paraId="2F62449C" w14:textId="77777777" w:rsidR="005D3364" w:rsidRPr="00F3699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F36997">
              <w:rPr>
                <w:szCs w:val="24"/>
              </w:rPr>
              <w:t>Идентификатор доверенности</w:t>
            </w:r>
          </w:p>
        </w:tc>
        <w:tc>
          <w:tcPr>
            <w:tcW w:w="961" w:type="pct"/>
          </w:tcPr>
          <w:p w14:paraId="67EEE73E" w14:textId="77777777" w:rsidR="005D3364" w:rsidRPr="00F3699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F36997">
              <w:rPr>
                <w:szCs w:val="24"/>
              </w:rPr>
              <w:t>Число</w:t>
            </w:r>
          </w:p>
        </w:tc>
        <w:tc>
          <w:tcPr>
            <w:tcW w:w="1778" w:type="pct"/>
          </w:tcPr>
          <w:p w14:paraId="532A15CE" w14:textId="77777777" w:rsidR="005D3364" w:rsidRPr="00F3699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F36997">
              <w:rPr>
                <w:szCs w:val="24"/>
              </w:rPr>
              <w:t>Автоматическое заполнение</w:t>
            </w:r>
          </w:p>
        </w:tc>
        <w:tc>
          <w:tcPr>
            <w:tcW w:w="869" w:type="pct"/>
            <w:vMerge w:val="restart"/>
          </w:tcPr>
          <w:p w14:paraId="023CD87F" w14:textId="74C4E7E1" w:rsidR="005D3364" w:rsidRPr="00067277" w:rsidRDefault="005D3364" w:rsidP="00983C0E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067277">
              <w:rPr>
                <w:szCs w:val="24"/>
              </w:rPr>
              <w:t>Заполняется данными из АСУФХД модуль DMS</w:t>
            </w:r>
          </w:p>
        </w:tc>
      </w:tr>
      <w:tr w:rsidR="005D3364" w:rsidRPr="00067277" w14:paraId="60C0ACEF" w14:textId="77777777" w:rsidTr="00067277">
        <w:trPr>
          <w:jc w:val="center"/>
        </w:trPr>
        <w:tc>
          <w:tcPr>
            <w:tcW w:w="293" w:type="pct"/>
          </w:tcPr>
          <w:p w14:paraId="7E019E5B" w14:textId="657DFE83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067277">
              <w:rPr>
                <w:szCs w:val="24"/>
              </w:rPr>
              <w:t>2</w:t>
            </w:r>
            <w:r w:rsidR="00067277">
              <w:rPr>
                <w:szCs w:val="24"/>
              </w:rPr>
              <w:t>.</w:t>
            </w:r>
          </w:p>
        </w:tc>
        <w:tc>
          <w:tcPr>
            <w:tcW w:w="1098" w:type="pct"/>
          </w:tcPr>
          <w:p w14:paraId="1F250B10" w14:textId="77777777" w:rsidR="005D3364" w:rsidRPr="00F3699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F36997">
              <w:rPr>
                <w:szCs w:val="24"/>
              </w:rPr>
              <w:t>Название</w:t>
            </w:r>
          </w:p>
        </w:tc>
        <w:tc>
          <w:tcPr>
            <w:tcW w:w="961" w:type="pct"/>
          </w:tcPr>
          <w:p w14:paraId="6B261DFB" w14:textId="77777777" w:rsidR="005D3364" w:rsidRPr="00F3699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F36997">
              <w:rPr>
                <w:szCs w:val="24"/>
              </w:rPr>
              <w:t>Однострочный текст</w:t>
            </w:r>
          </w:p>
        </w:tc>
        <w:tc>
          <w:tcPr>
            <w:tcW w:w="1778" w:type="pct"/>
          </w:tcPr>
          <w:p w14:paraId="64C9B0D0" w14:textId="660FD43E" w:rsidR="005D3364" w:rsidRPr="00F36997" w:rsidRDefault="005D3364" w:rsidP="006E74FF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F36997">
              <w:rPr>
                <w:szCs w:val="24"/>
              </w:rPr>
              <w:t>Автоматическое заполнение.</w:t>
            </w:r>
            <w:r w:rsidR="00067277" w:rsidRPr="00F36997">
              <w:rPr>
                <w:szCs w:val="24"/>
              </w:rPr>
              <w:t xml:space="preserve"> </w:t>
            </w:r>
            <w:r w:rsidRPr="00F36997">
              <w:rPr>
                <w:szCs w:val="24"/>
              </w:rPr>
              <w:t xml:space="preserve">Содержит название файла (FileName), которое приходит из </w:t>
            </w:r>
            <w:r w:rsidR="006E74FF" w:rsidRPr="00F36997">
              <w:rPr>
                <w:szCs w:val="24"/>
              </w:rPr>
              <w:t>АСУФХД</w:t>
            </w:r>
            <w:r w:rsidRPr="00F36997">
              <w:rPr>
                <w:szCs w:val="24"/>
              </w:rPr>
              <w:t xml:space="preserve"> и выводится вместо </w:t>
            </w:r>
            <w:r w:rsidR="00067277" w:rsidRPr="00F36997">
              <w:rPr>
                <w:szCs w:val="24"/>
              </w:rPr>
              <w:t>«</w:t>
            </w:r>
            <w:r w:rsidRPr="00F36997">
              <w:rPr>
                <w:szCs w:val="24"/>
              </w:rPr>
              <w:t>Имя</w:t>
            </w:r>
            <w:r w:rsidR="00067277" w:rsidRPr="00F36997">
              <w:rPr>
                <w:szCs w:val="24"/>
              </w:rPr>
              <w:t>»</w:t>
            </w:r>
          </w:p>
        </w:tc>
        <w:tc>
          <w:tcPr>
            <w:tcW w:w="869" w:type="pct"/>
            <w:vMerge/>
          </w:tcPr>
          <w:p w14:paraId="28911433" w14:textId="77777777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5D3364" w:rsidRPr="00067277" w14:paraId="1E39B741" w14:textId="77777777" w:rsidTr="00067277">
        <w:trPr>
          <w:jc w:val="center"/>
        </w:trPr>
        <w:tc>
          <w:tcPr>
            <w:tcW w:w="293" w:type="pct"/>
          </w:tcPr>
          <w:p w14:paraId="5AB746CE" w14:textId="2D99E240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067277">
              <w:rPr>
                <w:szCs w:val="24"/>
              </w:rPr>
              <w:t>3</w:t>
            </w:r>
            <w:r w:rsidR="00067277">
              <w:rPr>
                <w:szCs w:val="24"/>
              </w:rPr>
              <w:t>.</w:t>
            </w:r>
          </w:p>
        </w:tc>
        <w:tc>
          <w:tcPr>
            <w:tcW w:w="1098" w:type="pct"/>
          </w:tcPr>
          <w:p w14:paraId="442441F3" w14:textId="77777777" w:rsidR="005D3364" w:rsidRPr="00F3699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F36997">
              <w:rPr>
                <w:szCs w:val="24"/>
              </w:rPr>
              <w:t>Номер доверенности</w:t>
            </w:r>
          </w:p>
        </w:tc>
        <w:tc>
          <w:tcPr>
            <w:tcW w:w="961" w:type="pct"/>
          </w:tcPr>
          <w:p w14:paraId="3E02DD72" w14:textId="77777777" w:rsidR="005D3364" w:rsidRPr="00F3699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F36997">
              <w:rPr>
                <w:szCs w:val="24"/>
              </w:rPr>
              <w:t>Однострочный текст</w:t>
            </w:r>
          </w:p>
        </w:tc>
        <w:tc>
          <w:tcPr>
            <w:tcW w:w="1778" w:type="pct"/>
          </w:tcPr>
          <w:p w14:paraId="0EF633E9" w14:textId="77777777" w:rsidR="005D3364" w:rsidRPr="00F3699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F36997">
              <w:rPr>
                <w:szCs w:val="24"/>
              </w:rPr>
              <w:t>Автоматическое заполнение</w:t>
            </w:r>
          </w:p>
        </w:tc>
        <w:tc>
          <w:tcPr>
            <w:tcW w:w="869" w:type="pct"/>
            <w:vMerge/>
          </w:tcPr>
          <w:p w14:paraId="16322ECA" w14:textId="77777777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5D3364" w:rsidRPr="00067277" w14:paraId="7EE7ED07" w14:textId="77777777" w:rsidTr="00067277">
        <w:trPr>
          <w:jc w:val="center"/>
        </w:trPr>
        <w:tc>
          <w:tcPr>
            <w:tcW w:w="293" w:type="pct"/>
          </w:tcPr>
          <w:p w14:paraId="2737F11C" w14:textId="038971FE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067277">
              <w:rPr>
                <w:szCs w:val="24"/>
              </w:rPr>
              <w:t>4</w:t>
            </w:r>
            <w:r w:rsidR="00067277">
              <w:rPr>
                <w:szCs w:val="24"/>
              </w:rPr>
              <w:t>.</w:t>
            </w:r>
          </w:p>
        </w:tc>
        <w:tc>
          <w:tcPr>
            <w:tcW w:w="1098" w:type="pct"/>
          </w:tcPr>
          <w:p w14:paraId="2829975D" w14:textId="77777777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067277">
              <w:rPr>
                <w:szCs w:val="24"/>
              </w:rPr>
              <w:t>Дата выдачи</w:t>
            </w:r>
          </w:p>
        </w:tc>
        <w:tc>
          <w:tcPr>
            <w:tcW w:w="961" w:type="pct"/>
          </w:tcPr>
          <w:p w14:paraId="5EA09C9B" w14:textId="77777777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067277">
              <w:rPr>
                <w:szCs w:val="24"/>
              </w:rPr>
              <w:t>Дата и время</w:t>
            </w:r>
          </w:p>
        </w:tc>
        <w:tc>
          <w:tcPr>
            <w:tcW w:w="1778" w:type="pct"/>
          </w:tcPr>
          <w:p w14:paraId="52A4CDA2" w14:textId="77777777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067277">
              <w:rPr>
                <w:szCs w:val="24"/>
              </w:rPr>
              <w:t>Автоматическое заполнение</w:t>
            </w:r>
          </w:p>
        </w:tc>
        <w:tc>
          <w:tcPr>
            <w:tcW w:w="869" w:type="pct"/>
            <w:vMerge/>
          </w:tcPr>
          <w:p w14:paraId="1771AC33" w14:textId="77777777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5D3364" w:rsidRPr="00067277" w14:paraId="724F3FEE" w14:textId="77777777" w:rsidTr="00067277">
        <w:trPr>
          <w:jc w:val="center"/>
        </w:trPr>
        <w:tc>
          <w:tcPr>
            <w:tcW w:w="293" w:type="pct"/>
          </w:tcPr>
          <w:p w14:paraId="227D10D8" w14:textId="4AE6CE5A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067277">
              <w:rPr>
                <w:szCs w:val="24"/>
              </w:rPr>
              <w:t>5</w:t>
            </w:r>
            <w:r w:rsidR="00067277">
              <w:rPr>
                <w:szCs w:val="24"/>
              </w:rPr>
              <w:t>.</w:t>
            </w:r>
          </w:p>
        </w:tc>
        <w:tc>
          <w:tcPr>
            <w:tcW w:w="1098" w:type="pct"/>
          </w:tcPr>
          <w:p w14:paraId="32FBE624" w14:textId="77777777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067277">
              <w:rPr>
                <w:szCs w:val="24"/>
              </w:rPr>
              <w:t>Дата окончания действия</w:t>
            </w:r>
          </w:p>
        </w:tc>
        <w:tc>
          <w:tcPr>
            <w:tcW w:w="961" w:type="pct"/>
          </w:tcPr>
          <w:p w14:paraId="04B8CB59" w14:textId="77777777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067277">
              <w:rPr>
                <w:szCs w:val="24"/>
              </w:rPr>
              <w:t>Дата и время</w:t>
            </w:r>
          </w:p>
        </w:tc>
        <w:tc>
          <w:tcPr>
            <w:tcW w:w="1778" w:type="pct"/>
          </w:tcPr>
          <w:p w14:paraId="405DC7C2" w14:textId="77777777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067277">
              <w:rPr>
                <w:szCs w:val="24"/>
              </w:rPr>
              <w:t>Автоматическое заполнение</w:t>
            </w:r>
          </w:p>
        </w:tc>
        <w:tc>
          <w:tcPr>
            <w:tcW w:w="869" w:type="pct"/>
            <w:vMerge/>
          </w:tcPr>
          <w:p w14:paraId="68C540AE" w14:textId="77777777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5D3364" w:rsidRPr="00067277" w14:paraId="0025A7F6" w14:textId="77777777" w:rsidTr="00067277">
        <w:trPr>
          <w:trHeight w:val="309"/>
          <w:jc w:val="center"/>
        </w:trPr>
        <w:tc>
          <w:tcPr>
            <w:tcW w:w="293" w:type="pct"/>
          </w:tcPr>
          <w:p w14:paraId="65547CCD" w14:textId="13872B90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067277">
              <w:rPr>
                <w:szCs w:val="24"/>
              </w:rPr>
              <w:t>6</w:t>
            </w:r>
            <w:r w:rsidR="00067277">
              <w:rPr>
                <w:szCs w:val="24"/>
              </w:rPr>
              <w:t>.</w:t>
            </w:r>
          </w:p>
        </w:tc>
        <w:tc>
          <w:tcPr>
            <w:tcW w:w="1098" w:type="pct"/>
          </w:tcPr>
          <w:p w14:paraId="7544C1AD" w14:textId="77777777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067277">
              <w:rPr>
                <w:szCs w:val="24"/>
              </w:rPr>
              <w:t>Кому выдана</w:t>
            </w:r>
          </w:p>
        </w:tc>
        <w:tc>
          <w:tcPr>
            <w:tcW w:w="961" w:type="pct"/>
          </w:tcPr>
          <w:p w14:paraId="69C6F7B1" w14:textId="77777777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067277">
              <w:rPr>
                <w:szCs w:val="24"/>
              </w:rPr>
              <w:t>Однострочный текст</w:t>
            </w:r>
          </w:p>
        </w:tc>
        <w:tc>
          <w:tcPr>
            <w:tcW w:w="1778" w:type="pct"/>
          </w:tcPr>
          <w:p w14:paraId="1119263B" w14:textId="77777777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067277">
              <w:rPr>
                <w:szCs w:val="24"/>
              </w:rPr>
              <w:t>Автоматическое заполнение</w:t>
            </w:r>
          </w:p>
        </w:tc>
        <w:tc>
          <w:tcPr>
            <w:tcW w:w="869" w:type="pct"/>
            <w:vMerge/>
          </w:tcPr>
          <w:p w14:paraId="0CDC729D" w14:textId="77777777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5D3364" w:rsidRPr="00067277" w14:paraId="38303713" w14:textId="77777777" w:rsidTr="00067277">
        <w:trPr>
          <w:trHeight w:val="342"/>
          <w:jc w:val="center"/>
        </w:trPr>
        <w:tc>
          <w:tcPr>
            <w:tcW w:w="293" w:type="pct"/>
          </w:tcPr>
          <w:p w14:paraId="3FA94150" w14:textId="439EF71F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067277">
              <w:rPr>
                <w:szCs w:val="24"/>
              </w:rPr>
              <w:t>7</w:t>
            </w:r>
            <w:r w:rsidR="00067277">
              <w:rPr>
                <w:szCs w:val="24"/>
              </w:rPr>
              <w:t>.</w:t>
            </w:r>
          </w:p>
        </w:tc>
        <w:tc>
          <w:tcPr>
            <w:tcW w:w="1098" w:type="pct"/>
          </w:tcPr>
          <w:p w14:paraId="5B3B75B3" w14:textId="77777777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067277">
              <w:rPr>
                <w:szCs w:val="24"/>
              </w:rPr>
              <w:t xml:space="preserve">Электронный номер документа в модуле DMS </w:t>
            </w:r>
          </w:p>
        </w:tc>
        <w:tc>
          <w:tcPr>
            <w:tcW w:w="961" w:type="pct"/>
          </w:tcPr>
          <w:p w14:paraId="131F41E0" w14:textId="77777777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067277">
              <w:rPr>
                <w:szCs w:val="24"/>
              </w:rPr>
              <w:t>Однострочный текст</w:t>
            </w:r>
          </w:p>
        </w:tc>
        <w:tc>
          <w:tcPr>
            <w:tcW w:w="1778" w:type="pct"/>
          </w:tcPr>
          <w:p w14:paraId="312EECCB" w14:textId="77777777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067277">
              <w:rPr>
                <w:szCs w:val="24"/>
              </w:rPr>
              <w:t>Автоматическое заполнение</w:t>
            </w:r>
          </w:p>
        </w:tc>
        <w:tc>
          <w:tcPr>
            <w:tcW w:w="869" w:type="pct"/>
            <w:vMerge/>
          </w:tcPr>
          <w:p w14:paraId="703EE6FC" w14:textId="77777777" w:rsidR="005D3364" w:rsidRPr="00067277" w:rsidRDefault="005D3364" w:rsidP="00067277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</w:tbl>
    <w:p w14:paraId="1B8951FA" w14:textId="77777777" w:rsidR="00815FFA" w:rsidRPr="00815FFA" w:rsidRDefault="00815FFA" w:rsidP="00815FFA">
      <w:pPr>
        <w:spacing w:after="0" w:line="240" w:lineRule="auto"/>
        <w:ind w:firstLine="567"/>
      </w:pPr>
      <w:bookmarkStart w:id="188" w:name="_Toc429581812"/>
      <w:bookmarkStart w:id="189" w:name="_Toc429735805"/>
      <w:bookmarkStart w:id="190" w:name="_Toc439167709"/>
    </w:p>
    <w:p w14:paraId="2CBDB28A" w14:textId="77777777" w:rsidR="005D3364" w:rsidRPr="00692505" w:rsidRDefault="005D3364" w:rsidP="005C0D58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692505">
        <w:rPr>
          <w:sz w:val="24"/>
          <w:szCs w:val="24"/>
        </w:rPr>
        <w:t>Библиотека «Положения о структурных подразделениях»</w:t>
      </w:r>
      <w:bookmarkEnd w:id="188"/>
      <w:bookmarkEnd w:id="189"/>
      <w:bookmarkEnd w:id="190"/>
    </w:p>
    <w:p w14:paraId="04771B6C" w14:textId="6360DFE2" w:rsidR="005D3364" w:rsidRPr="00442F63" w:rsidRDefault="005D3364" w:rsidP="00815FFA">
      <w:pPr>
        <w:spacing w:after="0" w:line="240" w:lineRule="auto"/>
        <w:ind w:firstLine="567"/>
      </w:pPr>
      <w:r w:rsidRPr="00442F63">
        <w:t>Атрибуты, характеризующие документ</w:t>
      </w:r>
      <w:r w:rsidR="00692505">
        <w:t>,</w:t>
      </w:r>
      <w:r w:rsidRPr="00442F63">
        <w:t xml:space="preserve"> представлены в </w:t>
      </w:r>
      <w:r w:rsidR="00692505">
        <w:t xml:space="preserve">таблице (см. </w:t>
      </w:r>
      <w:r w:rsidR="00692505">
        <w:fldChar w:fldCharType="begin"/>
      </w:r>
      <w:r w:rsidR="00692505">
        <w:instrText xml:space="preserve"> REF _Ref431555477 \h  \* MERGEFORMAT </w:instrText>
      </w:r>
      <w:r w:rsidR="00692505">
        <w:fldChar w:fldCharType="separate"/>
      </w:r>
      <w:r w:rsidR="00E22EDC" w:rsidRPr="00E22EDC">
        <w:t>Таблица 33</w:t>
      </w:r>
      <w:r w:rsidR="00692505">
        <w:fldChar w:fldCharType="end"/>
      </w:r>
      <w:r w:rsidR="00692505">
        <w:t>)</w:t>
      </w:r>
      <w:r w:rsidRPr="00442F63">
        <w:t>.</w:t>
      </w:r>
    </w:p>
    <w:p w14:paraId="6863B60E" w14:textId="016DEFE9" w:rsidR="005D3364" w:rsidRPr="00067277" w:rsidRDefault="009F42BF" w:rsidP="00067277">
      <w:pPr>
        <w:pStyle w:val="af1"/>
        <w:keepNext/>
        <w:spacing w:before="200"/>
        <w:rPr>
          <w:i/>
        </w:rPr>
      </w:pPr>
      <w:bookmarkStart w:id="191" w:name="_Ref431555477"/>
      <w:bookmarkStart w:id="192" w:name="_Ref429579149"/>
      <w:r>
        <w:rPr>
          <w:i/>
        </w:rPr>
        <w:lastRenderedPageBreak/>
        <w:t>Таблица</w:t>
      </w:r>
      <w:r w:rsidR="005D3364" w:rsidRPr="00067277">
        <w:rPr>
          <w:i/>
        </w:rPr>
        <w:t xml:space="preserve"> </w:t>
      </w:r>
      <w:r w:rsidR="001E4948" w:rsidRPr="00067277">
        <w:rPr>
          <w:i/>
        </w:rPr>
        <w:fldChar w:fldCharType="begin"/>
      </w:r>
      <w:r w:rsidR="001E4948" w:rsidRPr="00067277">
        <w:rPr>
          <w:i/>
        </w:rPr>
        <w:instrText xml:space="preserve"> SEQ Таблица \* ARABIC </w:instrText>
      </w:r>
      <w:r w:rsidR="001E4948" w:rsidRPr="00067277">
        <w:rPr>
          <w:i/>
        </w:rPr>
        <w:fldChar w:fldCharType="separate"/>
      </w:r>
      <w:r w:rsidR="00E22EDC">
        <w:rPr>
          <w:i/>
          <w:noProof/>
        </w:rPr>
        <w:t>33</w:t>
      </w:r>
      <w:r w:rsidR="001E4948" w:rsidRPr="00067277">
        <w:rPr>
          <w:i/>
        </w:rPr>
        <w:fldChar w:fldCharType="end"/>
      </w:r>
      <w:bookmarkEnd w:id="191"/>
      <w:r w:rsidR="00692505">
        <w:rPr>
          <w:i/>
        </w:rPr>
        <w:t xml:space="preserve"> </w:t>
      </w:r>
      <w:r w:rsidR="00C46475" w:rsidRPr="00C46475">
        <w:rPr>
          <w:rFonts w:cs="Arial"/>
          <w:i/>
        </w:rPr>
        <w:t>–</w:t>
      </w:r>
      <w:r w:rsidR="005D3364" w:rsidRPr="00067277">
        <w:rPr>
          <w:i/>
        </w:rPr>
        <w:t xml:space="preserve"> Атрибуты документов для библиотеки </w:t>
      </w:r>
      <w:r w:rsidR="00692505">
        <w:rPr>
          <w:i/>
        </w:rPr>
        <w:br/>
      </w:r>
      <w:r w:rsidR="005D3364" w:rsidRPr="00067277">
        <w:rPr>
          <w:i/>
        </w:rPr>
        <w:t>«Положения о структурных подразделениях»</w:t>
      </w:r>
      <w:bookmarkEnd w:id="192"/>
    </w:p>
    <w:tbl>
      <w:tblPr>
        <w:tblStyle w:val="af"/>
        <w:tblW w:w="4928" w:type="pct"/>
        <w:jc w:val="center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24"/>
        <w:gridCol w:w="1772"/>
        <w:gridCol w:w="1678"/>
        <w:gridCol w:w="985"/>
        <w:gridCol w:w="2835"/>
        <w:gridCol w:w="1415"/>
      </w:tblGrid>
      <w:tr w:rsidR="001B49D8" w:rsidRPr="003D4E96" w14:paraId="33F4912C" w14:textId="77777777" w:rsidTr="00257532">
        <w:trPr>
          <w:trHeight w:val="567"/>
          <w:jc w:val="center"/>
        </w:trPr>
        <w:tc>
          <w:tcPr>
            <w:tcW w:w="285" w:type="pct"/>
            <w:shd w:val="clear" w:color="auto" w:fill="D9D9D9" w:themeFill="background1" w:themeFillShade="D9"/>
            <w:vAlign w:val="center"/>
          </w:tcPr>
          <w:p w14:paraId="544C1D4A" w14:textId="77777777" w:rsidR="005D3364" w:rsidRPr="003D4E96" w:rsidRDefault="005D3364" w:rsidP="003D4E96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3D4E96">
              <w:rPr>
                <w:b/>
                <w:szCs w:val="24"/>
              </w:rPr>
              <w:t>№ п/п</w:t>
            </w:r>
          </w:p>
        </w:tc>
        <w:tc>
          <w:tcPr>
            <w:tcW w:w="962" w:type="pct"/>
            <w:shd w:val="clear" w:color="auto" w:fill="D9D9D9" w:themeFill="background1" w:themeFillShade="D9"/>
            <w:vAlign w:val="center"/>
          </w:tcPr>
          <w:p w14:paraId="070C706F" w14:textId="77777777" w:rsidR="005D3364" w:rsidRPr="003D4E96" w:rsidRDefault="005D3364" w:rsidP="003D4E96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3D4E96">
              <w:rPr>
                <w:b/>
                <w:szCs w:val="24"/>
              </w:rPr>
              <w:t>Атрибуты</w:t>
            </w:r>
          </w:p>
        </w:tc>
        <w:tc>
          <w:tcPr>
            <w:tcW w:w="911" w:type="pct"/>
            <w:shd w:val="clear" w:color="auto" w:fill="D9D9D9" w:themeFill="background1" w:themeFillShade="D9"/>
            <w:vAlign w:val="center"/>
          </w:tcPr>
          <w:p w14:paraId="03420FEB" w14:textId="77777777" w:rsidR="005D3364" w:rsidRPr="003D4E96" w:rsidRDefault="005D3364" w:rsidP="003D4E96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3D4E96">
              <w:rPr>
                <w:b/>
                <w:szCs w:val="24"/>
              </w:rPr>
              <w:t>Тип</w:t>
            </w:r>
          </w:p>
        </w:tc>
        <w:tc>
          <w:tcPr>
            <w:tcW w:w="535" w:type="pct"/>
            <w:shd w:val="clear" w:color="auto" w:fill="D9D9D9" w:themeFill="background1" w:themeFillShade="D9"/>
            <w:vAlign w:val="center"/>
          </w:tcPr>
          <w:p w14:paraId="186969B0" w14:textId="0D71CB29" w:rsidR="005D3364" w:rsidRPr="003D4E96" w:rsidRDefault="005D3364" w:rsidP="003D4E96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3D4E96">
              <w:rPr>
                <w:b/>
                <w:szCs w:val="24"/>
              </w:rPr>
              <w:t>Обяза</w:t>
            </w:r>
            <w:r w:rsidR="001B49D8">
              <w:rPr>
                <w:b/>
                <w:szCs w:val="24"/>
              </w:rPr>
              <w:t>-</w:t>
            </w:r>
            <w:r w:rsidRPr="003D4E96">
              <w:rPr>
                <w:b/>
                <w:szCs w:val="24"/>
              </w:rPr>
              <w:t>тель</w:t>
            </w:r>
            <w:r w:rsidR="001B49D8">
              <w:rPr>
                <w:b/>
                <w:szCs w:val="24"/>
              </w:rPr>
              <w:t>-</w:t>
            </w:r>
            <w:r w:rsidRPr="003D4E96">
              <w:rPr>
                <w:b/>
                <w:szCs w:val="24"/>
              </w:rPr>
              <w:t>ность</w:t>
            </w:r>
          </w:p>
        </w:tc>
        <w:tc>
          <w:tcPr>
            <w:tcW w:w="1539" w:type="pct"/>
            <w:shd w:val="clear" w:color="auto" w:fill="D9D9D9" w:themeFill="background1" w:themeFillShade="D9"/>
            <w:vAlign w:val="center"/>
          </w:tcPr>
          <w:p w14:paraId="1F084B13" w14:textId="77777777" w:rsidR="005D3364" w:rsidRPr="003D4E96" w:rsidRDefault="005D3364" w:rsidP="003D4E96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3D4E96">
              <w:rPr>
                <w:b/>
                <w:szCs w:val="24"/>
              </w:rPr>
              <w:t>Примечания</w:t>
            </w:r>
          </w:p>
        </w:tc>
        <w:tc>
          <w:tcPr>
            <w:tcW w:w="769" w:type="pct"/>
            <w:shd w:val="clear" w:color="auto" w:fill="D9D9D9" w:themeFill="background1" w:themeFillShade="D9"/>
          </w:tcPr>
          <w:p w14:paraId="1C34E2FC" w14:textId="1CA52E63" w:rsidR="005D3364" w:rsidRPr="003D4E96" w:rsidRDefault="005D3364" w:rsidP="003D4E96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3D4E96">
              <w:rPr>
                <w:b/>
                <w:szCs w:val="24"/>
              </w:rPr>
              <w:t>Отобра</w:t>
            </w:r>
            <w:r w:rsidR="001B49D8">
              <w:rPr>
                <w:b/>
                <w:szCs w:val="24"/>
              </w:rPr>
              <w:t>-</w:t>
            </w:r>
            <w:r w:rsidRPr="003D4E96">
              <w:rPr>
                <w:b/>
                <w:szCs w:val="24"/>
              </w:rPr>
              <w:t>жаемые поля карточ</w:t>
            </w:r>
            <w:r w:rsidR="001B49D8">
              <w:rPr>
                <w:b/>
                <w:szCs w:val="24"/>
              </w:rPr>
              <w:t>-</w:t>
            </w:r>
            <w:r w:rsidRPr="003D4E96">
              <w:rPr>
                <w:b/>
                <w:szCs w:val="24"/>
              </w:rPr>
              <w:t>ки</w:t>
            </w:r>
          </w:p>
        </w:tc>
      </w:tr>
      <w:tr w:rsidR="001B49D8" w:rsidRPr="00442F63" w14:paraId="24E046BF" w14:textId="77777777" w:rsidTr="00257532">
        <w:trPr>
          <w:jc w:val="center"/>
        </w:trPr>
        <w:tc>
          <w:tcPr>
            <w:tcW w:w="285" w:type="pct"/>
          </w:tcPr>
          <w:p w14:paraId="48722498" w14:textId="75335560" w:rsidR="005D3364" w:rsidRPr="003D4E96" w:rsidRDefault="005D3364" w:rsidP="001B49D8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3D4E96">
              <w:rPr>
                <w:szCs w:val="24"/>
              </w:rPr>
              <w:t>1</w:t>
            </w:r>
            <w:r w:rsidR="003D4E96">
              <w:rPr>
                <w:szCs w:val="24"/>
              </w:rPr>
              <w:t>.</w:t>
            </w:r>
          </w:p>
        </w:tc>
        <w:tc>
          <w:tcPr>
            <w:tcW w:w="962" w:type="pct"/>
          </w:tcPr>
          <w:p w14:paraId="5DF2AC5D" w14:textId="77777777" w:rsidR="005D3364" w:rsidRPr="003D4E96" w:rsidRDefault="005D3364" w:rsidP="001B49D8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3D4E96">
              <w:rPr>
                <w:szCs w:val="24"/>
              </w:rPr>
              <w:t>Имя</w:t>
            </w:r>
          </w:p>
        </w:tc>
        <w:tc>
          <w:tcPr>
            <w:tcW w:w="911" w:type="pct"/>
          </w:tcPr>
          <w:p w14:paraId="41CB6120" w14:textId="77777777" w:rsidR="005D3364" w:rsidRPr="003D4E96" w:rsidRDefault="005D3364" w:rsidP="001B49D8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3D4E96">
              <w:rPr>
                <w:szCs w:val="24"/>
              </w:rPr>
              <w:t>Однострочный текст</w:t>
            </w:r>
          </w:p>
        </w:tc>
        <w:tc>
          <w:tcPr>
            <w:tcW w:w="535" w:type="pct"/>
          </w:tcPr>
          <w:p w14:paraId="3259CD56" w14:textId="77777777" w:rsidR="005D3364" w:rsidRPr="003D4E96" w:rsidRDefault="005D3364" w:rsidP="001B49D8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3D4E96">
              <w:rPr>
                <w:szCs w:val="24"/>
              </w:rPr>
              <w:t>Да</w:t>
            </w:r>
          </w:p>
        </w:tc>
        <w:tc>
          <w:tcPr>
            <w:tcW w:w="1539" w:type="pct"/>
          </w:tcPr>
          <w:p w14:paraId="3A27255F" w14:textId="77777777" w:rsidR="005D3364" w:rsidRPr="003D4E96" w:rsidRDefault="005D3364" w:rsidP="00995063">
            <w:pPr>
              <w:pStyle w:val="aff4"/>
            </w:pPr>
            <w:r w:rsidRPr="003D4E96">
              <w:t> </w:t>
            </w:r>
          </w:p>
        </w:tc>
        <w:tc>
          <w:tcPr>
            <w:tcW w:w="769" w:type="pct"/>
          </w:tcPr>
          <w:p w14:paraId="0AD19225" w14:textId="77777777" w:rsidR="005D3364" w:rsidRPr="001C102D" w:rsidRDefault="005D3364" w:rsidP="00995063">
            <w:pPr>
              <w:pStyle w:val="aff4"/>
            </w:pPr>
            <w:r w:rsidRPr="001C102D">
              <w:t>Да</w:t>
            </w:r>
          </w:p>
        </w:tc>
      </w:tr>
      <w:tr w:rsidR="001C102D" w:rsidRPr="00442F63" w14:paraId="22526B32" w14:textId="77777777" w:rsidTr="00257532">
        <w:trPr>
          <w:jc w:val="center"/>
        </w:trPr>
        <w:tc>
          <w:tcPr>
            <w:tcW w:w="285" w:type="pct"/>
          </w:tcPr>
          <w:p w14:paraId="08AB9F89" w14:textId="02B47867" w:rsidR="001C102D" w:rsidRPr="003D4E96" w:rsidRDefault="001C102D" w:rsidP="001C102D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2. </w:t>
            </w:r>
          </w:p>
        </w:tc>
        <w:tc>
          <w:tcPr>
            <w:tcW w:w="962" w:type="pct"/>
          </w:tcPr>
          <w:p w14:paraId="3B13EF09" w14:textId="567F0A90" w:rsidR="001C102D" w:rsidRPr="001C102D" w:rsidRDefault="001C102D" w:rsidP="001C102D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  <w:lang w:val="en-US"/>
              </w:rPr>
              <w:t>Название</w:t>
            </w:r>
          </w:p>
        </w:tc>
        <w:tc>
          <w:tcPr>
            <w:tcW w:w="911" w:type="pct"/>
          </w:tcPr>
          <w:p w14:paraId="06C602D1" w14:textId="60C920CA" w:rsidR="001C102D" w:rsidRPr="003D4E96" w:rsidRDefault="001C102D" w:rsidP="001C102D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3D4E96">
              <w:rPr>
                <w:szCs w:val="24"/>
              </w:rPr>
              <w:t>Однострочный текст</w:t>
            </w:r>
          </w:p>
        </w:tc>
        <w:tc>
          <w:tcPr>
            <w:tcW w:w="535" w:type="pct"/>
          </w:tcPr>
          <w:p w14:paraId="7566B788" w14:textId="592557A2" w:rsidR="001C102D" w:rsidRPr="003D4E96" w:rsidRDefault="001C102D" w:rsidP="001C102D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1539" w:type="pct"/>
          </w:tcPr>
          <w:p w14:paraId="009BD1AC" w14:textId="3DDD7D1C" w:rsidR="001C102D" w:rsidRPr="003D4E96" w:rsidRDefault="001C102D" w:rsidP="00995063">
            <w:pPr>
              <w:pStyle w:val="aff4"/>
            </w:pPr>
            <w:r w:rsidRPr="003D4E96">
              <w:t> </w:t>
            </w:r>
          </w:p>
        </w:tc>
        <w:tc>
          <w:tcPr>
            <w:tcW w:w="769" w:type="pct"/>
          </w:tcPr>
          <w:p w14:paraId="74C7714C" w14:textId="751562A7" w:rsidR="001C102D" w:rsidRPr="001C102D" w:rsidRDefault="001C102D" w:rsidP="00995063">
            <w:pPr>
              <w:pStyle w:val="aff4"/>
            </w:pPr>
            <w:r w:rsidRPr="001C102D">
              <w:t>Да</w:t>
            </w:r>
          </w:p>
        </w:tc>
      </w:tr>
      <w:tr w:rsidR="001C102D" w:rsidRPr="00442F63" w14:paraId="2E9016EA" w14:textId="77777777" w:rsidTr="00257532">
        <w:trPr>
          <w:jc w:val="center"/>
        </w:trPr>
        <w:tc>
          <w:tcPr>
            <w:tcW w:w="285" w:type="pct"/>
          </w:tcPr>
          <w:p w14:paraId="4B06D4CB" w14:textId="05283B98" w:rsidR="001C102D" w:rsidRPr="003D4E96" w:rsidRDefault="001C102D" w:rsidP="001C102D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3.</w:t>
            </w:r>
          </w:p>
        </w:tc>
        <w:tc>
          <w:tcPr>
            <w:tcW w:w="962" w:type="pct"/>
          </w:tcPr>
          <w:p w14:paraId="601E4D8E" w14:textId="77777777" w:rsidR="001C102D" w:rsidRPr="003D4E96" w:rsidRDefault="001C102D" w:rsidP="001C102D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3D4E96">
              <w:rPr>
                <w:szCs w:val="24"/>
              </w:rPr>
              <w:t>Наименование структурного подразделения</w:t>
            </w:r>
          </w:p>
        </w:tc>
        <w:tc>
          <w:tcPr>
            <w:tcW w:w="911" w:type="pct"/>
          </w:tcPr>
          <w:p w14:paraId="05922A50" w14:textId="77777777" w:rsidR="001C102D" w:rsidRPr="003D4E96" w:rsidRDefault="001C102D" w:rsidP="001C102D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3D4E96">
              <w:rPr>
                <w:szCs w:val="24"/>
              </w:rPr>
              <w:t>Управляемые метаданные</w:t>
            </w:r>
          </w:p>
        </w:tc>
        <w:tc>
          <w:tcPr>
            <w:tcW w:w="535" w:type="pct"/>
          </w:tcPr>
          <w:p w14:paraId="536DFDDA" w14:textId="77777777" w:rsidR="001C102D" w:rsidRPr="003D4E96" w:rsidRDefault="001C102D" w:rsidP="001C102D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3D4E96">
              <w:rPr>
                <w:szCs w:val="24"/>
              </w:rPr>
              <w:t>Да</w:t>
            </w:r>
          </w:p>
        </w:tc>
        <w:tc>
          <w:tcPr>
            <w:tcW w:w="1539" w:type="pct"/>
          </w:tcPr>
          <w:p w14:paraId="3DB07647" w14:textId="77777777" w:rsidR="001C102D" w:rsidRPr="003D4E96" w:rsidRDefault="001C102D" w:rsidP="001C102D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3D4E96">
              <w:rPr>
                <w:szCs w:val="24"/>
              </w:rPr>
              <w:t>Используется набор управляемых терминов «Организационной структуры». Возможность множественного выбора</w:t>
            </w:r>
          </w:p>
        </w:tc>
        <w:tc>
          <w:tcPr>
            <w:tcW w:w="769" w:type="pct"/>
          </w:tcPr>
          <w:p w14:paraId="35B652B7" w14:textId="77777777" w:rsidR="001C102D" w:rsidRPr="003D4E96" w:rsidRDefault="001C102D" w:rsidP="001C102D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3D4E96">
              <w:rPr>
                <w:szCs w:val="24"/>
              </w:rPr>
              <w:t>Да</w:t>
            </w:r>
          </w:p>
        </w:tc>
      </w:tr>
    </w:tbl>
    <w:p w14:paraId="572676BF" w14:textId="200937B8" w:rsidR="001C102D" w:rsidRPr="002B3DBE" w:rsidRDefault="002B3DBE" w:rsidP="002B3DBE">
      <w:pPr>
        <w:rPr>
          <w:b/>
        </w:rPr>
      </w:pPr>
      <w:bookmarkStart w:id="193" w:name="_Toc429581813"/>
      <w:bookmarkStart w:id="194" w:name="_Toc429735806"/>
      <w:bookmarkStart w:id="195" w:name="_Toc439167710"/>
      <w:r w:rsidRPr="002B3DBE">
        <w:rPr>
          <w:b/>
        </w:rPr>
        <w:t xml:space="preserve">   </w:t>
      </w:r>
      <w:bookmarkEnd w:id="193"/>
      <w:bookmarkEnd w:id="194"/>
      <w:bookmarkEnd w:id="195"/>
    </w:p>
    <w:p w14:paraId="4C00A5BA" w14:textId="09D3ABE0" w:rsidR="005D3364" w:rsidRPr="00667613" w:rsidRDefault="005D3364" w:rsidP="005C0D58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bookmarkStart w:id="196" w:name="_Toc429581814"/>
      <w:bookmarkStart w:id="197" w:name="_Toc429735807"/>
      <w:bookmarkStart w:id="198" w:name="_Toc439167711"/>
      <w:r w:rsidRPr="00667613">
        <w:rPr>
          <w:sz w:val="24"/>
          <w:szCs w:val="24"/>
        </w:rPr>
        <w:t>Библиотека «ГИС-профи»</w:t>
      </w:r>
      <w:bookmarkEnd w:id="196"/>
      <w:bookmarkEnd w:id="197"/>
      <w:bookmarkEnd w:id="198"/>
    </w:p>
    <w:p w14:paraId="4FE2AAC9" w14:textId="18E7DF72" w:rsidR="005D3364" w:rsidRPr="00442F63" w:rsidRDefault="005D3364" w:rsidP="005D3364">
      <w:r w:rsidRPr="00442F63">
        <w:t>Атрибуты, характеризующие документ</w:t>
      </w:r>
      <w:r w:rsidR="00692505">
        <w:t>,</w:t>
      </w:r>
      <w:r w:rsidRPr="00442F63">
        <w:t xml:space="preserve"> представлены в </w:t>
      </w:r>
      <w:r w:rsidR="00692505">
        <w:t xml:space="preserve">таблице (см. </w:t>
      </w:r>
      <w:r w:rsidRPr="00442F63">
        <w:fldChar w:fldCharType="begin"/>
      </w:r>
      <w:r w:rsidRPr="00442F63">
        <w:instrText xml:space="preserve"> REF _Ref431555561 \h  \* MERGEFORMAT </w:instrText>
      </w:r>
      <w:r w:rsidRPr="00442F63">
        <w:fldChar w:fldCharType="separate"/>
      </w:r>
      <w:r w:rsidR="00E22EDC" w:rsidRPr="00E22EDC">
        <w:t>Таблица 34</w:t>
      </w:r>
      <w:r w:rsidRPr="00442F63">
        <w:fldChar w:fldCharType="end"/>
      </w:r>
      <w:r w:rsidR="00692505">
        <w:t>)</w:t>
      </w:r>
      <w:r w:rsidRPr="00442F63">
        <w:t>.</w:t>
      </w:r>
    </w:p>
    <w:p w14:paraId="45BEAF2B" w14:textId="2C077EA5" w:rsidR="005D3364" w:rsidRPr="001B49D8" w:rsidRDefault="009F42BF" w:rsidP="001B49D8">
      <w:pPr>
        <w:pStyle w:val="af1"/>
        <w:keepNext/>
        <w:spacing w:before="200"/>
        <w:rPr>
          <w:i/>
        </w:rPr>
      </w:pPr>
      <w:bookmarkStart w:id="199" w:name="_Ref431555561"/>
      <w:bookmarkStart w:id="200" w:name="_Ref429583282"/>
      <w:r>
        <w:rPr>
          <w:i/>
        </w:rPr>
        <w:t>Таблица</w:t>
      </w:r>
      <w:r w:rsidR="005D3364" w:rsidRPr="001B49D8">
        <w:rPr>
          <w:i/>
        </w:rPr>
        <w:t xml:space="preserve"> </w:t>
      </w:r>
      <w:r w:rsidR="001E4948" w:rsidRPr="001B49D8">
        <w:rPr>
          <w:i/>
        </w:rPr>
        <w:fldChar w:fldCharType="begin"/>
      </w:r>
      <w:r w:rsidR="001E4948" w:rsidRPr="001B49D8">
        <w:rPr>
          <w:i/>
        </w:rPr>
        <w:instrText xml:space="preserve"> SEQ Таблица \* ARABIC </w:instrText>
      </w:r>
      <w:r w:rsidR="001E4948" w:rsidRPr="001B49D8">
        <w:rPr>
          <w:i/>
        </w:rPr>
        <w:fldChar w:fldCharType="separate"/>
      </w:r>
      <w:r w:rsidR="00E22EDC">
        <w:rPr>
          <w:i/>
          <w:noProof/>
        </w:rPr>
        <w:t>34</w:t>
      </w:r>
      <w:r w:rsidR="001E4948" w:rsidRPr="001B49D8">
        <w:rPr>
          <w:i/>
        </w:rPr>
        <w:fldChar w:fldCharType="end"/>
      </w:r>
      <w:bookmarkEnd w:id="199"/>
      <w:r w:rsidR="00692505">
        <w:rPr>
          <w:i/>
        </w:rPr>
        <w:t xml:space="preserve"> </w:t>
      </w:r>
      <w:r w:rsidR="00C46475" w:rsidRPr="00C46475">
        <w:rPr>
          <w:rFonts w:cs="Arial"/>
          <w:i/>
        </w:rPr>
        <w:t>–</w:t>
      </w:r>
      <w:r w:rsidR="005D3364" w:rsidRPr="001B49D8">
        <w:rPr>
          <w:i/>
        </w:rPr>
        <w:t xml:space="preserve"> Атрибуты документов для библиотеки «ГИС-профи»</w:t>
      </w:r>
      <w:bookmarkEnd w:id="200"/>
    </w:p>
    <w:tbl>
      <w:tblPr>
        <w:tblStyle w:val="af"/>
        <w:tblW w:w="5000" w:type="pct"/>
        <w:jc w:val="center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54"/>
        <w:gridCol w:w="1538"/>
        <w:gridCol w:w="1792"/>
        <w:gridCol w:w="1792"/>
        <w:gridCol w:w="2136"/>
        <w:gridCol w:w="1532"/>
      </w:tblGrid>
      <w:tr w:rsidR="001B49D8" w:rsidRPr="001B49D8" w14:paraId="5AB20573" w14:textId="77777777" w:rsidTr="00257532">
        <w:trPr>
          <w:trHeight w:val="20"/>
          <w:tblHeader/>
          <w:jc w:val="center"/>
        </w:trPr>
        <w:tc>
          <w:tcPr>
            <w:tcW w:w="296" w:type="pct"/>
            <w:shd w:val="clear" w:color="auto" w:fill="D9D9D9" w:themeFill="background1" w:themeFillShade="D9"/>
            <w:vAlign w:val="center"/>
          </w:tcPr>
          <w:p w14:paraId="3F52EFC5" w14:textId="77777777" w:rsidR="005D3364" w:rsidRPr="001B49D8" w:rsidRDefault="005D3364" w:rsidP="00692505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1B49D8">
              <w:rPr>
                <w:b/>
                <w:szCs w:val="24"/>
              </w:rPr>
              <w:t>№ п/п</w:t>
            </w:r>
          </w:p>
        </w:tc>
        <w:tc>
          <w:tcPr>
            <w:tcW w:w="823" w:type="pct"/>
            <w:shd w:val="clear" w:color="auto" w:fill="D9D9D9" w:themeFill="background1" w:themeFillShade="D9"/>
            <w:vAlign w:val="center"/>
          </w:tcPr>
          <w:p w14:paraId="6BC528AA" w14:textId="77777777" w:rsidR="005D3364" w:rsidRPr="001B49D8" w:rsidRDefault="005D3364" w:rsidP="00692505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1B49D8">
              <w:rPr>
                <w:b/>
                <w:szCs w:val="24"/>
              </w:rPr>
              <w:t>Атрибуты</w:t>
            </w:r>
          </w:p>
        </w:tc>
        <w:tc>
          <w:tcPr>
            <w:tcW w:w="959" w:type="pct"/>
            <w:shd w:val="clear" w:color="auto" w:fill="D9D9D9" w:themeFill="background1" w:themeFillShade="D9"/>
            <w:vAlign w:val="center"/>
          </w:tcPr>
          <w:p w14:paraId="05B5E245" w14:textId="77777777" w:rsidR="005D3364" w:rsidRPr="001B49D8" w:rsidRDefault="005D3364" w:rsidP="00692505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1B49D8">
              <w:rPr>
                <w:b/>
                <w:szCs w:val="24"/>
              </w:rPr>
              <w:t>Тип</w:t>
            </w:r>
          </w:p>
        </w:tc>
        <w:tc>
          <w:tcPr>
            <w:tcW w:w="959" w:type="pct"/>
            <w:shd w:val="clear" w:color="auto" w:fill="D9D9D9" w:themeFill="background1" w:themeFillShade="D9"/>
            <w:vAlign w:val="center"/>
          </w:tcPr>
          <w:p w14:paraId="2DB622BF" w14:textId="6E8B9658" w:rsidR="005D3364" w:rsidRPr="001B49D8" w:rsidRDefault="005D3364" w:rsidP="00692505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1B49D8">
              <w:rPr>
                <w:b/>
                <w:szCs w:val="24"/>
              </w:rPr>
              <w:t>Обязатель</w:t>
            </w:r>
            <w:r w:rsidR="001B49D8">
              <w:rPr>
                <w:b/>
                <w:szCs w:val="24"/>
              </w:rPr>
              <w:t>-</w:t>
            </w:r>
            <w:r w:rsidRPr="001B49D8">
              <w:rPr>
                <w:b/>
                <w:szCs w:val="24"/>
              </w:rPr>
              <w:t>ность</w:t>
            </w:r>
          </w:p>
        </w:tc>
        <w:tc>
          <w:tcPr>
            <w:tcW w:w="1143" w:type="pct"/>
            <w:shd w:val="clear" w:color="auto" w:fill="D9D9D9" w:themeFill="background1" w:themeFillShade="D9"/>
            <w:vAlign w:val="center"/>
          </w:tcPr>
          <w:p w14:paraId="3F5FBD46" w14:textId="77777777" w:rsidR="005D3364" w:rsidRPr="001B49D8" w:rsidRDefault="005D3364" w:rsidP="00692505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1B49D8">
              <w:rPr>
                <w:b/>
                <w:szCs w:val="24"/>
              </w:rPr>
              <w:t>Примечания</w:t>
            </w:r>
          </w:p>
        </w:tc>
        <w:tc>
          <w:tcPr>
            <w:tcW w:w="820" w:type="pct"/>
            <w:shd w:val="clear" w:color="auto" w:fill="D9D9D9" w:themeFill="background1" w:themeFillShade="D9"/>
          </w:tcPr>
          <w:p w14:paraId="56ECEFA2" w14:textId="20C02ACD" w:rsidR="005D3364" w:rsidRPr="001B49D8" w:rsidRDefault="005D3364" w:rsidP="00692505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1B49D8">
              <w:rPr>
                <w:b/>
                <w:szCs w:val="24"/>
              </w:rPr>
              <w:t>Отобра</w:t>
            </w:r>
            <w:r w:rsidR="001B49D8">
              <w:rPr>
                <w:b/>
                <w:szCs w:val="24"/>
              </w:rPr>
              <w:t>-</w:t>
            </w:r>
            <w:r w:rsidRPr="001B49D8">
              <w:rPr>
                <w:b/>
                <w:szCs w:val="24"/>
              </w:rPr>
              <w:t>жаемые поля карточ</w:t>
            </w:r>
            <w:r w:rsidR="001B49D8">
              <w:rPr>
                <w:b/>
                <w:szCs w:val="24"/>
              </w:rPr>
              <w:t>-</w:t>
            </w:r>
            <w:r w:rsidRPr="001B49D8">
              <w:rPr>
                <w:b/>
                <w:szCs w:val="24"/>
              </w:rPr>
              <w:t>ки</w:t>
            </w:r>
          </w:p>
        </w:tc>
      </w:tr>
      <w:tr w:rsidR="005D3364" w:rsidRPr="00442F63" w14:paraId="71018F70" w14:textId="77777777" w:rsidTr="00F36997">
        <w:trPr>
          <w:jc w:val="center"/>
        </w:trPr>
        <w:tc>
          <w:tcPr>
            <w:tcW w:w="296" w:type="pct"/>
          </w:tcPr>
          <w:p w14:paraId="7A87E052" w14:textId="1A5F42A0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1</w:t>
            </w:r>
            <w:r w:rsidR="001B49D8">
              <w:rPr>
                <w:szCs w:val="24"/>
              </w:rPr>
              <w:t>.</w:t>
            </w:r>
          </w:p>
        </w:tc>
        <w:tc>
          <w:tcPr>
            <w:tcW w:w="823" w:type="pct"/>
          </w:tcPr>
          <w:p w14:paraId="49B597EF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Имя</w:t>
            </w:r>
          </w:p>
        </w:tc>
        <w:tc>
          <w:tcPr>
            <w:tcW w:w="959" w:type="pct"/>
          </w:tcPr>
          <w:p w14:paraId="56928643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Однострочный текст</w:t>
            </w:r>
          </w:p>
        </w:tc>
        <w:tc>
          <w:tcPr>
            <w:tcW w:w="959" w:type="pct"/>
          </w:tcPr>
          <w:p w14:paraId="4E359B65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Автоматическое заполнение</w:t>
            </w:r>
          </w:p>
        </w:tc>
        <w:tc>
          <w:tcPr>
            <w:tcW w:w="1143" w:type="pct"/>
          </w:tcPr>
          <w:p w14:paraId="79975079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Заполняется из названия файла</w:t>
            </w:r>
          </w:p>
        </w:tc>
        <w:tc>
          <w:tcPr>
            <w:tcW w:w="820" w:type="pct"/>
          </w:tcPr>
          <w:p w14:paraId="3CF7298B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Да</w:t>
            </w:r>
          </w:p>
        </w:tc>
      </w:tr>
      <w:tr w:rsidR="005D3364" w:rsidRPr="00442F63" w14:paraId="64BED3C0" w14:textId="77777777" w:rsidTr="00F36997">
        <w:trPr>
          <w:trHeight w:val="375"/>
          <w:jc w:val="center"/>
        </w:trPr>
        <w:tc>
          <w:tcPr>
            <w:tcW w:w="296" w:type="pct"/>
          </w:tcPr>
          <w:p w14:paraId="63E8A2A3" w14:textId="538BC6C5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2</w:t>
            </w:r>
            <w:r w:rsidR="001B49D8">
              <w:rPr>
                <w:szCs w:val="24"/>
              </w:rPr>
              <w:t>.</w:t>
            </w:r>
          </w:p>
        </w:tc>
        <w:tc>
          <w:tcPr>
            <w:tcW w:w="823" w:type="pct"/>
          </w:tcPr>
          <w:p w14:paraId="6EB4373B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Название</w:t>
            </w:r>
          </w:p>
        </w:tc>
        <w:tc>
          <w:tcPr>
            <w:tcW w:w="959" w:type="pct"/>
          </w:tcPr>
          <w:p w14:paraId="12B7C17B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Однострочный текст</w:t>
            </w:r>
          </w:p>
        </w:tc>
        <w:tc>
          <w:tcPr>
            <w:tcW w:w="959" w:type="pct"/>
          </w:tcPr>
          <w:p w14:paraId="2E8646A7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Автоматическое заполнение</w:t>
            </w:r>
          </w:p>
        </w:tc>
        <w:tc>
          <w:tcPr>
            <w:tcW w:w="1143" w:type="pct"/>
          </w:tcPr>
          <w:p w14:paraId="70514CA2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Заполняется из названия файла</w:t>
            </w:r>
          </w:p>
        </w:tc>
        <w:tc>
          <w:tcPr>
            <w:tcW w:w="820" w:type="pct"/>
          </w:tcPr>
          <w:p w14:paraId="79F5C621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Нет</w:t>
            </w:r>
          </w:p>
        </w:tc>
      </w:tr>
      <w:tr w:rsidR="005D3364" w:rsidRPr="00442F63" w14:paraId="45324F58" w14:textId="77777777" w:rsidTr="00F36997">
        <w:trPr>
          <w:trHeight w:val="375"/>
          <w:jc w:val="center"/>
        </w:trPr>
        <w:tc>
          <w:tcPr>
            <w:tcW w:w="296" w:type="pct"/>
          </w:tcPr>
          <w:p w14:paraId="07CE5F05" w14:textId="34555AD2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3</w:t>
            </w:r>
            <w:r w:rsidR="001B49D8">
              <w:rPr>
                <w:szCs w:val="24"/>
              </w:rPr>
              <w:t>.</w:t>
            </w:r>
          </w:p>
        </w:tc>
        <w:tc>
          <w:tcPr>
            <w:tcW w:w="823" w:type="pct"/>
          </w:tcPr>
          <w:p w14:paraId="131FF65F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Наименование издания</w:t>
            </w:r>
          </w:p>
        </w:tc>
        <w:tc>
          <w:tcPr>
            <w:tcW w:w="959" w:type="pct"/>
          </w:tcPr>
          <w:p w14:paraId="4C3B4CCA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Подстановка</w:t>
            </w:r>
          </w:p>
        </w:tc>
        <w:tc>
          <w:tcPr>
            <w:tcW w:w="959" w:type="pct"/>
          </w:tcPr>
          <w:p w14:paraId="19FDB6A7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Да</w:t>
            </w:r>
          </w:p>
        </w:tc>
        <w:tc>
          <w:tcPr>
            <w:tcW w:w="1143" w:type="pct"/>
          </w:tcPr>
          <w:p w14:paraId="3554F345" w14:textId="3D7E92FF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 xml:space="preserve">Выбор из справочника. Справочник </w:t>
            </w:r>
            <w:r w:rsidR="001B49D8">
              <w:rPr>
                <w:szCs w:val="24"/>
              </w:rPr>
              <w:t>«</w:t>
            </w:r>
            <w:r w:rsidRPr="001B49D8">
              <w:rPr>
                <w:szCs w:val="24"/>
              </w:rPr>
              <w:t>Издания Г</w:t>
            </w:r>
            <w:r w:rsidR="00135BA3" w:rsidRPr="001B49D8">
              <w:rPr>
                <w:szCs w:val="24"/>
              </w:rPr>
              <w:t>ИС</w:t>
            </w:r>
            <w:r w:rsidRPr="001B49D8">
              <w:rPr>
                <w:szCs w:val="24"/>
              </w:rPr>
              <w:t>-</w:t>
            </w:r>
            <w:r w:rsidR="00135BA3" w:rsidRPr="001B49D8">
              <w:rPr>
                <w:szCs w:val="24"/>
              </w:rPr>
              <w:t>п</w:t>
            </w:r>
            <w:r w:rsidRPr="001B49D8">
              <w:rPr>
                <w:szCs w:val="24"/>
              </w:rPr>
              <w:t>рофи</w:t>
            </w:r>
            <w:r w:rsidR="001B49D8">
              <w:rPr>
                <w:szCs w:val="24"/>
              </w:rPr>
              <w:t>»</w:t>
            </w:r>
            <w:r w:rsidRPr="001B49D8">
              <w:rPr>
                <w:szCs w:val="24"/>
              </w:rPr>
              <w:t xml:space="preserve">. Данный атрибут отображается только в карточке создания и редактирования документа. </w:t>
            </w:r>
          </w:p>
        </w:tc>
        <w:tc>
          <w:tcPr>
            <w:tcW w:w="820" w:type="pct"/>
          </w:tcPr>
          <w:p w14:paraId="1705664D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Да</w:t>
            </w:r>
          </w:p>
        </w:tc>
      </w:tr>
      <w:tr w:rsidR="005D3364" w:rsidRPr="00442F63" w14:paraId="7007FAD7" w14:textId="77777777" w:rsidTr="00F36997">
        <w:trPr>
          <w:trHeight w:val="375"/>
          <w:jc w:val="center"/>
        </w:trPr>
        <w:tc>
          <w:tcPr>
            <w:tcW w:w="296" w:type="pct"/>
          </w:tcPr>
          <w:p w14:paraId="361AC5BA" w14:textId="4989E94E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4</w:t>
            </w:r>
            <w:r w:rsidR="001B49D8">
              <w:rPr>
                <w:szCs w:val="24"/>
              </w:rPr>
              <w:t>.</w:t>
            </w:r>
          </w:p>
        </w:tc>
        <w:tc>
          <w:tcPr>
            <w:tcW w:w="823" w:type="pct"/>
          </w:tcPr>
          <w:p w14:paraId="3C20337B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Номер</w:t>
            </w:r>
          </w:p>
        </w:tc>
        <w:tc>
          <w:tcPr>
            <w:tcW w:w="959" w:type="pct"/>
          </w:tcPr>
          <w:p w14:paraId="3A63D764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Число</w:t>
            </w:r>
          </w:p>
        </w:tc>
        <w:tc>
          <w:tcPr>
            <w:tcW w:w="959" w:type="pct"/>
          </w:tcPr>
          <w:p w14:paraId="234AEBC6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Да</w:t>
            </w:r>
          </w:p>
        </w:tc>
        <w:tc>
          <w:tcPr>
            <w:tcW w:w="1143" w:type="pct"/>
          </w:tcPr>
          <w:p w14:paraId="0C43D99C" w14:textId="3BDA0D24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820" w:type="pct"/>
          </w:tcPr>
          <w:p w14:paraId="21FFDE83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Да</w:t>
            </w:r>
          </w:p>
        </w:tc>
      </w:tr>
      <w:tr w:rsidR="005D3364" w:rsidRPr="00442F63" w14:paraId="0CF6EC18" w14:textId="77777777" w:rsidTr="00F36997">
        <w:trPr>
          <w:jc w:val="center"/>
        </w:trPr>
        <w:tc>
          <w:tcPr>
            <w:tcW w:w="296" w:type="pct"/>
          </w:tcPr>
          <w:p w14:paraId="7D2EED3B" w14:textId="4AC825F5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5</w:t>
            </w:r>
            <w:r w:rsidR="001B49D8">
              <w:rPr>
                <w:szCs w:val="24"/>
              </w:rPr>
              <w:t>.</w:t>
            </w:r>
          </w:p>
        </w:tc>
        <w:tc>
          <w:tcPr>
            <w:tcW w:w="823" w:type="pct"/>
          </w:tcPr>
          <w:p w14:paraId="0C4FFCA1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Дата размещения</w:t>
            </w:r>
          </w:p>
        </w:tc>
        <w:tc>
          <w:tcPr>
            <w:tcW w:w="959" w:type="pct"/>
          </w:tcPr>
          <w:p w14:paraId="739B5A44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Дата и время</w:t>
            </w:r>
          </w:p>
        </w:tc>
        <w:tc>
          <w:tcPr>
            <w:tcW w:w="959" w:type="pct"/>
          </w:tcPr>
          <w:p w14:paraId="29E2E23C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Автоматическое заполнение</w:t>
            </w:r>
          </w:p>
        </w:tc>
        <w:tc>
          <w:tcPr>
            <w:tcW w:w="1143" w:type="pct"/>
          </w:tcPr>
          <w:p w14:paraId="000DD145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Дата создания элемента списка</w:t>
            </w:r>
          </w:p>
        </w:tc>
        <w:tc>
          <w:tcPr>
            <w:tcW w:w="820" w:type="pct"/>
          </w:tcPr>
          <w:p w14:paraId="2D2203C2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Да</w:t>
            </w:r>
          </w:p>
        </w:tc>
      </w:tr>
      <w:tr w:rsidR="005D3364" w:rsidRPr="00442F63" w14:paraId="69D8BB84" w14:textId="77777777" w:rsidTr="00F36997">
        <w:trPr>
          <w:jc w:val="center"/>
        </w:trPr>
        <w:tc>
          <w:tcPr>
            <w:tcW w:w="296" w:type="pct"/>
          </w:tcPr>
          <w:p w14:paraId="77CC01D3" w14:textId="7B6512EC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6</w:t>
            </w:r>
            <w:r w:rsidR="001B49D8">
              <w:rPr>
                <w:szCs w:val="24"/>
              </w:rPr>
              <w:t>.</w:t>
            </w:r>
          </w:p>
        </w:tc>
        <w:tc>
          <w:tcPr>
            <w:tcW w:w="823" w:type="pct"/>
          </w:tcPr>
          <w:p w14:paraId="686EE2D4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Отправитель</w:t>
            </w:r>
          </w:p>
        </w:tc>
        <w:tc>
          <w:tcPr>
            <w:tcW w:w="959" w:type="pct"/>
          </w:tcPr>
          <w:p w14:paraId="0100BD81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Пользователь или группа</w:t>
            </w:r>
          </w:p>
        </w:tc>
        <w:tc>
          <w:tcPr>
            <w:tcW w:w="959" w:type="pct"/>
          </w:tcPr>
          <w:p w14:paraId="1472B337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Автоматическое заполнение</w:t>
            </w:r>
          </w:p>
        </w:tc>
        <w:tc>
          <w:tcPr>
            <w:tcW w:w="1143" w:type="pct"/>
          </w:tcPr>
          <w:p w14:paraId="0F52050C" w14:textId="3736E303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Пользователь, добавивший файл</w:t>
            </w:r>
          </w:p>
        </w:tc>
        <w:tc>
          <w:tcPr>
            <w:tcW w:w="820" w:type="pct"/>
          </w:tcPr>
          <w:p w14:paraId="589867F3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Да</w:t>
            </w:r>
          </w:p>
        </w:tc>
      </w:tr>
      <w:tr w:rsidR="005D3364" w:rsidRPr="00442F63" w14:paraId="47ED77CB" w14:textId="77777777" w:rsidTr="00F36997">
        <w:trPr>
          <w:trHeight w:val="342"/>
          <w:jc w:val="center"/>
        </w:trPr>
        <w:tc>
          <w:tcPr>
            <w:tcW w:w="296" w:type="pct"/>
          </w:tcPr>
          <w:p w14:paraId="3A9E9E34" w14:textId="6F93EFA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lastRenderedPageBreak/>
              <w:t>7</w:t>
            </w:r>
            <w:r w:rsidR="001B49D8">
              <w:rPr>
                <w:szCs w:val="24"/>
              </w:rPr>
              <w:t>.</w:t>
            </w:r>
          </w:p>
        </w:tc>
        <w:tc>
          <w:tcPr>
            <w:tcW w:w="823" w:type="pct"/>
          </w:tcPr>
          <w:p w14:paraId="72281644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Комментарий</w:t>
            </w:r>
          </w:p>
        </w:tc>
        <w:tc>
          <w:tcPr>
            <w:tcW w:w="959" w:type="pct"/>
          </w:tcPr>
          <w:p w14:paraId="06EB25B1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Многострочный текст</w:t>
            </w:r>
          </w:p>
        </w:tc>
        <w:tc>
          <w:tcPr>
            <w:tcW w:w="959" w:type="pct"/>
          </w:tcPr>
          <w:p w14:paraId="0611BBDD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Нет</w:t>
            </w:r>
          </w:p>
        </w:tc>
        <w:tc>
          <w:tcPr>
            <w:tcW w:w="1143" w:type="pct"/>
          </w:tcPr>
          <w:p w14:paraId="7160C87A" w14:textId="4FAFC820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820" w:type="pct"/>
          </w:tcPr>
          <w:p w14:paraId="28F7DD31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Да</w:t>
            </w:r>
          </w:p>
        </w:tc>
      </w:tr>
      <w:tr w:rsidR="005D3364" w:rsidRPr="00442F63" w14:paraId="04E31519" w14:textId="77777777" w:rsidTr="00F36997">
        <w:trPr>
          <w:trHeight w:val="342"/>
          <w:jc w:val="center"/>
        </w:trPr>
        <w:tc>
          <w:tcPr>
            <w:tcW w:w="296" w:type="pct"/>
          </w:tcPr>
          <w:p w14:paraId="7C197C29" w14:textId="195DC6B1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8</w:t>
            </w:r>
            <w:r w:rsidR="001B49D8">
              <w:rPr>
                <w:szCs w:val="24"/>
              </w:rPr>
              <w:t>.</w:t>
            </w:r>
          </w:p>
        </w:tc>
        <w:tc>
          <w:tcPr>
            <w:tcW w:w="823" w:type="pct"/>
          </w:tcPr>
          <w:p w14:paraId="78BD33CB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Индекс издания</w:t>
            </w:r>
          </w:p>
        </w:tc>
        <w:tc>
          <w:tcPr>
            <w:tcW w:w="959" w:type="pct"/>
          </w:tcPr>
          <w:p w14:paraId="0D78D92D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Однострочный текст</w:t>
            </w:r>
          </w:p>
        </w:tc>
        <w:tc>
          <w:tcPr>
            <w:tcW w:w="959" w:type="pct"/>
          </w:tcPr>
          <w:p w14:paraId="70305282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Автоматическое заполнение</w:t>
            </w:r>
          </w:p>
        </w:tc>
        <w:tc>
          <w:tcPr>
            <w:tcW w:w="1143" w:type="pct"/>
          </w:tcPr>
          <w:p w14:paraId="08DA4A27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820" w:type="pct"/>
          </w:tcPr>
          <w:p w14:paraId="395B76A3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Да</w:t>
            </w:r>
          </w:p>
        </w:tc>
      </w:tr>
      <w:tr w:rsidR="005D3364" w:rsidRPr="00442F63" w14:paraId="29F988CE" w14:textId="77777777" w:rsidTr="00F36997">
        <w:trPr>
          <w:trHeight w:val="342"/>
          <w:jc w:val="center"/>
        </w:trPr>
        <w:tc>
          <w:tcPr>
            <w:tcW w:w="296" w:type="pct"/>
          </w:tcPr>
          <w:p w14:paraId="16AD174F" w14:textId="3D9C32DE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9</w:t>
            </w:r>
            <w:r w:rsidR="001B49D8">
              <w:rPr>
                <w:szCs w:val="24"/>
              </w:rPr>
              <w:t>.</w:t>
            </w:r>
          </w:p>
        </w:tc>
        <w:tc>
          <w:tcPr>
            <w:tcW w:w="823" w:type="pct"/>
          </w:tcPr>
          <w:p w14:paraId="0963E029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Тип издания</w:t>
            </w:r>
          </w:p>
        </w:tc>
        <w:tc>
          <w:tcPr>
            <w:tcW w:w="959" w:type="pct"/>
          </w:tcPr>
          <w:p w14:paraId="579B29AF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Однострочный текст</w:t>
            </w:r>
          </w:p>
        </w:tc>
        <w:tc>
          <w:tcPr>
            <w:tcW w:w="959" w:type="pct"/>
          </w:tcPr>
          <w:p w14:paraId="769AFF87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Автоматическое заполнение</w:t>
            </w:r>
          </w:p>
        </w:tc>
        <w:tc>
          <w:tcPr>
            <w:tcW w:w="1143" w:type="pct"/>
          </w:tcPr>
          <w:p w14:paraId="3349DFE5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Заполняется по выбранному наименованию издания</w:t>
            </w:r>
          </w:p>
        </w:tc>
        <w:tc>
          <w:tcPr>
            <w:tcW w:w="820" w:type="pct"/>
          </w:tcPr>
          <w:p w14:paraId="341F25CA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Да</w:t>
            </w:r>
          </w:p>
        </w:tc>
      </w:tr>
      <w:tr w:rsidR="005D3364" w:rsidRPr="00442F63" w14:paraId="055AB9D9" w14:textId="77777777" w:rsidTr="00F36997">
        <w:trPr>
          <w:trHeight w:val="342"/>
          <w:jc w:val="center"/>
        </w:trPr>
        <w:tc>
          <w:tcPr>
            <w:tcW w:w="296" w:type="pct"/>
          </w:tcPr>
          <w:p w14:paraId="6502192E" w14:textId="2C583BD3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10</w:t>
            </w:r>
            <w:r w:rsidR="001B49D8">
              <w:rPr>
                <w:szCs w:val="24"/>
              </w:rPr>
              <w:t>.</w:t>
            </w:r>
          </w:p>
        </w:tc>
        <w:tc>
          <w:tcPr>
            <w:tcW w:w="823" w:type="pct"/>
          </w:tcPr>
          <w:p w14:paraId="1C8CEB74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Рубрика</w:t>
            </w:r>
          </w:p>
        </w:tc>
        <w:tc>
          <w:tcPr>
            <w:tcW w:w="959" w:type="pct"/>
          </w:tcPr>
          <w:p w14:paraId="653190A3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Подстановка</w:t>
            </w:r>
          </w:p>
        </w:tc>
        <w:tc>
          <w:tcPr>
            <w:tcW w:w="959" w:type="pct"/>
          </w:tcPr>
          <w:p w14:paraId="3986B2B4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Автоматическое заполнение</w:t>
            </w:r>
          </w:p>
        </w:tc>
        <w:tc>
          <w:tcPr>
            <w:tcW w:w="1143" w:type="pct"/>
          </w:tcPr>
          <w:p w14:paraId="7F827608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Название издания «ГИС-профи»</w:t>
            </w:r>
          </w:p>
        </w:tc>
        <w:tc>
          <w:tcPr>
            <w:tcW w:w="820" w:type="pct"/>
          </w:tcPr>
          <w:p w14:paraId="4AF71E85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Да</w:t>
            </w:r>
          </w:p>
        </w:tc>
      </w:tr>
      <w:tr w:rsidR="005D3364" w:rsidRPr="00442F63" w14:paraId="7FAC2EB0" w14:textId="77777777" w:rsidTr="00F36997">
        <w:trPr>
          <w:trHeight w:val="342"/>
          <w:jc w:val="center"/>
        </w:trPr>
        <w:tc>
          <w:tcPr>
            <w:tcW w:w="296" w:type="pct"/>
          </w:tcPr>
          <w:p w14:paraId="04987208" w14:textId="4FFBEAF0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11</w:t>
            </w:r>
            <w:r w:rsidR="001B49D8">
              <w:rPr>
                <w:szCs w:val="24"/>
              </w:rPr>
              <w:t>.</w:t>
            </w:r>
          </w:p>
        </w:tc>
        <w:tc>
          <w:tcPr>
            <w:tcW w:w="823" w:type="pct"/>
          </w:tcPr>
          <w:p w14:paraId="675B5939" w14:textId="740A3BA0" w:rsidR="005D3364" w:rsidRPr="001B49D8" w:rsidRDefault="00515A8B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Тип</w:t>
            </w:r>
            <w:r w:rsidR="005D3364" w:rsidRPr="001B49D8">
              <w:rPr>
                <w:szCs w:val="24"/>
              </w:rPr>
              <w:t xml:space="preserve"> файла</w:t>
            </w:r>
          </w:p>
        </w:tc>
        <w:tc>
          <w:tcPr>
            <w:tcW w:w="959" w:type="pct"/>
          </w:tcPr>
          <w:p w14:paraId="367AC204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959" w:type="pct"/>
          </w:tcPr>
          <w:p w14:paraId="1E71D2EB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1143" w:type="pct"/>
          </w:tcPr>
          <w:p w14:paraId="0FB55572" w14:textId="77777777" w:rsidR="005D3364" w:rsidRPr="001B49D8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Формат загруженного файла</w:t>
            </w:r>
          </w:p>
        </w:tc>
        <w:tc>
          <w:tcPr>
            <w:tcW w:w="820" w:type="pct"/>
          </w:tcPr>
          <w:p w14:paraId="3A9BA23F" w14:textId="4864A478" w:rsidR="005D3364" w:rsidRPr="001B49D8" w:rsidRDefault="00515A8B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</w:tr>
      <w:tr w:rsidR="00414780" w:rsidRPr="00442F63" w14:paraId="4C9B6294" w14:textId="77777777" w:rsidTr="00F36997">
        <w:trPr>
          <w:trHeight w:val="342"/>
          <w:jc w:val="center"/>
        </w:trPr>
        <w:tc>
          <w:tcPr>
            <w:tcW w:w="296" w:type="pct"/>
          </w:tcPr>
          <w:p w14:paraId="6731957D" w14:textId="29BE6886" w:rsidR="00414780" w:rsidRPr="001B49D8" w:rsidRDefault="00414780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12.</w:t>
            </w:r>
          </w:p>
        </w:tc>
        <w:tc>
          <w:tcPr>
            <w:tcW w:w="823" w:type="pct"/>
          </w:tcPr>
          <w:p w14:paraId="7440DC76" w14:textId="3AFBC4E2" w:rsidR="00414780" w:rsidRPr="001B49D8" w:rsidRDefault="00414780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Новый документ</w:t>
            </w:r>
          </w:p>
        </w:tc>
        <w:tc>
          <w:tcPr>
            <w:tcW w:w="959" w:type="pct"/>
          </w:tcPr>
          <w:p w14:paraId="775684F6" w14:textId="67BCE5B8" w:rsidR="00414780" w:rsidRPr="001B49D8" w:rsidRDefault="00414780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Вычисляемый</w:t>
            </w:r>
          </w:p>
        </w:tc>
        <w:tc>
          <w:tcPr>
            <w:tcW w:w="959" w:type="pct"/>
          </w:tcPr>
          <w:p w14:paraId="4D37D95D" w14:textId="54C5B8F5" w:rsidR="00414780" w:rsidRPr="001B49D8" w:rsidRDefault="00414780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1143" w:type="pct"/>
          </w:tcPr>
          <w:p w14:paraId="729A9255" w14:textId="77777777" w:rsidR="00414780" w:rsidRPr="001B49D8" w:rsidRDefault="00414780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820" w:type="pct"/>
          </w:tcPr>
          <w:p w14:paraId="2EECC702" w14:textId="402663A0" w:rsidR="00414780" w:rsidRPr="001B49D8" w:rsidRDefault="00515A8B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</w:tr>
      <w:tr w:rsidR="00414780" w:rsidRPr="00442F63" w14:paraId="087CE8CD" w14:textId="77777777" w:rsidTr="00F36997">
        <w:trPr>
          <w:trHeight w:val="342"/>
          <w:jc w:val="center"/>
        </w:trPr>
        <w:tc>
          <w:tcPr>
            <w:tcW w:w="296" w:type="pct"/>
          </w:tcPr>
          <w:p w14:paraId="71394B9C" w14:textId="08BC9627" w:rsidR="00414780" w:rsidRPr="001B49D8" w:rsidRDefault="00414780" w:rsidP="00414780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13.</w:t>
            </w:r>
          </w:p>
        </w:tc>
        <w:tc>
          <w:tcPr>
            <w:tcW w:w="823" w:type="pct"/>
          </w:tcPr>
          <w:p w14:paraId="3E1687E6" w14:textId="4055652C" w:rsidR="00414780" w:rsidRPr="001B49D8" w:rsidRDefault="00414780" w:rsidP="00414780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Архивный документ</w:t>
            </w:r>
          </w:p>
        </w:tc>
        <w:tc>
          <w:tcPr>
            <w:tcW w:w="959" w:type="pct"/>
          </w:tcPr>
          <w:p w14:paraId="01684F83" w14:textId="799C4A20" w:rsidR="00414780" w:rsidRPr="001B49D8" w:rsidRDefault="00414780" w:rsidP="00414780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Вычисляемый</w:t>
            </w:r>
          </w:p>
        </w:tc>
        <w:tc>
          <w:tcPr>
            <w:tcW w:w="959" w:type="pct"/>
          </w:tcPr>
          <w:p w14:paraId="19BEF69C" w14:textId="7BD4B205" w:rsidR="00414780" w:rsidRPr="001B49D8" w:rsidRDefault="00414780" w:rsidP="00414780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  <w:tc>
          <w:tcPr>
            <w:tcW w:w="1143" w:type="pct"/>
          </w:tcPr>
          <w:p w14:paraId="4E0783FB" w14:textId="77777777" w:rsidR="00414780" w:rsidRPr="001B49D8" w:rsidRDefault="00414780" w:rsidP="00414780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820" w:type="pct"/>
          </w:tcPr>
          <w:p w14:paraId="115F1A34" w14:textId="35AE3011" w:rsidR="00414780" w:rsidRPr="001B49D8" w:rsidRDefault="00515A8B" w:rsidP="00414780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Нет</w:t>
            </w:r>
          </w:p>
        </w:tc>
      </w:tr>
    </w:tbl>
    <w:p w14:paraId="0B88140C" w14:textId="77777777" w:rsidR="005D3364" w:rsidRPr="00442F63" w:rsidRDefault="005D3364" w:rsidP="00692505">
      <w:pPr>
        <w:spacing w:after="0" w:line="240" w:lineRule="auto"/>
        <w:ind w:firstLine="567"/>
      </w:pPr>
    </w:p>
    <w:p w14:paraId="7E75B871" w14:textId="2A8ADC16" w:rsidR="005D3364" w:rsidRPr="00442F63" w:rsidRDefault="005D3364" w:rsidP="00815FFA">
      <w:pPr>
        <w:spacing w:after="0" w:line="240" w:lineRule="auto"/>
        <w:ind w:firstLine="567"/>
      </w:pPr>
      <w:r w:rsidRPr="00442F63">
        <w:t xml:space="preserve">В библиотеке существуют следующие представления документов </w:t>
      </w:r>
      <w:r w:rsidR="00692505">
        <w:t>(</w:t>
      </w:r>
      <w:r w:rsidRPr="00442F63">
        <w:t xml:space="preserve">см. </w:t>
      </w:r>
      <w:r w:rsidRPr="00442F63">
        <w:fldChar w:fldCharType="begin"/>
      </w:r>
      <w:r w:rsidRPr="00442F63">
        <w:instrText xml:space="preserve"> REF _Ref431555636 \h  \* MERGEFORMAT </w:instrText>
      </w:r>
      <w:r w:rsidRPr="00442F63">
        <w:fldChar w:fldCharType="separate"/>
      </w:r>
      <w:r w:rsidR="00E22EDC" w:rsidRPr="00E22EDC">
        <w:t>Таблица 35</w:t>
      </w:r>
      <w:r w:rsidRPr="00442F63">
        <w:fldChar w:fldCharType="end"/>
      </w:r>
      <w:r w:rsidR="00692505">
        <w:t>)</w:t>
      </w:r>
      <w:r w:rsidRPr="00442F63">
        <w:t>.</w:t>
      </w:r>
    </w:p>
    <w:p w14:paraId="0531CE13" w14:textId="1226A1AD" w:rsidR="005D3364" w:rsidRPr="001B49D8" w:rsidRDefault="009F42BF" w:rsidP="001B49D8">
      <w:pPr>
        <w:pStyle w:val="af1"/>
        <w:keepNext/>
        <w:spacing w:before="200"/>
        <w:rPr>
          <w:i/>
        </w:rPr>
      </w:pPr>
      <w:bookmarkStart w:id="201" w:name="_Ref431555636"/>
      <w:bookmarkStart w:id="202" w:name="_Ref430271917"/>
      <w:r>
        <w:rPr>
          <w:i/>
        </w:rPr>
        <w:lastRenderedPageBreak/>
        <w:t>Таблица</w:t>
      </w:r>
      <w:r w:rsidR="005D3364" w:rsidRPr="001B49D8">
        <w:rPr>
          <w:i/>
        </w:rPr>
        <w:t xml:space="preserve"> </w:t>
      </w:r>
      <w:r w:rsidR="001E4948" w:rsidRPr="001B49D8">
        <w:rPr>
          <w:i/>
        </w:rPr>
        <w:fldChar w:fldCharType="begin"/>
      </w:r>
      <w:r w:rsidR="001E4948" w:rsidRPr="001B49D8">
        <w:rPr>
          <w:i/>
        </w:rPr>
        <w:instrText xml:space="preserve"> SEQ Таблица \* ARABIC </w:instrText>
      </w:r>
      <w:r w:rsidR="001E4948" w:rsidRPr="001B49D8">
        <w:rPr>
          <w:i/>
        </w:rPr>
        <w:fldChar w:fldCharType="separate"/>
      </w:r>
      <w:r w:rsidR="00E22EDC">
        <w:rPr>
          <w:i/>
          <w:noProof/>
        </w:rPr>
        <w:t>35</w:t>
      </w:r>
      <w:r w:rsidR="001E4948" w:rsidRPr="001B49D8">
        <w:rPr>
          <w:i/>
        </w:rPr>
        <w:fldChar w:fldCharType="end"/>
      </w:r>
      <w:bookmarkEnd w:id="201"/>
      <w:r w:rsidR="00692505">
        <w:rPr>
          <w:i/>
        </w:rPr>
        <w:t xml:space="preserve"> </w:t>
      </w:r>
      <w:r w:rsidR="00C46475" w:rsidRPr="00C46475">
        <w:rPr>
          <w:rFonts w:cs="Arial"/>
          <w:i/>
        </w:rPr>
        <w:t>–</w:t>
      </w:r>
      <w:r w:rsidR="005D3364" w:rsidRPr="001B49D8">
        <w:rPr>
          <w:i/>
        </w:rPr>
        <w:t xml:space="preserve"> Представления документов в библиотеке «ГИС-профи»</w:t>
      </w:r>
      <w:bookmarkEnd w:id="202"/>
    </w:p>
    <w:tbl>
      <w:tblPr>
        <w:tblW w:w="5000" w:type="pct"/>
        <w:jc w:val="center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52"/>
        <w:gridCol w:w="1653"/>
        <w:gridCol w:w="4627"/>
        <w:gridCol w:w="2512"/>
      </w:tblGrid>
      <w:tr w:rsidR="005D3364" w:rsidRPr="001B49D8" w14:paraId="738E9F67" w14:textId="77777777" w:rsidTr="00257532">
        <w:trPr>
          <w:trHeight w:val="300"/>
          <w:jc w:val="center"/>
        </w:trPr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2BB6EAA" w14:textId="77777777" w:rsidR="005D3364" w:rsidRPr="001B49D8" w:rsidRDefault="005D3364" w:rsidP="001B49D8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1B49D8">
              <w:rPr>
                <w:b/>
                <w:szCs w:val="24"/>
              </w:rPr>
              <w:t>№ п\п</w:t>
            </w:r>
          </w:p>
        </w:tc>
        <w:tc>
          <w:tcPr>
            <w:tcW w:w="8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4B915FB3" w14:textId="578CC788" w:rsidR="005D3364" w:rsidRPr="001B49D8" w:rsidRDefault="005D3364" w:rsidP="001B49D8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1B49D8">
              <w:rPr>
                <w:b/>
                <w:szCs w:val="24"/>
              </w:rPr>
              <w:t>Наименова</w:t>
            </w:r>
            <w:r w:rsidR="001B49D8">
              <w:rPr>
                <w:b/>
                <w:szCs w:val="24"/>
              </w:rPr>
              <w:t>-</w:t>
            </w:r>
            <w:r w:rsidRPr="001B49D8">
              <w:rPr>
                <w:b/>
                <w:szCs w:val="24"/>
              </w:rPr>
              <w:t>ние представ</w:t>
            </w:r>
            <w:r w:rsidR="001B49D8">
              <w:rPr>
                <w:b/>
                <w:szCs w:val="24"/>
              </w:rPr>
              <w:t>-</w:t>
            </w:r>
            <w:r w:rsidRPr="001B49D8">
              <w:rPr>
                <w:b/>
                <w:szCs w:val="24"/>
              </w:rPr>
              <w:t>ления</w:t>
            </w:r>
          </w:p>
        </w:tc>
        <w:tc>
          <w:tcPr>
            <w:tcW w:w="24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3113E1B" w14:textId="77777777" w:rsidR="005D3364" w:rsidRPr="001B49D8" w:rsidRDefault="005D3364" w:rsidP="001B49D8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1B49D8">
              <w:rPr>
                <w:b/>
                <w:szCs w:val="24"/>
              </w:rPr>
              <w:t>Описание</w:t>
            </w:r>
          </w:p>
        </w:tc>
        <w:tc>
          <w:tcPr>
            <w:tcW w:w="1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78850BF" w14:textId="77777777" w:rsidR="005D3364" w:rsidRPr="001B49D8" w:rsidRDefault="005D3364" w:rsidP="001B49D8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1B49D8">
              <w:rPr>
                <w:b/>
                <w:szCs w:val="24"/>
              </w:rPr>
              <w:t>Отображаемые поля</w:t>
            </w:r>
          </w:p>
        </w:tc>
      </w:tr>
      <w:tr w:rsidR="005D3364" w:rsidRPr="00442F63" w14:paraId="67FC203B" w14:textId="77777777" w:rsidTr="00257532">
        <w:trPr>
          <w:trHeight w:val="2205"/>
          <w:jc w:val="center"/>
        </w:trPr>
        <w:tc>
          <w:tcPr>
            <w:tcW w:w="2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862176" w14:textId="7321B883" w:rsidR="005D3364" w:rsidRPr="001B49D8" w:rsidRDefault="005D3364" w:rsidP="001B49D8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1</w:t>
            </w:r>
            <w:r w:rsidR="001B49D8">
              <w:rPr>
                <w:szCs w:val="24"/>
              </w:rPr>
              <w:t>.</w:t>
            </w:r>
          </w:p>
        </w:tc>
        <w:tc>
          <w:tcPr>
            <w:tcW w:w="8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BE8D33" w14:textId="77777777" w:rsidR="005D3364" w:rsidRPr="001B49D8" w:rsidRDefault="005D3364" w:rsidP="001B49D8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Новое</w:t>
            </w:r>
          </w:p>
        </w:tc>
        <w:tc>
          <w:tcPr>
            <w:tcW w:w="2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3BB57F" w14:textId="0711F407" w:rsidR="005D3364" w:rsidRPr="001B49D8" w:rsidRDefault="005D3364" w:rsidP="001B49D8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 xml:space="preserve">Отображаются издания, поступившие в текущем году, осуществляется группировка по </w:t>
            </w:r>
            <w:r w:rsidR="005A31AD">
              <w:rPr>
                <w:szCs w:val="24"/>
              </w:rPr>
              <w:t>рубрике</w:t>
            </w:r>
            <w:r w:rsidRPr="001B49D8">
              <w:rPr>
                <w:szCs w:val="24"/>
              </w:rPr>
              <w:t xml:space="preserve">. </w:t>
            </w:r>
          </w:p>
          <w:p w14:paraId="0BAE860F" w14:textId="77777777" w:rsidR="005D3364" w:rsidRPr="001B49D8" w:rsidRDefault="005D3364" w:rsidP="001B49D8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Фильтрация и порядок отображения элементов в этом представлении следующая: «Дата размещения» меньше или равно 01 февраля текущего года и меньше 01 февраля следующего года.</w:t>
            </w:r>
          </w:p>
        </w:tc>
        <w:tc>
          <w:tcPr>
            <w:tcW w:w="1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59946A" w14:textId="77777777" w:rsidR="005D3364" w:rsidRPr="001B49D8" w:rsidRDefault="005D3364" w:rsidP="001B49D8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B49D8">
              <w:rPr>
                <w:rFonts w:ascii="Times New Roman" w:hAnsi="Times New Roman" w:cs="Times New Roman"/>
              </w:rPr>
              <w:t>Имя;</w:t>
            </w:r>
          </w:p>
          <w:p w14:paraId="249F6B5E" w14:textId="77777777" w:rsidR="005D3364" w:rsidRPr="001B49D8" w:rsidRDefault="005D3364" w:rsidP="001B49D8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B49D8">
              <w:rPr>
                <w:rFonts w:ascii="Times New Roman" w:hAnsi="Times New Roman" w:cs="Times New Roman"/>
              </w:rPr>
              <w:t>Номер;</w:t>
            </w:r>
          </w:p>
          <w:p w14:paraId="12E6CC38" w14:textId="77777777" w:rsidR="005D3364" w:rsidRPr="001B49D8" w:rsidRDefault="005D3364" w:rsidP="001B49D8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B49D8">
              <w:rPr>
                <w:rFonts w:ascii="Times New Roman" w:hAnsi="Times New Roman" w:cs="Times New Roman"/>
              </w:rPr>
              <w:t>Дата размещения;</w:t>
            </w:r>
          </w:p>
          <w:p w14:paraId="3B35365E" w14:textId="77777777" w:rsidR="005D3364" w:rsidRPr="001B49D8" w:rsidRDefault="005D3364" w:rsidP="001B49D8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B49D8">
              <w:rPr>
                <w:rFonts w:ascii="Times New Roman" w:hAnsi="Times New Roman" w:cs="Times New Roman"/>
              </w:rPr>
              <w:t>Отправитель;</w:t>
            </w:r>
          </w:p>
          <w:p w14:paraId="03738C91" w14:textId="77777777" w:rsidR="005D3364" w:rsidRPr="001B49D8" w:rsidRDefault="005D3364" w:rsidP="001B49D8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B49D8">
              <w:rPr>
                <w:rFonts w:ascii="Times New Roman" w:hAnsi="Times New Roman" w:cs="Times New Roman"/>
              </w:rPr>
              <w:t>Комментарий;</w:t>
            </w:r>
          </w:p>
          <w:p w14:paraId="02E4570B" w14:textId="77777777" w:rsidR="005D3364" w:rsidRPr="001B49D8" w:rsidRDefault="005D3364" w:rsidP="001B49D8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B49D8">
              <w:rPr>
                <w:rFonts w:ascii="Times New Roman" w:hAnsi="Times New Roman" w:cs="Times New Roman"/>
              </w:rPr>
              <w:t>Индекс издания;</w:t>
            </w:r>
          </w:p>
          <w:p w14:paraId="0CEBF599" w14:textId="77777777" w:rsidR="005D3364" w:rsidRPr="001B49D8" w:rsidRDefault="005D3364" w:rsidP="001B49D8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B49D8">
              <w:rPr>
                <w:rFonts w:ascii="Times New Roman" w:hAnsi="Times New Roman" w:cs="Times New Roman"/>
              </w:rPr>
              <w:t>Тип издания;</w:t>
            </w:r>
          </w:p>
          <w:p w14:paraId="5339B5B1" w14:textId="1F1CE0D0" w:rsidR="001B49D8" w:rsidRPr="00515A8B" w:rsidRDefault="00515A8B" w:rsidP="00515A8B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Тип </w:t>
            </w:r>
            <w:r w:rsidRPr="001B49D8">
              <w:rPr>
                <w:rFonts w:ascii="Times New Roman" w:hAnsi="Times New Roman" w:cs="Times New Roman"/>
              </w:rPr>
              <w:t>файла</w:t>
            </w:r>
            <w:r>
              <w:rPr>
                <w:rFonts w:ascii="Times New Roman" w:hAnsi="Times New Roman" w:cs="Times New Roman"/>
              </w:rPr>
              <w:t>.</w:t>
            </w:r>
          </w:p>
        </w:tc>
      </w:tr>
      <w:tr w:rsidR="005D3364" w:rsidRPr="00442F63" w14:paraId="4A0E6BDD" w14:textId="77777777" w:rsidTr="00257532">
        <w:trPr>
          <w:trHeight w:val="2258"/>
          <w:jc w:val="center"/>
        </w:trPr>
        <w:tc>
          <w:tcPr>
            <w:tcW w:w="2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6D594A" w14:textId="6FB07EE2" w:rsidR="005D3364" w:rsidRPr="001B49D8" w:rsidRDefault="005D3364" w:rsidP="001B49D8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2</w:t>
            </w:r>
            <w:r w:rsidR="001B49D8">
              <w:rPr>
                <w:szCs w:val="24"/>
              </w:rPr>
              <w:t>.</w:t>
            </w:r>
          </w:p>
        </w:tc>
        <w:tc>
          <w:tcPr>
            <w:tcW w:w="8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074E43" w14:textId="77777777" w:rsidR="005D3364" w:rsidRPr="001B49D8" w:rsidRDefault="005D3364" w:rsidP="001B49D8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Архив</w:t>
            </w:r>
          </w:p>
        </w:tc>
        <w:tc>
          <w:tcPr>
            <w:tcW w:w="2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524D23" w14:textId="09FF0E99" w:rsidR="005D3364" w:rsidRPr="001B49D8" w:rsidRDefault="005D3364" w:rsidP="001B49D8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 xml:space="preserve">Отображаются издания за предыдущие года, перенос изданий в архив осуществляется 01 февраля ежегодно. Группировка изданий по году и </w:t>
            </w:r>
            <w:r w:rsidR="005A31AD">
              <w:rPr>
                <w:szCs w:val="24"/>
              </w:rPr>
              <w:t>рубрике</w:t>
            </w:r>
            <w:r w:rsidRPr="001B49D8">
              <w:rPr>
                <w:szCs w:val="24"/>
              </w:rPr>
              <w:t xml:space="preserve">. </w:t>
            </w:r>
          </w:p>
          <w:p w14:paraId="6B6607A9" w14:textId="77777777" w:rsidR="005D3364" w:rsidRPr="001B49D8" w:rsidRDefault="005D3364" w:rsidP="001B49D8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 xml:space="preserve">Фильтрация и порядок отображения элементов в этом представлении следующая: «Дата размещения» меньше 01 февраля текущего года. </w:t>
            </w:r>
          </w:p>
        </w:tc>
        <w:tc>
          <w:tcPr>
            <w:tcW w:w="1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40D754" w14:textId="77777777" w:rsidR="005D3364" w:rsidRPr="001B49D8" w:rsidRDefault="005D3364" w:rsidP="001B49D8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B49D8">
              <w:rPr>
                <w:rFonts w:ascii="Times New Roman" w:hAnsi="Times New Roman" w:cs="Times New Roman"/>
              </w:rPr>
              <w:t>Имя;</w:t>
            </w:r>
          </w:p>
          <w:p w14:paraId="069191F4" w14:textId="77777777" w:rsidR="005D3364" w:rsidRPr="001B49D8" w:rsidRDefault="005D3364" w:rsidP="001B49D8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B49D8">
              <w:rPr>
                <w:rFonts w:ascii="Times New Roman" w:hAnsi="Times New Roman" w:cs="Times New Roman"/>
              </w:rPr>
              <w:t>Номер;</w:t>
            </w:r>
          </w:p>
          <w:p w14:paraId="1998E85A" w14:textId="77777777" w:rsidR="005D3364" w:rsidRPr="001B49D8" w:rsidRDefault="005D3364" w:rsidP="001B49D8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B49D8">
              <w:rPr>
                <w:rFonts w:ascii="Times New Roman" w:hAnsi="Times New Roman" w:cs="Times New Roman"/>
              </w:rPr>
              <w:t>Дата размещения;</w:t>
            </w:r>
          </w:p>
          <w:p w14:paraId="1A168CB4" w14:textId="77777777" w:rsidR="005D3364" w:rsidRPr="001B49D8" w:rsidRDefault="005D3364" w:rsidP="001B49D8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B49D8">
              <w:rPr>
                <w:rFonts w:ascii="Times New Roman" w:hAnsi="Times New Roman" w:cs="Times New Roman"/>
              </w:rPr>
              <w:t>Отправитель;</w:t>
            </w:r>
          </w:p>
          <w:p w14:paraId="6E209E38" w14:textId="77777777" w:rsidR="005D3364" w:rsidRPr="001B49D8" w:rsidRDefault="005D3364" w:rsidP="001B49D8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B49D8">
              <w:rPr>
                <w:rFonts w:ascii="Times New Roman" w:hAnsi="Times New Roman" w:cs="Times New Roman"/>
              </w:rPr>
              <w:t>Комментарий;</w:t>
            </w:r>
          </w:p>
          <w:p w14:paraId="7462B976" w14:textId="77777777" w:rsidR="005D3364" w:rsidRPr="001B49D8" w:rsidRDefault="005D3364" w:rsidP="001B49D8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B49D8">
              <w:rPr>
                <w:rFonts w:ascii="Times New Roman" w:hAnsi="Times New Roman" w:cs="Times New Roman"/>
              </w:rPr>
              <w:t>Индекс издания;</w:t>
            </w:r>
          </w:p>
          <w:p w14:paraId="0A71CC19" w14:textId="77777777" w:rsidR="005D3364" w:rsidRPr="001B49D8" w:rsidRDefault="005D3364" w:rsidP="001B49D8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B49D8">
              <w:rPr>
                <w:rFonts w:ascii="Times New Roman" w:hAnsi="Times New Roman" w:cs="Times New Roman"/>
              </w:rPr>
              <w:t>Тип издания;</w:t>
            </w:r>
          </w:p>
          <w:p w14:paraId="4AAF81AB" w14:textId="3D1EAFDA" w:rsidR="00587295" w:rsidRPr="00515A8B" w:rsidRDefault="00515A8B" w:rsidP="00515A8B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Тип </w:t>
            </w:r>
            <w:r w:rsidRPr="001B49D8">
              <w:rPr>
                <w:rFonts w:ascii="Times New Roman" w:hAnsi="Times New Roman" w:cs="Times New Roman"/>
              </w:rPr>
              <w:t>файла</w:t>
            </w:r>
            <w:r>
              <w:rPr>
                <w:rFonts w:ascii="Times New Roman" w:hAnsi="Times New Roman" w:cs="Times New Roman"/>
              </w:rPr>
              <w:t>.</w:t>
            </w:r>
          </w:p>
        </w:tc>
      </w:tr>
      <w:tr w:rsidR="007E2BF8" w:rsidRPr="00442F63" w14:paraId="73DBB9AC" w14:textId="77777777" w:rsidTr="00257532">
        <w:trPr>
          <w:trHeight w:val="2329"/>
          <w:jc w:val="center"/>
        </w:trPr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E74058" w14:textId="4F8B8F84" w:rsidR="007E2BF8" w:rsidRPr="001B49D8" w:rsidRDefault="007E2BF8" w:rsidP="001B49D8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3. </w:t>
            </w:r>
          </w:p>
        </w:tc>
        <w:tc>
          <w:tcPr>
            <w:tcW w:w="8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9C3FD7" w14:textId="380D95FE" w:rsidR="007E2BF8" w:rsidRPr="001B49D8" w:rsidRDefault="007E2BF8" w:rsidP="001B49D8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Все документы</w:t>
            </w:r>
          </w:p>
        </w:tc>
        <w:tc>
          <w:tcPr>
            <w:tcW w:w="24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4A0D12" w14:textId="4B38CB34" w:rsidR="007E2BF8" w:rsidRPr="001B49D8" w:rsidRDefault="007E2BF8" w:rsidP="001B49D8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Отображаются издания</w:t>
            </w:r>
            <w:r>
              <w:rPr>
                <w:szCs w:val="24"/>
              </w:rPr>
              <w:t xml:space="preserve"> без фильтров.</w:t>
            </w:r>
          </w:p>
        </w:tc>
        <w:tc>
          <w:tcPr>
            <w:tcW w:w="1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E256EE" w14:textId="77777777" w:rsidR="007E2BF8" w:rsidRPr="001B49D8" w:rsidRDefault="007E2BF8" w:rsidP="007E2BF8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B49D8">
              <w:rPr>
                <w:rFonts w:ascii="Times New Roman" w:hAnsi="Times New Roman" w:cs="Times New Roman"/>
              </w:rPr>
              <w:t>Имя;</w:t>
            </w:r>
          </w:p>
          <w:p w14:paraId="242DB8B6" w14:textId="77777777" w:rsidR="007E2BF8" w:rsidRPr="001B49D8" w:rsidRDefault="007E2BF8" w:rsidP="007E2BF8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B49D8">
              <w:rPr>
                <w:rFonts w:ascii="Times New Roman" w:hAnsi="Times New Roman" w:cs="Times New Roman"/>
              </w:rPr>
              <w:t>Номер;</w:t>
            </w:r>
          </w:p>
          <w:p w14:paraId="0913E634" w14:textId="77777777" w:rsidR="007E2BF8" w:rsidRPr="001B49D8" w:rsidRDefault="007E2BF8" w:rsidP="007E2BF8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B49D8">
              <w:rPr>
                <w:rFonts w:ascii="Times New Roman" w:hAnsi="Times New Roman" w:cs="Times New Roman"/>
              </w:rPr>
              <w:t>Дата размещения;</w:t>
            </w:r>
          </w:p>
          <w:p w14:paraId="5B730253" w14:textId="77777777" w:rsidR="007E2BF8" w:rsidRPr="001B49D8" w:rsidRDefault="007E2BF8" w:rsidP="007E2BF8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B49D8">
              <w:rPr>
                <w:rFonts w:ascii="Times New Roman" w:hAnsi="Times New Roman" w:cs="Times New Roman"/>
              </w:rPr>
              <w:t>Отправитель;</w:t>
            </w:r>
          </w:p>
          <w:p w14:paraId="6A913B54" w14:textId="77777777" w:rsidR="007E2BF8" w:rsidRPr="001B49D8" w:rsidRDefault="007E2BF8" w:rsidP="007E2BF8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B49D8">
              <w:rPr>
                <w:rFonts w:ascii="Times New Roman" w:hAnsi="Times New Roman" w:cs="Times New Roman"/>
              </w:rPr>
              <w:t>Индекс издания;</w:t>
            </w:r>
          </w:p>
          <w:p w14:paraId="609DEE44" w14:textId="77777777" w:rsidR="007E2BF8" w:rsidRPr="001B49D8" w:rsidRDefault="007E2BF8" w:rsidP="007E2BF8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B49D8">
              <w:rPr>
                <w:rFonts w:ascii="Times New Roman" w:hAnsi="Times New Roman" w:cs="Times New Roman"/>
              </w:rPr>
              <w:t>Тип издания;</w:t>
            </w:r>
          </w:p>
          <w:p w14:paraId="151FC108" w14:textId="3DB1B97C" w:rsidR="00515A8B" w:rsidRDefault="00515A8B" w:rsidP="007E2BF8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Тип </w:t>
            </w:r>
            <w:r w:rsidR="007E2BF8" w:rsidRPr="001B49D8">
              <w:rPr>
                <w:rFonts w:ascii="Times New Roman" w:hAnsi="Times New Roman" w:cs="Times New Roman"/>
              </w:rPr>
              <w:t>файла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0AE44FF2" w14:textId="673DE92C" w:rsidR="007E2BF8" w:rsidRPr="001B49D8" w:rsidRDefault="00515A8B" w:rsidP="00515A8B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B49D8">
              <w:rPr>
                <w:rFonts w:ascii="Times New Roman" w:hAnsi="Times New Roman" w:cs="Times New Roman"/>
              </w:rPr>
              <w:t>Комментарий</w:t>
            </w:r>
            <w:r w:rsidR="007E2BF8" w:rsidRPr="001B49D8">
              <w:rPr>
                <w:rFonts w:ascii="Times New Roman" w:hAnsi="Times New Roman" w:cs="Times New Roman"/>
              </w:rPr>
              <w:t>.</w:t>
            </w:r>
          </w:p>
        </w:tc>
      </w:tr>
    </w:tbl>
    <w:p w14:paraId="264CE8F6" w14:textId="77777777" w:rsidR="005D3364" w:rsidRPr="00442F63" w:rsidRDefault="005D3364" w:rsidP="00692505">
      <w:pPr>
        <w:spacing w:after="0" w:line="240" w:lineRule="auto"/>
        <w:ind w:firstLine="567"/>
      </w:pPr>
    </w:p>
    <w:p w14:paraId="6F91D984" w14:textId="77777777" w:rsidR="005D3364" w:rsidRPr="00667613" w:rsidRDefault="005D3364" w:rsidP="005C0D58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bookmarkStart w:id="203" w:name="_Toc429735808"/>
      <w:bookmarkStart w:id="204" w:name="_Toc439167712"/>
      <w:r w:rsidRPr="00667613">
        <w:rPr>
          <w:sz w:val="24"/>
          <w:szCs w:val="24"/>
        </w:rPr>
        <w:t>Библиотека «Энергопресс»</w:t>
      </w:r>
      <w:bookmarkEnd w:id="203"/>
      <w:bookmarkEnd w:id="204"/>
    </w:p>
    <w:p w14:paraId="495286FA" w14:textId="00B2522B" w:rsidR="005D3364" w:rsidRPr="00442F63" w:rsidRDefault="005D3364" w:rsidP="00692505">
      <w:pPr>
        <w:spacing w:after="0" w:line="240" w:lineRule="auto"/>
        <w:ind w:firstLine="567"/>
      </w:pPr>
      <w:r w:rsidRPr="00442F63">
        <w:t>Атрибуты, характеризующие документ</w:t>
      </w:r>
      <w:r w:rsidR="00692505">
        <w:t>,</w:t>
      </w:r>
      <w:r w:rsidRPr="00442F63">
        <w:t xml:space="preserve"> представлены в</w:t>
      </w:r>
      <w:r w:rsidR="00692505">
        <w:t xml:space="preserve"> таблице (см.</w:t>
      </w:r>
      <w:r w:rsidRPr="00442F63">
        <w:t xml:space="preserve"> </w:t>
      </w:r>
      <w:r w:rsidRPr="00442F63">
        <w:fldChar w:fldCharType="begin"/>
      </w:r>
      <w:r w:rsidRPr="00442F63">
        <w:instrText xml:space="preserve"> REF _Ref431556506 \h  \* MERGEFORMAT </w:instrText>
      </w:r>
      <w:r w:rsidRPr="00442F63">
        <w:fldChar w:fldCharType="separate"/>
      </w:r>
      <w:r w:rsidR="00E22EDC" w:rsidRPr="00E22EDC">
        <w:t>Таблица 36</w:t>
      </w:r>
      <w:r w:rsidRPr="00442F63">
        <w:fldChar w:fldCharType="end"/>
      </w:r>
      <w:r w:rsidR="00692505">
        <w:t>)</w:t>
      </w:r>
      <w:r w:rsidRPr="00442F63">
        <w:t>.</w:t>
      </w:r>
    </w:p>
    <w:p w14:paraId="7E10FF8E" w14:textId="6CBF611C" w:rsidR="005D3364" w:rsidRPr="00587295" w:rsidRDefault="009F42BF" w:rsidP="00587295">
      <w:pPr>
        <w:pStyle w:val="af1"/>
        <w:keepNext/>
        <w:spacing w:before="200"/>
        <w:rPr>
          <w:i/>
        </w:rPr>
      </w:pPr>
      <w:bookmarkStart w:id="205" w:name="_Ref431556506"/>
      <w:bookmarkStart w:id="206" w:name="_Ref430095791"/>
      <w:r>
        <w:rPr>
          <w:i/>
        </w:rPr>
        <w:t>Таблица</w:t>
      </w:r>
      <w:r w:rsidR="005D3364" w:rsidRPr="00587295">
        <w:rPr>
          <w:i/>
        </w:rPr>
        <w:t xml:space="preserve"> </w:t>
      </w:r>
      <w:r w:rsidR="001E4948" w:rsidRPr="00587295">
        <w:rPr>
          <w:i/>
        </w:rPr>
        <w:fldChar w:fldCharType="begin"/>
      </w:r>
      <w:r w:rsidR="001E4948" w:rsidRPr="00587295">
        <w:rPr>
          <w:i/>
        </w:rPr>
        <w:instrText xml:space="preserve"> SEQ Таблица \* ARABIC </w:instrText>
      </w:r>
      <w:r w:rsidR="001E4948" w:rsidRPr="00587295">
        <w:rPr>
          <w:i/>
        </w:rPr>
        <w:fldChar w:fldCharType="separate"/>
      </w:r>
      <w:r w:rsidR="00E22EDC">
        <w:rPr>
          <w:i/>
          <w:noProof/>
        </w:rPr>
        <w:t>36</w:t>
      </w:r>
      <w:r w:rsidR="001E4948" w:rsidRPr="00587295">
        <w:rPr>
          <w:i/>
        </w:rPr>
        <w:fldChar w:fldCharType="end"/>
      </w:r>
      <w:bookmarkEnd w:id="205"/>
      <w:r w:rsidR="00692505">
        <w:rPr>
          <w:i/>
        </w:rPr>
        <w:t xml:space="preserve"> </w:t>
      </w:r>
      <w:r w:rsidR="00C46475" w:rsidRPr="00C46475">
        <w:rPr>
          <w:rFonts w:cs="Arial"/>
          <w:i/>
        </w:rPr>
        <w:t>–</w:t>
      </w:r>
      <w:r w:rsidR="005D3364" w:rsidRPr="00587295">
        <w:rPr>
          <w:i/>
        </w:rPr>
        <w:t xml:space="preserve"> Атрибуты документов для библиотеки «Энергопресс»</w:t>
      </w:r>
      <w:bookmarkEnd w:id="206"/>
    </w:p>
    <w:tbl>
      <w:tblPr>
        <w:tblStyle w:val="af"/>
        <w:tblW w:w="5000" w:type="pct"/>
        <w:jc w:val="center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47"/>
        <w:gridCol w:w="1635"/>
        <w:gridCol w:w="1798"/>
        <w:gridCol w:w="1938"/>
        <w:gridCol w:w="3426"/>
      </w:tblGrid>
      <w:tr w:rsidR="005D3364" w:rsidRPr="00587295" w14:paraId="19B9378C" w14:textId="77777777" w:rsidTr="00515A8B">
        <w:trPr>
          <w:trHeight w:val="567"/>
          <w:tblHeader/>
          <w:jc w:val="center"/>
        </w:trPr>
        <w:tc>
          <w:tcPr>
            <w:tcW w:w="293" w:type="pct"/>
            <w:shd w:val="clear" w:color="auto" w:fill="D9D9D9" w:themeFill="background1" w:themeFillShade="D9"/>
            <w:vAlign w:val="center"/>
          </w:tcPr>
          <w:p w14:paraId="6D28E983" w14:textId="77777777" w:rsidR="005D3364" w:rsidRPr="00587295" w:rsidRDefault="005D3364" w:rsidP="000F6320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587295">
              <w:rPr>
                <w:b/>
                <w:szCs w:val="24"/>
              </w:rPr>
              <w:t>№ п/п</w:t>
            </w:r>
          </w:p>
        </w:tc>
        <w:tc>
          <w:tcPr>
            <w:tcW w:w="875" w:type="pct"/>
            <w:shd w:val="clear" w:color="auto" w:fill="D9D9D9" w:themeFill="background1" w:themeFillShade="D9"/>
            <w:vAlign w:val="center"/>
          </w:tcPr>
          <w:p w14:paraId="55933B67" w14:textId="77777777" w:rsidR="005D3364" w:rsidRPr="00587295" w:rsidRDefault="005D3364" w:rsidP="000F6320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587295">
              <w:rPr>
                <w:b/>
                <w:szCs w:val="24"/>
              </w:rPr>
              <w:t>Атрибуты</w:t>
            </w:r>
          </w:p>
        </w:tc>
        <w:tc>
          <w:tcPr>
            <w:tcW w:w="962" w:type="pct"/>
            <w:shd w:val="clear" w:color="auto" w:fill="D9D9D9" w:themeFill="background1" w:themeFillShade="D9"/>
            <w:vAlign w:val="center"/>
          </w:tcPr>
          <w:p w14:paraId="0C5ABF27" w14:textId="77777777" w:rsidR="005D3364" w:rsidRPr="00587295" w:rsidRDefault="005D3364" w:rsidP="000F6320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587295">
              <w:rPr>
                <w:b/>
                <w:szCs w:val="24"/>
              </w:rPr>
              <w:t>Тип</w:t>
            </w:r>
          </w:p>
        </w:tc>
        <w:tc>
          <w:tcPr>
            <w:tcW w:w="1037" w:type="pct"/>
            <w:shd w:val="clear" w:color="auto" w:fill="D9D9D9" w:themeFill="background1" w:themeFillShade="D9"/>
            <w:vAlign w:val="center"/>
          </w:tcPr>
          <w:p w14:paraId="106401C1" w14:textId="77777777" w:rsidR="005D3364" w:rsidRPr="00587295" w:rsidRDefault="005D3364" w:rsidP="000F6320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587295">
              <w:rPr>
                <w:b/>
                <w:szCs w:val="24"/>
              </w:rPr>
              <w:t>Обязательность</w:t>
            </w:r>
          </w:p>
        </w:tc>
        <w:tc>
          <w:tcPr>
            <w:tcW w:w="1833" w:type="pct"/>
            <w:shd w:val="clear" w:color="auto" w:fill="D9D9D9" w:themeFill="background1" w:themeFillShade="D9"/>
            <w:vAlign w:val="center"/>
          </w:tcPr>
          <w:p w14:paraId="67A400A2" w14:textId="77777777" w:rsidR="005D3364" w:rsidRPr="00587295" w:rsidRDefault="005D3364" w:rsidP="000F6320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587295">
              <w:rPr>
                <w:b/>
                <w:szCs w:val="24"/>
              </w:rPr>
              <w:t>Примечания</w:t>
            </w:r>
          </w:p>
        </w:tc>
      </w:tr>
      <w:tr w:rsidR="005D3364" w:rsidRPr="00442F63" w14:paraId="3A0402F0" w14:textId="77777777" w:rsidTr="00587295">
        <w:trPr>
          <w:jc w:val="center"/>
        </w:trPr>
        <w:tc>
          <w:tcPr>
            <w:tcW w:w="293" w:type="pct"/>
          </w:tcPr>
          <w:p w14:paraId="7194B087" w14:textId="7D9E645C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1</w:t>
            </w:r>
            <w:r w:rsidR="00587295">
              <w:rPr>
                <w:szCs w:val="24"/>
              </w:rPr>
              <w:t>.</w:t>
            </w:r>
          </w:p>
        </w:tc>
        <w:tc>
          <w:tcPr>
            <w:tcW w:w="875" w:type="pct"/>
          </w:tcPr>
          <w:p w14:paraId="70450D7F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Имя</w:t>
            </w:r>
          </w:p>
        </w:tc>
        <w:tc>
          <w:tcPr>
            <w:tcW w:w="962" w:type="pct"/>
          </w:tcPr>
          <w:p w14:paraId="2423B50E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Однострочный текст</w:t>
            </w:r>
          </w:p>
        </w:tc>
        <w:tc>
          <w:tcPr>
            <w:tcW w:w="1037" w:type="pct"/>
          </w:tcPr>
          <w:p w14:paraId="08E58D91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Автоматическое заполнение</w:t>
            </w:r>
          </w:p>
        </w:tc>
        <w:tc>
          <w:tcPr>
            <w:tcW w:w="1833" w:type="pct"/>
          </w:tcPr>
          <w:p w14:paraId="69749EFB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Заполняется значением темы письма</w:t>
            </w:r>
          </w:p>
        </w:tc>
      </w:tr>
      <w:tr w:rsidR="005D3364" w:rsidRPr="00442F63" w14:paraId="5CED2BDB" w14:textId="77777777" w:rsidTr="00587295">
        <w:trPr>
          <w:jc w:val="center"/>
        </w:trPr>
        <w:tc>
          <w:tcPr>
            <w:tcW w:w="293" w:type="pct"/>
          </w:tcPr>
          <w:p w14:paraId="46F17F6A" w14:textId="407D1263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2</w:t>
            </w:r>
            <w:r w:rsidR="00587295">
              <w:rPr>
                <w:szCs w:val="24"/>
              </w:rPr>
              <w:t>.</w:t>
            </w:r>
          </w:p>
        </w:tc>
        <w:tc>
          <w:tcPr>
            <w:tcW w:w="875" w:type="pct"/>
          </w:tcPr>
          <w:p w14:paraId="39B1D143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 xml:space="preserve">Год </w:t>
            </w:r>
          </w:p>
        </w:tc>
        <w:tc>
          <w:tcPr>
            <w:tcW w:w="962" w:type="pct"/>
          </w:tcPr>
          <w:p w14:paraId="75B5C350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Число</w:t>
            </w:r>
          </w:p>
        </w:tc>
        <w:tc>
          <w:tcPr>
            <w:tcW w:w="1037" w:type="pct"/>
          </w:tcPr>
          <w:p w14:paraId="5912DB4F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Автоматическое заполнение</w:t>
            </w:r>
          </w:p>
        </w:tc>
        <w:tc>
          <w:tcPr>
            <w:tcW w:w="1833" w:type="pct"/>
          </w:tcPr>
          <w:p w14:paraId="43743A4B" w14:textId="75A1B9D2" w:rsidR="005D3364" w:rsidRPr="00587295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Текущий год</w:t>
            </w:r>
            <w:r w:rsidR="00692505">
              <w:rPr>
                <w:szCs w:val="24"/>
              </w:rPr>
              <w:t xml:space="preserve">, </w:t>
            </w:r>
            <w:r w:rsidR="00692505">
              <w:rPr>
                <w:szCs w:val="24"/>
              </w:rPr>
              <w:br/>
            </w:r>
            <w:r w:rsidRPr="00587295">
              <w:rPr>
                <w:szCs w:val="24"/>
              </w:rPr>
              <w:t>пример: 2015, 2016…</w:t>
            </w:r>
          </w:p>
        </w:tc>
      </w:tr>
      <w:tr w:rsidR="005D3364" w:rsidRPr="00442F63" w14:paraId="1ACBB11D" w14:textId="77777777" w:rsidTr="00587295">
        <w:trPr>
          <w:jc w:val="center"/>
        </w:trPr>
        <w:tc>
          <w:tcPr>
            <w:tcW w:w="293" w:type="pct"/>
          </w:tcPr>
          <w:p w14:paraId="11B85DE2" w14:textId="19372846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3</w:t>
            </w:r>
            <w:r w:rsidR="00587295">
              <w:rPr>
                <w:szCs w:val="24"/>
              </w:rPr>
              <w:t>.</w:t>
            </w:r>
          </w:p>
        </w:tc>
        <w:tc>
          <w:tcPr>
            <w:tcW w:w="875" w:type="pct"/>
          </w:tcPr>
          <w:p w14:paraId="68F65B1A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Месяц</w:t>
            </w:r>
          </w:p>
        </w:tc>
        <w:tc>
          <w:tcPr>
            <w:tcW w:w="962" w:type="pct"/>
          </w:tcPr>
          <w:p w14:paraId="4E11D088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Однострочный текст</w:t>
            </w:r>
          </w:p>
        </w:tc>
        <w:tc>
          <w:tcPr>
            <w:tcW w:w="1037" w:type="pct"/>
          </w:tcPr>
          <w:p w14:paraId="1C79D450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Автоматическое заполнение</w:t>
            </w:r>
          </w:p>
        </w:tc>
        <w:tc>
          <w:tcPr>
            <w:tcW w:w="1833" w:type="pct"/>
          </w:tcPr>
          <w:p w14:paraId="08D2D1EA" w14:textId="2D1ABBC2" w:rsidR="005D3364" w:rsidRPr="00587295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Текущий месяц</w:t>
            </w:r>
            <w:r w:rsidR="00692505">
              <w:rPr>
                <w:szCs w:val="24"/>
              </w:rPr>
              <w:t xml:space="preserve">, </w:t>
            </w:r>
            <w:r w:rsidRPr="00587295">
              <w:rPr>
                <w:szCs w:val="24"/>
              </w:rPr>
              <w:br/>
            </w:r>
            <w:r w:rsidR="00692505">
              <w:rPr>
                <w:szCs w:val="24"/>
              </w:rPr>
              <w:t>п</w:t>
            </w:r>
            <w:r w:rsidRPr="00587295">
              <w:rPr>
                <w:szCs w:val="24"/>
              </w:rPr>
              <w:t>ример: январь, февраль…</w:t>
            </w:r>
          </w:p>
        </w:tc>
      </w:tr>
      <w:tr w:rsidR="005D3364" w:rsidRPr="00442F63" w14:paraId="5636C679" w14:textId="77777777" w:rsidTr="00587295">
        <w:trPr>
          <w:jc w:val="center"/>
        </w:trPr>
        <w:tc>
          <w:tcPr>
            <w:tcW w:w="293" w:type="pct"/>
          </w:tcPr>
          <w:p w14:paraId="1356545E" w14:textId="7410C3C4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4</w:t>
            </w:r>
            <w:r w:rsidR="00587295">
              <w:rPr>
                <w:szCs w:val="24"/>
              </w:rPr>
              <w:t>.</w:t>
            </w:r>
          </w:p>
        </w:tc>
        <w:tc>
          <w:tcPr>
            <w:tcW w:w="875" w:type="pct"/>
          </w:tcPr>
          <w:p w14:paraId="71EF61C7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Рубрика</w:t>
            </w:r>
          </w:p>
        </w:tc>
        <w:tc>
          <w:tcPr>
            <w:tcW w:w="962" w:type="pct"/>
          </w:tcPr>
          <w:p w14:paraId="07870203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Подстановка</w:t>
            </w:r>
          </w:p>
        </w:tc>
        <w:tc>
          <w:tcPr>
            <w:tcW w:w="1037" w:type="pct"/>
          </w:tcPr>
          <w:p w14:paraId="6164E429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Автоматическое заполнение</w:t>
            </w:r>
          </w:p>
        </w:tc>
        <w:tc>
          <w:tcPr>
            <w:tcW w:w="1833" w:type="pct"/>
          </w:tcPr>
          <w:p w14:paraId="7691E623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</w:tr>
      <w:tr w:rsidR="005D3364" w:rsidRPr="00442F63" w14:paraId="35771ADC" w14:textId="77777777" w:rsidTr="00587295">
        <w:trPr>
          <w:trHeight w:val="309"/>
          <w:jc w:val="center"/>
        </w:trPr>
        <w:tc>
          <w:tcPr>
            <w:tcW w:w="293" w:type="pct"/>
          </w:tcPr>
          <w:p w14:paraId="0E68F03E" w14:textId="42333B33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5</w:t>
            </w:r>
            <w:r w:rsidR="00587295">
              <w:rPr>
                <w:szCs w:val="24"/>
              </w:rPr>
              <w:t>.</w:t>
            </w:r>
          </w:p>
        </w:tc>
        <w:tc>
          <w:tcPr>
            <w:tcW w:w="875" w:type="pct"/>
          </w:tcPr>
          <w:p w14:paraId="6AD53DA8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Дата размещения</w:t>
            </w:r>
          </w:p>
        </w:tc>
        <w:tc>
          <w:tcPr>
            <w:tcW w:w="962" w:type="pct"/>
          </w:tcPr>
          <w:p w14:paraId="11AB4CA5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Дата и время</w:t>
            </w:r>
          </w:p>
        </w:tc>
        <w:tc>
          <w:tcPr>
            <w:tcW w:w="1037" w:type="pct"/>
          </w:tcPr>
          <w:p w14:paraId="73A81E18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Автоматическое заполнение</w:t>
            </w:r>
          </w:p>
        </w:tc>
        <w:tc>
          <w:tcPr>
            <w:tcW w:w="1833" w:type="pct"/>
          </w:tcPr>
          <w:p w14:paraId="13977BDA" w14:textId="56CF85F4" w:rsidR="005D3364" w:rsidRPr="00587295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 xml:space="preserve">Дата размещения файла на </w:t>
            </w:r>
            <w:r w:rsidR="00692505">
              <w:rPr>
                <w:szCs w:val="24"/>
              </w:rPr>
              <w:t>П</w:t>
            </w:r>
            <w:r w:rsidRPr="00587295">
              <w:rPr>
                <w:szCs w:val="24"/>
              </w:rPr>
              <w:t>ортале</w:t>
            </w:r>
          </w:p>
        </w:tc>
      </w:tr>
      <w:tr w:rsidR="005D3364" w:rsidRPr="00442F63" w14:paraId="68321918" w14:textId="77777777" w:rsidTr="00587295">
        <w:trPr>
          <w:trHeight w:val="342"/>
          <w:jc w:val="center"/>
        </w:trPr>
        <w:tc>
          <w:tcPr>
            <w:tcW w:w="293" w:type="pct"/>
          </w:tcPr>
          <w:p w14:paraId="354E3A65" w14:textId="4272FD40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lastRenderedPageBreak/>
              <w:t>6</w:t>
            </w:r>
            <w:r w:rsidR="00587295">
              <w:rPr>
                <w:szCs w:val="24"/>
              </w:rPr>
              <w:t>.</w:t>
            </w:r>
          </w:p>
        </w:tc>
        <w:tc>
          <w:tcPr>
            <w:tcW w:w="875" w:type="pct"/>
          </w:tcPr>
          <w:p w14:paraId="152311AE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Отправитель</w:t>
            </w:r>
          </w:p>
        </w:tc>
        <w:tc>
          <w:tcPr>
            <w:tcW w:w="962" w:type="pct"/>
          </w:tcPr>
          <w:p w14:paraId="7D6A03A5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Однострочный текст</w:t>
            </w:r>
          </w:p>
        </w:tc>
        <w:tc>
          <w:tcPr>
            <w:tcW w:w="1037" w:type="pct"/>
          </w:tcPr>
          <w:p w14:paraId="671ABD10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Автоматическое заполнение</w:t>
            </w:r>
          </w:p>
        </w:tc>
        <w:tc>
          <w:tcPr>
            <w:tcW w:w="1833" w:type="pct"/>
          </w:tcPr>
          <w:p w14:paraId="07D3ECDA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Электронный адрес, с которого пришло издание</w:t>
            </w:r>
          </w:p>
        </w:tc>
      </w:tr>
      <w:tr w:rsidR="005D3364" w:rsidRPr="00442F63" w14:paraId="610B9FCC" w14:textId="77777777" w:rsidTr="00587295">
        <w:trPr>
          <w:trHeight w:val="342"/>
          <w:jc w:val="center"/>
        </w:trPr>
        <w:tc>
          <w:tcPr>
            <w:tcW w:w="293" w:type="pct"/>
          </w:tcPr>
          <w:p w14:paraId="64F9ACDF" w14:textId="506A656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7</w:t>
            </w:r>
            <w:r w:rsidR="00587295">
              <w:rPr>
                <w:szCs w:val="24"/>
              </w:rPr>
              <w:t>.</w:t>
            </w:r>
          </w:p>
        </w:tc>
        <w:tc>
          <w:tcPr>
            <w:tcW w:w="875" w:type="pct"/>
          </w:tcPr>
          <w:p w14:paraId="5969CA37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Формат файла</w:t>
            </w:r>
          </w:p>
        </w:tc>
        <w:tc>
          <w:tcPr>
            <w:tcW w:w="962" w:type="pct"/>
          </w:tcPr>
          <w:p w14:paraId="4A7F8CB3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1037" w:type="pct"/>
          </w:tcPr>
          <w:p w14:paraId="1A459E60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</w:p>
        </w:tc>
        <w:tc>
          <w:tcPr>
            <w:tcW w:w="1833" w:type="pct"/>
          </w:tcPr>
          <w:p w14:paraId="7BD97933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Формат загруженного файла</w:t>
            </w:r>
          </w:p>
        </w:tc>
      </w:tr>
    </w:tbl>
    <w:p w14:paraId="6AF3B44E" w14:textId="77777777" w:rsidR="00815FFA" w:rsidRDefault="00815FFA" w:rsidP="00587295">
      <w:pPr>
        <w:spacing w:after="0" w:line="240" w:lineRule="auto"/>
        <w:ind w:firstLine="567"/>
      </w:pPr>
    </w:p>
    <w:p w14:paraId="15FE4222" w14:textId="77777777" w:rsidR="005D3364" w:rsidRPr="00442F63" w:rsidRDefault="005D3364" w:rsidP="00587295">
      <w:pPr>
        <w:spacing w:after="0" w:line="240" w:lineRule="auto"/>
        <w:ind w:firstLine="567"/>
      </w:pPr>
      <w:r w:rsidRPr="00442F63">
        <w:t>Документы создаются на портале автоматически из писем, полученных от издательства.</w:t>
      </w:r>
    </w:p>
    <w:p w14:paraId="0B45319E" w14:textId="47B65E9D" w:rsidR="00692505" w:rsidRDefault="00800ADF" w:rsidP="00587295">
      <w:pPr>
        <w:spacing w:after="0" w:line="240" w:lineRule="auto"/>
        <w:ind w:firstLine="567"/>
      </w:pPr>
      <w:r w:rsidRPr="00FD7942">
        <w:t xml:space="preserve">На странице «Настройки сайта документов» </w:t>
      </w:r>
      <w:r w:rsidR="00692505" w:rsidRPr="00FD7942">
        <w:t>задается электронный адрес издательства</w:t>
      </w:r>
      <w:r w:rsidRPr="00FD7942">
        <w:t xml:space="preserve"> значением rpn@energo-press.ru</w:t>
      </w:r>
      <w:r w:rsidR="00692505" w:rsidRPr="00FD7942">
        <w:t>, с которого приходят периодические издания</w:t>
      </w:r>
      <w:r w:rsidRPr="00FD7942">
        <w:t xml:space="preserve"> и разрешенные расширения файлов (например: </w:t>
      </w:r>
      <w:r w:rsidRPr="00FD7942">
        <w:rPr>
          <w:lang w:val="en-US"/>
        </w:rPr>
        <w:t>pdf</w:t>
      </w:r>
      <w:r w:rsidRPr="00FD7942">
        <w:t>).</w:t>
      </w:r>
    </w:p>
    <w:p w14:paraId="788D3537" w14:textId="327FAB08" w:rsidR="00692505" w:rsidRPr="00442F63" w:rsidRDefault="00692505" w:rsidP="00587295">
      <w:pPr>
        <w:spacing w:after="0" w:line="240" w:lineRule="auto"/>
        <w:ind w:firstLine="567"/>
      </w:pPr>
      <w:r w:rsidRPr="00442F63">
        <w:t>Издания</w:t>
      </w:r>
      <w:r w:rsidR="00FD7942">
        <w:t xml:space="preserve"> должны приходить на адрес </w:t>
      </w:r>
      <w:hyperlink r:id="rId34" w:history="1">
        <w:r w:rsidR="00FD7942" w:rsidRPr="00FD7942">
          <w:rPr>
            <w:rStyle w:val="aff1"/>
          </w:rPr>
          <w:t>rpn@energo-press.ru</w:t>
        </w:r>
      </w:hyperlink>
      <w:r w:rsidR="00FD7942" w:rsidRPr="00FD7942">
        <w:t>, письмо должн</w:t>
      </w:r>
      <w:r w:rsidR="00FD7942">
        <w:t>о</w:t>
      </w:r>
      <w:r w:rsidR="00FD7942" w:rsidRPr="00FD7942">
        <w:t xml:space="preserve"> иметь тему</w:t>
      </w:r>
      <w:r w:rsidRPr="00442F63">
        <w:t xml:space="preserve"> </w:t>
      </w:r>
      <w:r w:rsidR="00FD7942">
        <w:t xml:space="preserve">  </w:t>
      </w:r>
      <w:r w:rsidRPr="00442F63">
        <w:t xml:space="preserve"> и вложенный файл в формате</w:t>
      </w:r>
      <w:r>
        <w:t> </w:t>
      </w:r>
      <w:r w:rsidRPr="00587295">
        <w:t>PDF</w:t>
      </w:r>
      <w:r w:rsidRPr="00442F63">
        <w:t xml:space="preserve">. </w:t>
      </w:r>
    </w:p>
    <w:p w14:paraId="5C3F6F5F" w14:textId="77777777" w:rsidR="00692505" w:rsidRPr="00442F63" w:rsidRDefault="00692505" w:rsidP="00587295">
      <w:pPr>
        <w:spacing w:after="0" w:line="240" w:lineRule="auto"/>
        <w:ind w:firstLine="567"/>
      </w:pPr>
      <w:r w:rsidRPr="00442F63">
        <w:t>При этом значение атрибута «Рубрика» определяется по вхождению в тему письма значения элементов справочника «Рубрики». Атрибуту «Рубрика» присваивается значение найденного элемента.</w:t>
      </w:r>
    </w:p>
    <w:p w14:paraId="74CA3584" w14:textId="647B3B62" w:rsidR="005D3364" w:rsidRPr="00442F63" w:rsidRDefault="005D3364" w:rsidP="00587295">
      <w:pPr>
        <w:spacing w:after="0" w:line="240" w:lineRule="auto"/>
        <w:ind w:firstLine="567"/>
      </w:pPr>
      <w:r w:rsidRPr="00442F63">
        <w:t xml:space="preserve">В библиотеке существуют следующие представления </w:t>
      </w:r>
      <w:r w:rsidR="00692505">
        <w:t>(</w:t>
      </w:r>
      <w:r w:rsidRPr="00442F63">
        <w:t xml:space="preserve">см. </w:t>
      </w:r>
      <w:r w:rsidRPr="00442F63">
        <w:fldChar w:fldCharType="begin"/>
      </w:r>
      <w:r w:rsidRPr="00442F63">
        <w:instrText xml:space="preserve"> REF _Ref431557391 \h  \* MERGEFORMAT </w:instrText>
      </w:r>
      <w:r w:rsidRPr="00442F63">
        <w:fldChar w:fldCharType="separate"/>
      </w:r>
      <w:r w:rsidR="00E22EDC" w:rsidRPr="00E22EDC">
        <w:t>Таблица 37</w:t>
      </w:r>
      <w:r w:rsidRPr="00442F63">
        <w:fldChar w:fldCharType="end"/>
      </w:r>
      <w:r w:rsidR="00692505">
        <w:t>)</w:t>
      </w:r>
      <w:r w:rsidRPr="00442F63">
        <w:t>.</w:t>
      </w:r>
    </w:p>
    <w:p w14:paraId="0C73F0A8" w14:textId="228D9394" w:rsidR="005D3364" w:rsidRPr="00587295" w:rsidRDefault="009F42BF" w:rsidP="00587295">
      <w:pPr>
        <w:pStyle w:val="af1"/>
        <w:keepNext/>
        <w:spacing w:before="200"/>
        <w:rPr>
          <w:i/>
        </w:rPr>
      </w:pPr>
      <w:bookmarkStart w:id="207" w:name="_Ref431557391"/>
      <w:bookmarkStart w:id="208" w:name="_Ref430271991"/>
      <w:r>
        <w:rPr>
          <w:i/>
        </w:rPr>
        <w:t>Таблица</w:t>
      </w:r>
      <w:r w:rsidR="005D3364" w:rsidRPr="00587295">
        <w:rPr>
          <w:i/>
        </w:rPr>
        <w:t xml:space="preserve"> </w:t>
      </w:r>
      <w:r w:rsidR="001E4948" w:rsidRPr="00587295">
        <w:rPr>
          <w:i/>
        </w:rPr>
        <w:fldChar w:fldCharType="begin"/>
      </w:r>
      <w:r w:rsidR="001E4948" w:rsidRPr="00587295">
        <w:rPr>
          <w:i/>
        </w:rPr>
        <w:instrText xml:space="preserve"> SEQ Таблица \* ARABIC </w:instrText>
      </w:r>
      <w:r w:rsidR="001E4948" w:rsidRPr="00587295">
        <w:rPr>
          <w:i/>
        </w:rPr>
        <w:fldChar w:fldCharType="separate"/>
      </w:r>
      <w:r w:rsidR="00E22EDC">
        <w:rPr>
          <w:i/>
          <w:noProof/>
        </w:rPr>
        <w:t>37</w:t>
      </w:r>
      <w:r w:rsidR="001E4948" w:rsidRPr="00587295">
        <w:rPr>
          <w:i/>
        </w:rPr>
        <w:fldChar w:fldCharType="end"/>
      </w:r>
      <w:bookmarkEnd w:id="207"/>
      <w:r w:rsidR="00692505">
        <w:rPr>
          <w:i/>
        </w:rPr>
        <w:t xml:space="preserve"> </w:t>
      </w:r>
      <w:r w:rsidR="00C46475" w:rsidRPr="00C46475">
        <w:rPr>
          <w:rFonts w:cs="Arial"/>
          <w:i/>
        </w:rPr>
        <w:t>–</w:t>
      </w:r>
      <w:r w:rsidR="005D3364" w:rsidRPr="00587295">
        <w:rPr>
          <w:i/>
        </w:rPr>
        <w:t xml:space="preserve"> Представления в библиотеке «Энергопресс»</w:t>
      </w:r>
      <w:bookmarkEnd w:id="208"/>
    </w:p>
    <w:tbl>
      <w:tblPr>
        <w:tblW w:w="5000" w:type="pct"/>
        <w:jc w:val="center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476"/>
        <w:gridCol w:w="1258"/>
        <w:gridCol w:w="5289"/>
        <w:gridCol w:w="2321"/>
      </w:tblGrid>
      <w:tr w:rsidR="005D3364" w:rsidRPr="00587295" w14:paraId="021258A2" w14:textId="77777777" w:rsidTr="00515A8B">
        <w:trPr>
          <w:trHeight w:val="300"/>
          <w:tblHeader/>
          <w:jc w:val="center"/>
        </w:trPr>
        <w:tc>
          <w:tcPr>
            <w:tcW w:w="2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hideMark/>
          </w:tcPr>
          <w:p w14:paraId="56E41F7E" w14:textId="77777777" w:rsidR="005D3364" w:rsidRPr="00587295" w:rsidRDefault="005D3364" w:rsidP="00FD7942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587295">
              <w:rPr>
                <w:b/>
                <w:szCs w:val="24"/>
              </w:rPr>
              <w:t>№ п/п</w:t>
            </w:r>
          </w:p>
        </w:tc>
        <w:tc>
          <w:tcPr>
            <w:tcW w:w="6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hideMark/>
          </w:tcPr>
          <w:p w14:paraId="08990309" w14:textId="770A85A7" w:rsidR="005D3364" w:rsidRPr="00587295" w:rsidRDefault="005D3364" w:rsidP="00FD7942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587295">
              <w:rPr>
                <w:b/>
                <w:szCs w:val="24"/>
              </w:rPr>
              <w:t>Наимено</w:t>
            </w:r>
            <w:r w:rsidR="00587295">
              <w:rPr>
                <w:b/>
                <w:szCs w:val="24"/>
              </w:rPr>
              <w:t>-</w:t>
            </w:r>
            <w:r w:rsidRPr="00587295">
              <w:rPr>
                <w:b/>
                <w:szCs w:val="24"/>
              </w:rPr>
              <w:t>вание представ</w:t>
            </w:r>
            <w:r w:rsidR="00587295">
              <w:rPr>
                <w:b/>
                <w:szCs w:val="24"/>
              </w:rPr>
              <w:t>-</w:t>
            </w:r>
            <w:r w:rsidRPr="00587295">
              <w:rPr>
                <w:b/>
                <w:szCs w:val="24"/>
              </w:rPr>
              <w:t>ления</w:t>
            </w:r>
          </w:p>
        </w:tc>
        <w:tc>
          <w:tcPr>
            <w:tcW w:w="28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1163713" w14:textId="77777777" w:rsidR="005D3364" w:rsidRPr="00587295" w:rsidRDefault="005D3364" w:rsidP="00FD7942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587295">
              <w:rPr>
                <w:b/>
                <w:szCs w:val="24"/>
              </w:rPr>
              <w:t>Описание</w:t>
            </w:r>
          </w:p>
        </w:tc>
        <w:tc>
          <w:tcPr>
            <w:tcW w:w="1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C4BC6B0" w14:textId="77777777" w:rsidR="005D3364" w:rsidRPr="00587295" w:rsidRDefault="005D3364" w:rsidP="00FD7942">
            <w:pPr>
              <w:keepNext/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587295">
              <w:rPr>
                <w:b/>
                <w:szCs w:val="24"/>
              </w:rPr>
              <w:t>Отображаемые поля</w:t>
            </w:r>
          </w:p>
        </w:tc>
      </w:tr>
      <w:tr w:rsidR="005D3364" w:rsidRPr="00442F63" w14:paraId="2CE94858" w14:textId="77777777" w:rsidTr="00692505">
        <w:trPr>
          <w:trHeight w:val="2258"/>
          <w:jc w:val="center"/>
        </w:trPr>
        <w:tc>
          <w:tcPr>
            <w:tcW w:w="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DEFAB9" w14:textId="3EEF532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1</w:t>
            </w:r>
            <w:r w:rsidR="00587295">
              <w:rPr>
                <w:szCs w:val="24"/>
              </w:rPr>
              <w:t>.</w:t>
            </w:r>
          </w:p>
        </w:tc>
        <w:tc>
          <w:tcPr>
            <w:tcW w:w="6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4543B4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Новое</w:t>
            </w:r>
          </w:p>
        </w:tc>
        <w:tc>
          <w:tcPr>
            <w:tcW w:w="2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433F97" w14:textId="1D4B01E1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 xml:space="preserve">Отображаются издания, поступившие в текущем году, осуществляется </w:t>
            </w:r>
            <w:r w:rsidR="00C3559E">
              <w:rPr>
                <w:szCs w:val="24"/>
              </w:rPr>
              <w:t>двухуровневая группировка рубрика</w:t>
            </w:r>
            <w:r w:rsidR="005C7116">
              <w:rPr>
                <w:szCs w:val="24"/>
              </w:rPr>
              <w:t>/месяц</w:t>
            </w:r>
            <w:r w:rsidR="005C7116" w:rsidRPr="005C7116">
              <w:rPr>
                <w:szCs w:val="24"/>
              </w:rPr>
              <w:t xml:space="preserve"> </w:t>
            </w:r>
            <w:r w:rsidRPr="00587295">
              <w:rPr>
                <w:szCs w:val="24"/>
              </w:rPr>
              <w:t xml:space="preserve">и </w:t>
            </w:r>
            <w:r w:rsidR="005C7116">
              <w:rPr>
                <w:szCs w:val="24"/>
              </w:rPr>
              <w:t xml:space="preserve">группировка по </w:t>
            </w:r>
            <w:r w:rsidRPr="00587295">
              <w:rPr>
                <w:szCs w:val="24"/>
              </w:rPr>
              <w:t xml:space="preserve">рубрике, </w:t>
            </w:r>
            <w:r w:rsidR="00692505">
              <w:rPr>
                <w:szCs w:val="24"/>
              </w:rPr>
              <w:t xml:space="preserve">издания </w:t>
            </w:r>
            <w:r w:rsidRPr="00587295">
              <w:rPr>
                <w:szCs w:val="24"/>
              </w:rPr>
              <w:t xml:space="preserve">выстраиваются друг за другом. </w:t>
            </w:r>
          </w:p>
          <w:p w14:paraId="0BEB2640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Фильтрация и порядок отображения элементов в этом представлении следующая: «Дата размещения» меньше или равно 01 февраля текущего года и меньше 01 февраля следующего года.</w:t>
            </w:r>
          </w:p>
        </w:tc>
        <w:tc>
          <w:tcPr>
            <w:tcW w:w="1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27270A" w14:textId="54EA2AEF" w:rsidR="005D3364" w:rsidRPr="00587295" w:rsidRDefault="00515A8B" w:rsidP="00587295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Имя</w:t>
            </w:r>
            <w:r w:rsidR="005D3364" w:rsidRPr="00587295">
              <w:rPr>
                <w:rFonts w:ascii="Times New Roman" w:hAnsi="Times New Roman" w:cs="Times New Roman"/>
              </w:rPr>
              <w:t>;</w:t>
            </w:r>
          </w:p>
          <w:p w14:paraId="14117C0C" w14:textId="77777777" w:rsidR="005D3364" w:rsidRPr="00587295" w:rsidRDefault="005D3364" w:rsidP="00587295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87295">
              <w:rPr>
                <w:rFonts w:ascii="Times New Roman" w:hAnsi="Times New Roman" w:cs="Times New Roman"/>
              </w:rPr>
              <w:t>Год;</w:t>
            </w:r>
          </w:p>
          <w:p w14:paraId="7DD08636" w14:textId="77777777" w:rsidR="005D3364" w:rsidRPr="00587295" w:rsidRDefault="005D3364" w:rsidP="00587295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87295">
              <w:rPr>
                <w:rFonts w:ascii="Times New Roman" w:hAnsi="Times New Roman" w:cs="Times New Roman"/>
              </w:rPr>
              <w:t>Месяц;</w:t>
            </w:r>
          </w:p>
          <w:p w14:paraId="49D8502C" w14:textId="77777777" w:rsidR="005D3364" w:rsidRPr="00587295" w:rsidRDefault="005D3364" w:rsidP="00587295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87295">
              <w:rPr>
                <w:rFonts w:ascii="Times New Roman" w:hAnsi="Times New Roman" w:cs="Times New Roman"/>
              </w:rPr>
              <w:t>Дата размещения;</w:t>
            </w:r>
          </w:p>
          <w:p w14:paraId="0A888772" w14:textId="77777777" w:rsidR="005D3364" w:rsidRPr="00587295" w:rsidRDefault="005D3364" w:rsidP="00587295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87295">
              <w:rPr>
                <w:rFonts w:ascii="Times New Roman" w:hAnsi="Times New Roman" w:cs="Times New Roman"/>
              </w:rPr>
              <w:t>Отправитель;</w:t>
            </w:r>
          </w:p>
          <w:p w14:paraId="20BD9DF2" w14:textId="77777777" w:rsidR="00587295" w:rsidRDefault="00515A8B" w:rsidP="00515A8B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Рубрика;</w:t>
            </w:r>
          </w:p>
          <w:p w14:paraId="32C0E3A0" w14:textId="19CB1ACA" w:rsidR="00515A8B" w:rsidRPr="00587295" w:rsidRDefault="00515A8B" w:rsidP="00515A8B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Актуальность документа.</w:t>
            </w:r>
          </w:p>
        </w:tc>
      </w:tr>
      <w:tr w:rsidR="005D3364" w:rsidRPr="00442F63" w14:paraId="1DE51205" w14:textId="77777777" w:rsidTr="00692505">
        <w:trPr>
          <w:trHeight w:val="1868"/>
          <w:jc w:val="center"/>
        </w:trPr>
        <w:tc>
          <w:tcPr>
            <w:tcW w:w="2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891BEF" w14:textId="25611E10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2</w:t>
            </w:r>
            <w:r w:rsidR="00587295">
              <w:rPr>
                <w:szCs w:val="24"/>
              </w:rPr>
              <w:t>.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0149A3" w14:textId="77777777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Архив</w:t>
            </w:r>
          </w:p>
        </w:tc>
        <w:tc>
          <w:tcPr>
            <w:tcW w:w="2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72B353" w14:textId="003D9795" w:rsidR="005D3364" w:rsidRPr="00587295" w:rsidRDefault="005D3364" w:rsidP="0058729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Отображаются издания за предыдущие год</w:t>
            </w:r>
            <w:r w:rsidR="00692505">
              <w:rPr>
                <w:szCs w:val="24"/>
              </w:rPr>
              <w:t>ы</w:t>
            </w:r>
            <w:r w:rsidRPr="00587295">
              <w:rPr>
                <w:szCs w:val="24"/>
              </w:rPr>
              <w:t>, перенос изданий в архив осуществляется 01</w:t>
            </w:r>
            <w:r w:rsidR="00692505">
              <w:rPr>
                <w:szCs w:val="24"/>
              </w:rPr>
              <w:t> </w:t>
            </w:r>
            <w:r w:rsidRPr="00587295">
              <w:rPr>
                <w:szCs w:val="24"/>
              </w:rPr>
              <w:t xml:space="preserve">февраля ежегодно. </w:t>
            </w:r>
            <w:r w:rsidR="005C7116">
              <w:rPr>
                <w:szCs w:val="24"/>
              </w:rPr>
              <w:t>Двухуровневая г</w:t>
            </w:r>
            <w:r w:rsidRPr="00587295">
              <w:rPr>
                <w:szCs w:val="24"/>
              </w:rPr>
              <w:t xml:space="preserve">руппировка </w:t>
            </w:r>
            <w:r w:rsidR="005C7116">
              <w:rPr>
                <w:szCs w:val="24"/>
              </w:rPr>
              <w:t>год/рубрика</w:t>
            </w:r>
            <w:r w:rsidRPr="00587295">
              <w:rPr>
                <w:szCs w:val="24"/>
              </w:rPr>
              <w:t xml:space="preserve"> и</w:t>
            </w:r>
            <w:r w:rsidR="005C7116">
              <w:rPr>
                <w:szCs w:val="24"/>
              </w:rPr>
              <w:t xml:space="preserve"> группировка по рубрике</w:t>
            </w:r>
            <w:r w:rsidRPr="00587295">
              <w:rPr>
                <w:szCs w:val="24"/>
              </w:rPr>
              <w:t xml:space="preserve">. </w:t>
            </w:r>
          </w:p>
          <w:p w14:paraId="42567170" w14:textId="63556086" w:rsidR="005D3364" w:rsidRPr="00587295" w:rsidRDefault="005D3364" w:rsidP="00692505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Фильтрация и порядок отображения элементов в этом представлении следующ</w:t>
            </w:r>
            <w:r w:rsidR="00692505">
              <w:rPr>
                <w:szCs w:val="24"/>
              </w:rPr>
              <w:t>ий</w:t>
            </w:r>
            <w:r w:rsidRPr="00587295">
              <w:rPr>
                <w:szCs w:val="24"/>
              </w:rPr>
              <w:t>: «Дата размещения» меньше 01 февраля текущего года.</w:t>
            </w:r>
          </w:p>
        </w:tc>
        <w:tc>
          <w:tcPr>
            <w:tcW w:w="12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0F54EC" w14:textId="77777777" w:rsidR="00515A8B" w:rsidRPr="00587295" w:rsidRDefault="00515A8B" w:rsidP="00515A8B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Имя</w:t>
            </w:r>
            <w:r w:rsidRPr="00587295">
              <w:rPr>
                <w:rFonts w:ascii="Times New Roman" w:hAnsi="Times New Roman" w:cs="Times New Roman"/>
              </w:rPr>
              <w:t>;</w:t>
            </w:r>
          </w:p>
          <w:p w14:paraId="43398759" w14:textId="77777777" w:rsidR="00515A8B" w:rsidRPr="00587295" w:rsidRDefault="00515A8B" w:rsidP="00515A8B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87295">
              <w:rPr>
                <w:rFonts w:ascii="Times New Roman" w:hAnsi="Times New Roman" w:cs="Times New Roman"/>
              </w:rPr>
              <w:t>Год;</w:t>
            </w:r>
          </w:p>
          <w:p w14:paraId="110A4238" w14:textId="77777777" w:rsidR="00515A8B" w:rsidRPr="00587295" w:rsidRDefault="00515A8B" w:rsidP="00515A8B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87295">
              <w:rPr>
                <w:rFonts w:ascii="Times New Roman" w:hAnsi="Times New Roman" w:cs="Times New Roman"/>
              </w:rPr>
              <w:t>Месяц;</w:t>
            </w:r>
          </w:p>
          <w:p w14:paraId="519B0C80" w14:textId="77777777" w:rsidR="00515A8B" w:rsidRPr="00587295" w:rsidRDefault="00515A8B" w:rsidP="00515A8B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87295">
              <w:rPr>
                <w:rFonts w:ascii="Times New Roman" w:hAnsi="Times New Roman" w:cs="Times New Roman"/>
              </w:rPr>
              <w:t>Дата размещения;</w:t>
            </w:r>
          </w:p>
          <w:p w14:paraId="443B6025" w14:textId="77777777" w:rsidR="00515A8B" w:rsidRPr="00587295" w:rsidRDefault="00515A8B" w:rsidP="00515A8B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87295">
              <w:rPr>
                <w:rFonts w:ascii="Times New Roman" w:hAnsi="Times New Roman" w:cs="Times New Roman"/>
              </w:rPr>
              <w:t>Отправитель;</w:t>
            </w:r>
          </w:p>
          <w:p w14:paraId="2A691F5E" w14:textId="34E43685" w:rsidR="00587295" w:rsidRPr="00587295" w:rsidRDefault="00515A8B" w:rsidP="00515A8B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Рубрика</w:t>
            </w:r>
            <w:r w:rsidRPr="00587295">
              <w:rPr>
                <w:rFonts w:ascii="Times New Roman" w:hAnsi="Times New Roman" w:cs="Times New Roman"/>
              </w:rPr>
              <w:t>.</w:t>
            </w:r>
          </w:p>
        </w:tc>
      </w:tr>
      <w:tr w:rsidR="00515A8B" w:rsidRPr="00442F63" w14:paraId="324D717B" w14:textId="77777777" w:rsidTr="00692505">
        <w:trPr>
          <w:trHeight w:val="1868"/>
          <w:jc w:val="center"/>
        </w:trPr>
        <w:tc>
          <w:tcPr>
            <w:tcW w:w="2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CB7011" w14:textId="3A9CE0FC" w:rsidR="00515A8B" w:rsidRPr="00587295" w:rsidRDefault="00515A8B" w:rsidP="00515A8B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3. 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F97071A" w14:textId="2F700255" w:rsidR="00515A8B" w:rsidRPr="00587295" w:rsidRDefault="00515A8B" w:rsidP="00515A8B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Все документы</w:t>
            </w:r>
          </w:p>
        </w:tc>
        <w:tc>
          <w:tcPr>
            <w:tcW w:w="2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F862DC" w14:textId="77164819" w:rsidR="00515A8B" w:rsidRPr="00587295" w:rsidRDefault="00515A8B" w:rsidP="00515A8B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1B49D8">
              <w:rPr>
                <w:szCs w:val="24"/>
              </w:rPr>
              <w:t>Отображаются издания</w:t>
            </w:r>
            <w:r>
              <w:rPr>
                <w:szCs w:val="24"/>
              </w:rPr>
              <w:t xml:space="preserve"> без фильтров.</w:t>
            </w:r>
          </w:p>
        </w:tc>
        <w:tc>
          <w:tcPr>
            <w:tcW w:w="12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D8E364" w14:textId="77777777" w:rsidR="00515A8B" w:rsidRPr="001B49D8" w:rsidRDefault="00515A8B" w:rsidP="00515A8B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1B49D8">
              <w:rPr>
                <w:rFonts w:ascii="Times New Roman" w:hAnsi="Times New Roman" w:cs="Times New Roman"/>
              </w:rPr>
              <w:t>Имя;</w:t>
            </w:r>
          </w:p>
          <w:p w14:paraId="04F69769" w14:textId="77777777" w:rsidR="00515A8B" w:rsidRPr="00587295" w:rsidRDefault="00515A8B" w:rsidP="00515A8B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87295">
              <w:rPr>
                <w:rFonts w:ascii="Times New Roman" w:hAnsi="Times New Roman" w:cs="Times New Roman"/>
              </w:rPr>
              <w:t>Год;</w:t>
            </w:r>
          </w:p>
          <w:p w14:paraId="031B4DEC" w14:textId="77777777" w:rsidR="00515A8B" w:rsidRDefault="00515A8B" w:rsidP="00515A8B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87295">
              <w:rPr>
                <w:rFonts w:ascii="Times New Roman" w:hAnsi="Times New Roman" w:cs="Times New Roman"/>
              </w:rPr>
              <w:t>Месяц;</w:t>
            </w:r>
          </w:p>
          <w:p w14:paraId="0F834A86" w14:textId="3ACEB6D2" w:rsidR="00515A8B" w:rsidRPr="00587295" w:rsidRDefault="00515A8B" w:rsidP="00515A8B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Рубрика;</w:t>
            </w:r>
          </w:p>
          <w:p w14:paraId="498901BE" w14:textId="77777777" w:rsidR="00515A8B" w:rsidRPr="00587295" w:rsidRDefault="00515A8B" w:rsidP="00515A8B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87295">
              <w:rPr>
                <w:rFonts w:ascii="Times New Roman" w:hAnsi="Times New Roman" w:cs="Times New Roman"/>
              </w:rPr>
              <w:t>Дата размещения;</w:t>
            </w:r>
          </w:p>
          <w:p w14:paraId="26F579C6" w14:textId="42B17EB7" w:rsidR="00515A8B" w:rsidRPr="00587295" w:rsidRDefault="00515A8B" w:rsidP="00515A8B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587295">
              <w:rPr>
                <w:rFonts w:ascii="Times New Roman" w:hAnsi="Times New Roman" w:cs="Times New Roman"/>
              </w:rPr>
              <w:t>Отправитель</w:t>
            </w:r>
            <w:r>
              <w:rPr>
                <w:rFonts w:ascii="Times New Roman" w:hAnsi="Times New Roman" w:cs="Times New Roman"/>
              </w:rPr>
              <w:t>.</w:t>
            </w:r>
          </w:p>
        </w:tc>
      </w:tr>
    </w:tbl>
    <w:p w14:paraId="0B4051D6" w14:textId="30EE2024" w:rsidR="005D3364" w:rsidRDefault="005D3364" w:rsidP="00692505">
      <w:pPr>
        <w:spacing w:after="0" w:line="240" w:lineRule="auto"/>
        <w:ind w:firstLine="567"/>
      </w:pPr>
    </w:p>
    <w:p w14:paraId="64139726" w14:textId="75923881" w:rsidR="006F2DF5" w:rsidRPr="00667613" w:rsidRDefault="006F2DF5" w:rsidP="005C0D58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 w:rsidRPr="00667613">
        <w:rPr>
          <w:sz w:val="24"/>
          <w:szCs w:val="24"/>
        </w:rPr>
        <w:lastRenderedPageBreak/>
        <w:t>Библиотека «</w:t>
      </w:r>
      <w:r w:rsidRPr="006F2DF5">
        <w:rPr>
          <w:sz w:val="24"/>
          <w:szCs w:val="24"/>
        </w:rPr>
        <w:t>Документация на Портал</w:t>
      </w:r>
      <w:r w:rsidRPr="00667613">
        <w:rPr>
          <w:sz w:val="24"/>
          <w:szCs w:val="24"/>
        </w:rPr>
        <w:t>»</w:t>
      </w:r>
    </w:p>
    <w:p w14:paraId="5E9A8896" w14:textId="50062A40" w:rsidR="006F2DF5" w:rsidRPr="00442F63" w:rsidRDefault="006F2DF5" w:rsidP="006F2DF5">
      <w:pPr>
        <w:spacing w:after="0" w:line="240" w:lineRule="auto"/>
        <w:ind w:firstLine="567"/>
      </w:pPr>
      <w:r w:rsidRPr="00442F63">
        <w:t>Атрибуты, характеризующие документ</w:t>
      </w:r>
      <w:r>
        <w:t>,</w:t>
      </w:r>
      <w:r w:rsidRPr="00442F63">
        <w:t xml:space="preserve"> представлены в</w:t>
      </w:r>
      <w:r>
        <w:t xml:space="preserve"> таблице (см. </w:t>
      </w:r>
      <w:r>
        <w:fldChar w:fldCharType="begin"/>
      </w:r>
      <w:r>
        <w:instrText xml:space="preserve"> REF _Ref454201912 \h </w:instrText>
      </w:r>
      <w:r w:rsidR="00406254">
        <w:instrText xml:space="preserve"> \* MERGEFORMAT </w:instrText>
      </w:r>
      <w:r>
        <w:fldChar w:fldCharType="separate"/>
      </w:r>
      <w:r w:rsidR="00E22EDC" w:rsidRPr="00E22EDC">
        <w:t>Таблица 38</w:t>
      </w:r>
      <w:r>
        <w:fldChar w:fldCharType="end"/>
      </w:r>
      <w:r>
        <w:t>)</w:t>
      </w:r>
      <w:r w:rsidRPr="00442F63">
        <w:t>.</w:t>
      </w:r>
    </w:p>
    <w:p w14:paraId="6976BF07" w14:textId="1BDB8F4E" w:rsidR="006F2DF5" w:rsidRPr="00587295" w:rsidRDefault="006F2DF5" w:rsidP="006F2DF5">
      <w:pPr>
        <w:pStyle w:val="af1"/>
        <w:keepNext/>
        <w:spacing w:before="200"/>
        <w:rPr>
          <w:i/>
        </w:rPr>
      </w:pPr>
      <w:bookmarkStart w:id="209" w:name="_Ref454201912"/>
      <w:r>
        <w:rPr>
          <w:i/>
        </w:rPr>
        <w:t>Таблица</w:t>
      </w:r>
      <w:r w:rsidRPr="00587295">
        <w:rPr>
          <w:i/>
        </w:rPr>
        <w:t xml:space="preserve"> </w:t>
      </w:r>
      <w:r w:rsidRPr="00587295">
        <w:rPr>
          <w:i/>
        </w:rPr>
        <w:fldChar w:fldCharType="begin"/>
      </w:r>
      <w:r w:rsidRPr="00587295">
        <w:rPr>
          <w:i/>
        </w:rPr>
        <w:instrText xml:space="preserve"> SEQ Таблица \* ARABIC </w:instrText>
      </w:r>
      <w:r w:rsidRPr="00587295">
        <w:rPr>
          <w:i/>
        </w:rPr>
        <w:fldChar w:fldCharType="separate"/>
      </w:r>
      <w:r w:rsidR="00E22EDC">
        <w:rPr>
          <w:i/>
          <w:noProof/>
        </w:rPr>
        <w:t>38</w:t>
      </w:r>
      <w:r w:rsidRPr="00587295">
        <w:rPr>
          <w:i/>
        </w:rPr>
        <w:fldChar w:fldCharType="end"/>
      </w:r>
      <w:bookmarkEnd w:id="209"/>
      <w:r>
        <w:rPr>
          <w:i/>
        </w:rPr>
        <w:t xml:space="preserve"> </w:t>
      </w:r>
      <w:r w:rsidRPr="00C46475">
        <w:rPr>
          <w:rFonts w:cs="Arial"/>
          <w:i/>
        </w:rPr>
        <w:t>–</w:t>
      </w:r>
      <w:r w:rsidRPr="00587295">
        <w:rPr>
          <w:i/>
        </w:rPr>
        <w:t xml:space="preserve"> Атрибуты документов для библиотеки «</w:t>
      </w:r>
      <w:r w:rsidRPr="006F2DF5">
        <w:rPr>
          <w:i/>
        </w:rPr>
        <w:t>Документация на Портал</w:t>
      </w:r>
      <w:r w:rsidRPr="00587295">
        <w:rPr>
          <w:i/>
        </w:rPr>
        <w:t>»</w:t>
      </w:r>
    </w:p>
    <w:tbl>
      <w:tblPr>
        <w:tblStyle w:val="af"/>
        <w:tblW w:w="5000" w:type="pct"/>
        <w:jc w:val="center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47"/>
        <w:gridCol w:w="1635"/>
        <w:gridCol w:w="1798"/>
        <w:gridCol w:w="1938"/>
        <w:gridCol w:w="3426"/>
      </w:tblGrid>
      <w:tr w:rsidR="006F2DF5" w:rsidRPr="00587295" w14:paraId="5484821B" w14:textId="77777777" w:rsidTr="006C7A92">
        <w:trPr>
          <w:trHeight w:val="567"/>
          <w:jc w:val="center"/>
        </w:trPr>
        <w:tc>
          <w:tcPr>
            <w:tcW w:w="293" w:type="pct"/>
            <w:shd w:val="clear" w:color="auto" w:fill="D9D9D9" w:themeFill="background1" w:themeFillShade="D9"/>
            <w:vAlign w:val="center"/>
          </w:tcPr>
          <w:p w14:paraId="0B8B55E6" w14:textId="77777777" w:rsidR="006F2DF5" w:rsidRPr="00587295" w:rsidRDefault="006F2DF5" w:rsidP="006C7A92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587295">
              <w:rPr>
                <w:b/>
                <w:szCs w:val="24"/>
              </w:rPr>
              <w:t>№ п/п</w:t>
            </w:r>
          </w:p>
        </w:tc>
        <w:tc>
          <w:tcPr>
            <w:tcW w:w="875" w:type="pct"/>
            <w:shd w:val="clear" w:color="auto" w:fill="D9D9D9" w:themeFill="background1" w:themeFillShade="D9"/>
            <w:vAlign w:val="center"/>
          </w:tcPr>
          <w:p w14:paraId="7B6B10AC" w14:textId="77777777" w:rsidR="006F2DF5" w:rsidRPr="00587295" w:rsidRDefault="006F2DF5" w:rsidP="006C7A92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587295">
              <w:rPr>
                <w:b/>
                <w:szCs w:val="24"/>
              </w:rPr>
              <w:t>Атрибуты</w:t>
            </w:r>
          </w:p>
        </w:tc>
        <w:tc>
          <w:tcPr>
            <w:tcW w:w="962" w:type="pct"/>
            <w:shd w:val="clear" w:color="auto" w:fill="D9D9D9" w:themeFill="background1" w:themeFillShade="D9"/>
            <w:vAlign w:val="center"/>
          </w:tcPr>
          <w:p w14:paraId="556B988F" w14:textId="77777777" w:rsidR="006F2DF5" w:rsidRPr="00587295" w:rsidRDefault="006F2DF5" w:rsidP="006C7A92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587295">
              <w:rPr>
                <w:b/>
                <w:szCs w:val="24"/>
              </w:rPr>
              <w:t>Тип</w:t>
            </w:r>
          </w:p>
        </w:tc>
        <w:tc>
          <w:tcPr>
            <w:tcW w:w="1037" w:type="pct"/>
            <w:shd w:val="clear" w:color="auto" w:fill="D9D9D9" w:themeFill="background1" w:themeFillShade="D9"/>
            <w:vAlign w:val="center"/>
          </w:tcPr>
          <w:p w14:paraId="1BC88C61" w14:textId="77777777" w:rsidR="006F2DF5" w:rsidRPr="00587295" w:rsidRDefault="006F2DF5" w:rsidP="006C7A92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587295">
              <w:rPr>
                <w:b/>
                <w:szCs w:val="24"/>
              </w:rPr>
              <w:t>Обязательность</w:t>
            </w:r>
          </w:p>
        </w:tc>
        <w:tc>
          <w:tcPr>
            <w:tcW w:w="1833" w:type="pct"/>
            <w:shd w:val="clear" w:color="auto" w:fill="D9D9D9" w:themeFill="background1" w:themeFillShade="D9"/>
            <w:vAlign w:val="center"/>
          </w:tcPr>
          <w:p w14:paraId="77BE2453" w14:textId="77777777" w:rsidR="006F2DF5" w:rsidRPr="00587295" w:rsidRDefault="006F2DF5" w:rsidP="006C7A92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587295">
              <w:rPr>
                <w:b/>
                <w:szCs w:val="24"/>
              </w:rPr>
              <w:t>Примечания</w:t>
            </w:r>
          </w:p>
        </w:tc>
      </w:tr>
      <w:tr w:rsidR="006F2DF5" w:rsidRPr="00442F63" w14:paraId="3B8CA37B" w14:textId="77777777" w:rsidTr="006C7A92">
        <w:trPr>
          <w:jc w:val="center"/>
        </w:trPr>
        <w:tc>
          <w:tcPr>
            <w:tcW w:w="293" w:type="pct"/>
          </w:tcPr>
          <w:p w14:paraId="7A802CAF" w14:textId="77777777" w:rsidR="006F2DF5" w:rsidRPr="00587295" w:rsidRDefault="006F2DF5" w:rsidP="006C7A92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1</w:t>
            </w:r>
            <w:r>
              <w:rPr>
                <w:szCs w:val="24"/>
              </w:rPr>
              <w:t>.</w:t>
            </w:r>
          </w:p>
        </w:tc>
        <w:tc>
          <w:tcPr>
            <w:tcW w:w="875" w:type="pct"/>
          </w:tcPr>
          <w:p w14:paraId="223F1E7A" w14:textId="77777777" w:rsidR="006F2DF5" w:rsidRPr="00587295" w:rsidRDefault="006F2DF5" w:rsidP="006C7A92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Имя</w:t>
            </w:r>
          </w:p>
        </w:tc>
        <w:tc>
          <w:tcPr>
            <w:tcW w:w="962" w:type="pct"/>
          </w:tcPr>
          <w:p w14:paraId="6A80ED2F" w14:textId="77777777" w:rsidR="006F2DF5" w:rsidRPr="00587295" w:rsidRDefault="006F2DF5" w:rsidP="006C7A92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Однострочный текст</w:t>
            </w:r>
          </w:p>
        </w:tc>
        <w:tc>
          <w:tcPr>
            <w:tcW w:w="1037" w:type="pct"/>
          </w:tcPr>
          <w:p w14:paraId="6F180D1F" w14:textId="0BCA8149" w:rsidR="006F2DF5" w:rsidRPr="00587295" w:rsidRDefault="006F2DF5" w:rsidP="006C7A92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</w:t>
            </w:r>
          </w:p>
        </w:tc>
        <w:tc>
          <w:tcPr>
            <w:tcW w:w="1833" w:type="pct"/>
          </w:tcPr>
          <w:p w14:paraId="08BC516E" w14:textId="72CE8830" w:rsidR="006F2DF5" w:rsidRPr="00587295" w:rsidRDefault="006F2DF5" w:rsidP="006C7A92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Указывается наименование документа</w:t>
            </w:r>
          </w:p>
        </w:tc>
      </w:tr>
      <w:tr w:rsidR="006F2DF5" w:rsidRPr="00442F63" w14:paraId="7377DDB3" w14:textId="77777777" w:rsidTr="006C7A92">
        <w:trPr>
          <w:jc w:val="center"/>
        </w:trPr>
        <w:tc>
          <w:tcPr>
            <w:tcW w:w="293" w:type="pct"/>
          </w:tcPr>
          <w:p w14:paraId="1D687A35" w14:textId="77777777" w:rsidR="006F2DF5" w:rsidRPr="00587295" w:rsidRDefault="006F2DF5" w:rsidP="006C7A92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2</w:t>
            </w:r>
            <w:r>
              <w:rPr>
                <w:szCs w:val="24"/>
              </w:rPr>
              <w:t>.</w:t>
            </w:r>
          </w:p>
        </w:tc>
        <w:tc>
          <w:tcPr>
            <w:tcW w:w="875" w:type="pct"/>
          </w:tcPr>
          <w:p w14:paraId="4C24F289" w14:textId="784B7BE4" w:rsidR="006F2DF5" w:rsidRPr="00587295" w:rsidRDefault="006F2DF5" w:rsidP="006C7A92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Изменено</w:t>
            </w:r>
            <w:r w:rsidRPr="00587295">
              <w:rPr>
                <w:szCs w:val="24"/>
              </w:rPr>
              <w:t xml:space="preserve"> </w:t>
            </w:r>
          </w:p>
        </w:tc>
        <w:tc>
          <w:tcPr>
            <w:tcW w:w="962" w:type="pct"/>
          </w:tcPr>
          <w:p w14:paraId="40793CD9" w14:textId="02DCCDBF" w:rsidR="006F2DF5" w:rsidRPr="00587295" w:rsidRDefault="006F2DF5" w:rsidP="006C7A92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Дата и время</w:t>
            </w:r>
          </w:p>
        </w:tc>
        <w:tc>
          <w:tcPr>
            <w:tcW w:w="1037" w:type="pct"/>
          </w:tcPr>
          <w:p w14:paraId="06202AD3" w14:textId="77777777" w:rsidR="006F2DF5" w:rsidRPr="00587295" w:rsidRDefault="006F2DF5" w:rsidP="006C7A92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Автоматическое заполнение</w:t>
            </w:r>
          </w:p>
        </w:tc>
        <w:tc>
          <w:tcPr>
            <w:tcW w:w="1833" w:type="pct"/>
          </w:tcPr>
          <w:p w14:paraId="1B1799E6" w14:textId="54CEDD78" w:rsidR="006F2DF5" w:rsidRPr="00587295" w:rsidRDefault="006F2DF5" w:rsidP="006C7A92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Дата изменения</w:t>
            </w:r>
          </w:p>
        </w:tc>
      </w:tr>
      <w:tr w:rsidR="006F2DF5" w:rsidRPr="00442F63" w14:paraId="540E34EE" w14:textId="77777777" w:rsidTr="006C7A92">
        <w:trPr>
          <w:jc w:val="center"/>
        </w:trPr>
        <w:tc>
          <w:tcPr>
            <w:tcW w:w="293" w:type="pct"/>
          </w:tcPr>
          <w:p w14:paraId="5881115D" w14:textId="77777777" w:rsidR="006F2DF5" w:rsidRPr="00587295" w:rsidRDefault="006F2DF5" w:rsidP="006C7A92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3</w:t>
            </w:r>
            <w:r>
              <w:rPr>
                <w:szCs w:val="24"/>
              </w:rPr>
              <w:t>.</w:t>
            </w:r>
          </w:p>
        </w:tc>
        <w:tc>
          <w:tcPr>
            <w:tcW w:w="875" w:type="pct"/>
          </w:tcPr>
          <w:p w14:paraId="6A840801" w14:textId="1F133716" w:rsidR="006F2DF5" w:rsidRPr="00587295" w:rsidRDefault="006F2DF5" w:rsidP="006C7A92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Кем изменено</w:t>
            </w:r>
          </w:p>
        </w:tc>
        <w:tc>
          <w:tcPr>
            <w:tcW w:w="962" w:type="pct"/>
          </w:tcPr>
          <w:p w14:paraId="66340BCB" w14:textId="3F350F73" w:rsidR="006F2DF5" w:rsidRPr="00587295" w:rsidRDefault="006F2DF5" w:rsidP="006C7A92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Пользователь или группа</w:t>
            </w:r>
          </w:p>
        </w:tc>
        <w:tc>
          <w:tcPr>
            <w:tcW w:w="1037" w:type="pct"/>
          </w:tcPr>
          <w:p w14:paraId="75B54721" w14:textId="77777777" w:rsidR="006F2DF5" w:rsidRPr="00587295" w:rsidRDefault="006F2DF5" w:rsidP="006C7A92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587295">
              <w:rPr>
                <w:szCs w:val="24"/>
              </w:rPr>
              <w:t>Автоматическое заполнение</w:t>
            </w:r>
          </w:p>
        </w:tc>
        <w:tc>
          <w:tcPr>
            <w:tcW w:w="1833" w:type="pct"/>
          </w:tcPr>
          <w:p w14:paraId="4676BBC4" w14:textId="1D078DCB" w:rsidR="006F2DF5" w:rsidRPr="00587295" w:rsidRDefault="006F2DF5" w:rsidP="006C7A92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Пользователь (или группа), изменивший элемент </w:t>
            </w:r>
          </w:p>
        </w:tc>
      </w:tr>
    </w:tbl>
    <w:p w14:paraId="3A53E284" w14:textId="77777777" w:rsidR="006F2DF5" w:rsidRPr="00442F63" w:rsidRDefault="006F2DF5" w:rsidP="00692505">
      <w:pPr>
        <w:spacing w:after="0" w:line="240" w:lineRule="auto"/>
        <w:ind w:firstLine="567"/>
      </w:pPr>
    </w:p>
    <w:p w14:paraId="2A470ABC" w14:textId="77777777" w:rsidR="00DC58C4" w:rsidRPr="00FB3737" w:rsidRDefault="00DC58C4" w:rsidP="005C0D58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210" w:name="_Toc465336162"/>
      <w:bookmarkStart w:id="211" w:name="_Ref423445506"/>
      <w:r>
        <w:rPr>
          <w:sz w:val="24"/>
          <w:szCs w:val="24"/>
        </w:rPr>
        <w:t>Заявки на отправку корреспонденции</w:t>
      </w:r>
      <w:bookmarkEnd w:id="210"/>
    </w:p>
    <w:p w14:paraId="027396E8" w14:textId="77777777" w:rsidR="00DC58C4" w:rsidRPr="005368C1" w:rsidRDefault="00DC58C4" w:rsidP="00DC58C4">
      <w:pPr>
        <w:pStyle w:val="ac"/>
        <w:spacing w:after="0" w:line="240" w:lineRule="auto"/>
        <w:ind w:left="0" w:firstLine="567"/>
      </w:pPr>
      <w:r w:rsidRPr="005368C1">
        <w:t xml:space="preserve">Функционал раздела реализован посредством стандартных списков и представлений </w:t>
      </w:r>
      <w:r w:rsidRPr="005368C1">
        <w:rPr>
          <w:lang w:val="en-US"/>
        </w:rPr>
        <w:t>MS</w:t>
      </w:r>
      <w:r w:rsidRPr="005368C1">
        <w:t xml:space="preserve"> Share</w:t>
      </w:r>
      <w:r w:rsidRPr="005368C1">
        <w:rPr>
          <w:lang w:val="en-US"/>
        </w:rPr>
        <w:t>P</w:t>
      </w:r>
      <w:r w:rsidRPr="005368C1">
        <w:t>oint, а также Web-частей и Обработчиков событий.</w:t>
      </w:r>
    </w:p>
    <w:p w14:paraId="2770F622" w14:textId="77777777" w:rsidR="00DC58C4" w:rsidRPr="005368C1" w:rsidRDefault="00DC58C4" w:rsidP="00DC58C4">
      <w:pPr>
        <w:pStyle w:val="ac"/>
        <w:spacing w:after="0" w:line="240" w:lineRule="auto"/>
        <w:ind w:left="0" w:firstLine="567"/>
      </w:pPr>
      <w:r w:rsidRPr="005368C1">
        <w:t>Раздел «Заявки на отправку корреспонденции» предназначен для:</w:t>
      </w:r>
    </w:p>
    <w:p w14:paraId="339F4481" w14:textId="77777777" w:rsidR="00DC58C4" w:rsidRPr="005368C1" w:rsidRDefault="00DC58C4" w:rsidP="00DC58C4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368C1">
        <w:t>регистрации и ведения данных о входящей и исходящей (международной и по России) корреспонденции АО «Тюменьэнерго», пересылаемой различными способами (почта России, курьерская доставка, экспресс-почта);</w:t>
      </w:r>
    </w:p>
    <w:p w14:paraId="0013E4A8" w14:textId="77777777" w:rsidR="00DC58C4" w:rsidRPr="005368C1" w:rsidRDefault="00DC58C4" w:rsidP="00DC58C4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368C1">
        <w:t>формирования списков почтовых отправлений для отправки корреспонденции Почтой России;</w:t>
      </w:r>
    </w:p>
    <w:p w14:paraId="1637A1B4" w14:textId="77777777" w:rsidR="00DC58C4" w:rsidRPr="005368C1" w:rsidRDefault="00DC58C4" w:rsidP="00DC58C4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368C1">
        <w:t>формирования журналов регистрации входящей корреспонденции;</w:t>
      </w:r>
    </w:p>
    <w:p w14:paraId="6F43315C" w14:textId="77777777" w:rsidR="00DC58C4" w:rsidRPr="005368C1" w:rsidRDefault="00DC58C4" w:rsidP="00DC58C4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368C1">
        <w:t>информирования сотрудников структурных подразделений, участвующих в процессах отправки, регистрации и получении почтовой и экспресс корреспонденции, о статусах отправлений.</w:t>
      </w:r>
    </w:p>
    <w:p w14:paraId="7FC97C0A" w14:textId="4746241F" w:rsidR="00DC58C4" w:rsidRPr="005368C1" w:rsidRDefault="00DC58C4" w:rsidP="00DC58C4">
      <w:pPr>
        <w:pStyle w:val="ac"/>
        <w:spacing w:after="0" w:line="240" w:lineRule="auto"/>
        <w:ind w:left="0" w:firstLine="567"/>
      </w:pPr>
      <w:r w:rsidRPr="005368C1">
        <w:t>Перечень функциональных компонентов и их назначение представлены в таблице (см.</w:t>
      </w:r>
      <w:r w:rsidR="00B86C2F">
        <w:t> </w:t>
      </w:r>
      <w:r w:rsidR="005368C1" w:rsidRPr="005368C1">
        <w:fldChar w:fldCharType="begin"/>
      </w:r>
      <w:r w:rsidR="005368C1" w:rsidRPr="005368C1">
        <w:instrText xml:space="preserve"> REF _Ref459901013 \h  \* MERGEFORMAT </w:instrText>
      </w:r>
      <w:r w:rsidR="005368C1" w:rsidRPr="005368C1">
        <w:fldChar w:fldCharType="separate"/>
      </w:r>
      <w:r w:rsidR="00E22EDC" w:rsidRPr="00E22EDC">
        <w:t xml:space="preserve">Таблица </w:t>
      </w:r>
      <w:r w:rsidR="00E22EDC" w:rsidRPr="00E22EDC">
        <w:rPr>
          <w:noProof/>
        </w:rPr>
        <w:t>39</w:t>
      </w:r>
      <w:r w:rsidR="005368C1" w:rsidRPr="005368C1">
        <w:fldChar w:fldCharType="end"/>
      </w:r>
      <w:r w:rsidRPr="005368C1">
        <w:t>).</w:t>
      </w:r>
    </w:p>
    <w:p w14:paraId="6FA88FBB" w14:textId="6CF1E7B5" w:rsidR="00DC58C4" w:rsidRPr="005368C1" w:rsidRDefault="00DC58C4" w:rsidP="00DC58C4">
      <w:pPr>
        <w:pStyle w:val="af1"/>
        <w:keepNext/>
        <w:spacing w:before="200"/>
        <w:rPr>
          <w:i/>
        </w:rPr>
      </w:pPr>
      <w:bookmarkStart w:id="212" w:name="_Ref459901013"/>
      <w:r w:rsidRPr="005368C1">
        <w:rPr>
          <w:i/>
        </w:rPr>
        <w:t xml:space="preserve">Таблица </w:t>
      </w:r>
      <w:r w:rsidRPr="005368C1">
        <w:rPr>
          <w:i/>
        </w:rPr>
        <w:fldChar w:fldCharType="begin"/>
      </w:r>
      <w:r w:rsidRPr="005368C1">
        <w:rPr>
          <w:i/>
        </w:rPr>
        <w:instrText xml:space="preserve"> SEQ Таблица \* ARABIC </w:instrText>
      </w:r>
      <w:r w:rsidRPr="005368C1">
        <w:rPr>
          <w:i/>
        </w:rPr>
        <w:fldChar w:fldCharType="separate"/>
      </w:r>
      <w:r w:rsidR="00E22EDC">
        <w:rPr>
          <w:i/>
          <w:noProof/>
        </w:rPr>
        <w:t>39</w:t>
      </w:r>
      <w:r w:rsidRPr="005368C1">
        <w:rPr>
          <w:i/>
        </w:rPr>
        <w:fldChar w:fldCharType="end"/>
      </w:r>
      <w:bookmarkEnd w:id="212"/>
      <w:r w:rsidRPr="005368C1">
        <w:rPr>
          <w:i/>
        </w:rPr>
        <w:t xml:space="preserve"> – Компоненты раздела «Заявки на отправку корреспонденции»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658"/>
        <w:gridCol w:w="2592"/>
        <w:gridCol w:w="6094"/>
      </w:tblGrid>
      <w:tr w:rsidR="00DC58C4" w:rsidRPr="005368C1" w14:paraId="59300BB0" w14:textId="77777777" w:rsidTr="000875A9">
        <w:trPr>
          <w:trHeight w:val="262"/>
          <w:tblHeader/>
        </w:trPr>
        <w:tc>
          <w:tcPr>
            <w:tcW w:w="352" w:type="pct"/>
            <w:shd w:val="clear" w:color="auto" w:fill="E7E6E6" w:themeFill="background2"/>
          </w:tcPr>
          <w:p w14:paraId="309EDBC4" w14:textId="77777777" w:rsidR="00DC58C4" w:rsidRPr="005368C1" w:rsidRDefault="00DC58C4" w:rsidP="000875A9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5368C1">
              <w:rPr>
                <w:b/>
              </w:rPr>
              <w:t>№</w:t>
            </w:r>
          </w:p>
        </w:tc>
        <w:tc>
          <w:tcPr>
            <w:tcW w:w="1387" w:type="pct"/>
            <w:shd w:val="clear" w:color="auto" w:fill="E7E6E6" w:themeFill="background2"/>
          </w:tcPr>
          <w:p w14:paraId="5961B828" w14:textId="77777777" w:rsidR="00DC58C4" w:rsidRPr="005368C1" w:rsidRDefault="00DC58C4" w:rsidP="000875A9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5368C1">
              <w:rPr>
                <w:b/>
              </w:rPr>
              <w:t>Компонент</w:t>
            </w:r>
          </w:p>
        </w:tc>
        <w:tc>
          <w:tcPr>
            <w:tcW w:w="3260" w:type="pct"/>
            <w:shd w:val="clear" w:color="auto" w:fill="E7E6E6" w:themeFill="background2"/>
          </w:tcPr>
          <w:p w14:paraId="14E2BB17" w14:textId="77777777" w:rsidR="00DC58C4" w:rsidRPr="005368C1" w:rsidRDefault="00DC58C4" w:rsidP="000875A9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5368C1">
              <w:rPr>
                <w:b/>
              </w:rPr>
              <w:t>Назначение компонента</w:t>
            </w:r>
          </w:p>
        </w:tc>
      </w:tr>
      <w:tr w:rsidR="00DC58C4" w:rsidRPr="005368C1" w14:paraId="1D706094" w14:textId="77777777" w:rsidTr="000875A9">
        <w:trPr>
          <w:trHeight w:val="660"/>
        </w:trPr>
        <w:tc>
          <w:tcPr>
            <w:tcW w:w="352" w:type="pct"/>
            <w:shd w:val="clear" w:color="auto" w:fill="FFFFFF"/>
          </w:tcPr>
          <w:p w14:paraId="233D50D5" w14:textId="77777777" w:rsidR="00DC58C4" w:rsidRPr="005368C1" w:rsidRDefault="00DC58C4" w:rsidP="000875A9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5368C1">
              <w:rPr>
                <w:szCs w:val="24"/>
              </w:rPr>
              <w:t>1.</w:t>
            </w:r>
          </w:p>
        </w:tc>
        <w:tc>
          <w:tcPr>
            <w:tcW w:w="1387" w:type="pct"/>
            <w:shd w:val="clear" w:color="auto" w:fill="FFFFFF"/>
          </w:tcPr>
          <w:p w14:paraId="0252B275" w14:textId="4E39E123" w:rsidR="00DC58C4" w:rsidRPr="005368C1" w:rsidRDefault="00DC58C4" w:rsidP="00E9045B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5368C1">
              <w:rPr>
                <w:szCs w:val="24"/>
              </w:rPr>
              <w:t xml:space="preserve">Параметрические настройки </w:t>
            </w:r>
            <w:r w:rsidR="00E9045B" w:rsidRPr="005368C1">
              <w:rPr>
                <w:szCs w:val="24"/>
              </w:rPr>
              <w:t>раздела</w:t>
            </w:r>
            <w:r w:rsidRPr="005368C1">
              <w:rPr>
                <w:szCs w:val="24"/>
              </w:rPr>
              <w:t xml:space="preserve"> корреспонденции</w:t>
            </w:r>
          </w:p>
        </w:tc>
        <w:tc>
          <w:tcPr>
            <w:tcW w:w="3260" w:type="pct"/>
            <w:shd w:val="clear" w:color="auto" w:fill="FFFFFF"/>
          </w:tcPr>
          <w:p w14:paraId="3994D306" w14:textId="6986C705" w:rsidR="00DC58C4" w:rsidRPr="005368C1" w:rsidRDefault="00DC58C4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5368C1">
              <w:rPr>
                <w:szCs w:val="24"/>
              </w:rPr>
              <w:t xml:space="preserve">Список предназначен для осуществления настроек </w:t>
            </w:r>
            <w:r w:rsidR="00E9045B" w:rsidRPr="005368C1">
              <w:rPr>
                <w:szCs w:val="24"/>
              </w:rPr>
              <w:t>раздела</w:t>
            </w:r>
            <w:r w:rsidRPr="005368C1">
              <w:rPr>
                <w:szCs w:val="24"/>
              </w:rPr>
              <w:t>, таких как настройки SMTP-сервера, название групп пользователей для отправки уведомлений по электронной почте и пр.</w:t>
            </w:r>
          </w:p>
        </w:tc>
      </w:tr>
      <w:tr w:rsidR="00DC58C4" w:rsidRPr="00A35C28" w14:paraId="782D0109" w14:textId="77777777" w:rsidTr="000875A9">
        <w:trPr>
          <w:trHeight w:val="387"/>
        </w:trPr>
        <w:tc>
          <w:tcPr>
            <w:tcW w:w="352" w:type="pct"/>
            <w:shd w:val="clear" w:color="auto" w:fill="FFFFFF"/>
          </w:tcPr>
          <w:p w14:paraId="7B35DE9C" w14:textId="77777777" w:rsidR="00DC58C4" w:rsidRPr="00A35C28" w:rsidRDefault="00DC58C4" w:rsidP="000875A9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A35C28">
              <w:rPr>
                <w:szCs w:val="24"/>
              </w:rPr>
              <w:t>2</w:t>
            </w:r>
            <w:r>
              <w:rPr>
                <w:szCs w:val="24"/>
              </w:rPr>
              <w:t>.</w:t>
            </w:r>
          </w:p>
        </w:tc>
        <w:tc>
          <w:tcPr>
            <w:tcW w:w="1387" w:type="pct"/>
            <w:shd w:val="clear" w:color="auto" w:fill="FFFFFF"/>
          </w:tcPr>
          <w:p w14:paraId="5CAA0680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Внешние организации</w:t>
            </w:r>
          </w:p>
        </w:tc>
        <w:tc>
          <w:tcPr>
            <w:tcW w:w="3260" w:type="pct"/>
            <w:shd w:val="clear" w:color="auto" w:fill="FFFFFF"/>
          </w:tcPr>
          <w:p w14:paraId="01C831D9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Справочник содержит информацию обо всех внешних организациях, с которыми ведется обмен корреспонденцией.</w:t>
            </w:r>
          </w:p>
        </w:tc>
      </w:tr>
      <w:tr w:rsidR="00DC58C4" w:rsidRPr="00A35C28" w14:paraId="583C5577" w14:textId="77777777" w:rsidTr="000875A9">
        <w:trPr>
          <w:trHeight w:val="825"/>
        </w:trPr>
        <w:tc>
          <w:tcPr>
            <w:tcW w:w="352" w:type="pct"/>
            <w:shd w:val="clear" w:color="auto" w:fill="FFFFFF"/>
          </w:tcPr>
          <w:p w14:paraId="718DA0BE" w14:textId="77777777" w:rsidR="00DC58C4" w:rsidRPr="00A35C28" w:rsidRDefault="00DC58C4" w:rsidP="000875A9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A35C28">
              <w:rPr>
                <w:szCs w:val="24"/>
              </w:rPr>
              <w:t>3</w:t>
            </w:r>
            <w:r>
              <w:rPr>
                <w:szCs w:val="24"/>
              </w:rPr>
              <w:t>.</w:t>
            </w:r>
          </w:p>
        </w:tc>
        <w:tc>
          <w:tcPr>
            <w:tcW w:w="1387" w:type="pct"/>
            <w:shd w:val="clear" w:color="auto" w:fill="FFFFFF"/>
          </w:tcPr>
          <w:p w14:paraId="615C8E22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Внешние персоны</w:t>
            </w:r>
          </w:p>
        </w:tc>
        <w:tc>
          <w:tcPr>
            <w:tcW w:w="3260" w:type="pct"/>
            <w:shd w:val="clear" w:color="auto" w:fill="FFFFFF"/>
          </w:tcPr>
          <w:p w14:paraId="36C5AAF5" w14:textId="77777777" w:rsidR="00DC58C4" w:rsidRPr="00A35C28" w:rsidRDefault="00DC58C4" w:rsidP="000875A9">
            <w:pPr>
              <w:spacing w:before="20"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Справочник содержит информацию обо всех персонах внешних организаций, с которыми АО «Тюменьэнерго» ведет обмен корреспонденцией.</w:t>
            </w:r>
          </w:p>
        </w:tc>
      </w:tr>
      <w:tr w:rsidR="00DC58C4" w:rsidRPr="00A35C28" w14:paraId="5DE64AF4" w14:textId="77777777" w:rsidTr="000875A9">
        <w:trPr>
          <w:trHeight w:val="825"/>
        </w:trPr>
        <w:tc>
          <w:tcPr>
            <w:tcW w:w="352" w:type="pct"/>
            <w:shd w:val="clear" w:color="auto" w:fill="FFFFFF"/>
          </w:tcPr>
          <w:p w14:paraId="1DA7959E" w14:textId="77777777" w:rsidR="00DC58C4" w:rsidRPr="00A35C28" w:rsidRDefault="00DC58C4" w:rsidP="000875A9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A35C28">
              <w:rPr>
                <w:szCs w:val="24"/>
              </w:rPr>
              <w:t>4</w:t>
            </w:r>
            <w:r>
              <w:rPr>
                <w:szCs w:val="24"/>
              </w:rPr>
              <w:t>.</w:t>
            </w:r>
          </w:p>
        </w:tc>
        <w:tc>
          <w:tcPr>
            <w:tcW w:w="1387" w:type="pct"/>
            <w:shd w:val="clear" w:color="auto" w:fill="FFFFFF"/>
          </w:tcPr>
          <w:p w14:paraId="41238AA4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Курьерские службы</w:t>
            </w:r>
          </w:p>
        </w:tc>
        <w:tc>
          <w:tcPr>
            <w:tcW w:w="3260" w:type="pct"/>
            <w:shd w:val="clear" w:color="auto" w:fill="FFFFFF"/>
          </w:tcPr>
          <w:p w14:paraId="0B8A90EB" w14:textId="77777777" w:rsidR="00DC58C4" w:rsidRPr="00A35C28" w:rsidRDefault="00DC58C4" w:rsidP="000875A9">
            <w:pPr>
              <w:spacing w:before="20"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Справочник содержит перечень курьерских служб, осуществляющих отправку/доставку корреспонденции АО</w:t>
            </w:r>
            <w:r>
              <w:rPr>
                <w:szCs w:val="24"/>
              </w:rPr>
              <w:t> </w:t>
            </w:r>
            <w:r w:rsidRPr="00A35C28">
              <w:rPr>
                <w:szCs w:val="24"/>
              </w:rPr>
              <w:t>«Тюменьэнерго»</w:t>
            </w:r>
          </w:p>
        </w:tc>
      </w:tr>
      <w:tr w:rsidR="00DC58C4" w:rsidRPr="00A35C28" w14:paraId="1BAC8932" w14:textId="77777777" w:rsidTr="000875A9">
        <w:trPr>
          <w:trHeight w:val="458"/>
        </w:trPr>
        <w:tc>
          <w:tcPr>
            <w:tcW w:w="352" w:type="pct"/>
            <w:shd w:val="clear" w:color="auto" w:fill="FFFFFF"/>
          </w:tcPr>
          <w:p w14:paraId="66D66CB2" w14:textId="77777777" w:rsidR="00DC58C4" w:rsidRPr="00A35C28" w:rsidRDefault="00DC58C4" w:rsidP="000875A9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A35C28">
              <w:lastRenderedPageBreak/>
              <w:t>5</w:t>
            </w:r>
            <w:r>
              <w:t>.</w:t>
            </w:r>
          </w:p>
        </w:tc>
        <w:tc>
          <w:tcPr>
            <w:tcW w:w="1387" w:type="pct"/>
            <w:shd w:val="clear" w:color="auto" w:fill="FFFFFF"/>
          </w:tcPr>
          <w:p w14:paraId="4B14E4BF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Виды корреспонденции</w:t>
            </w:r>
          </w:p>
        </w:tc>
        <w:tc>
          <w:tcPr>
            <w:tcW w:w="3260" w:type="pct"/>
            <w:shd w:val="clear" w:color="auto" w:fill="FFFFFF"/>
          </w:tcPr>
          <w:p w14:paraId="7B98456E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Справочник содержит информацию о видах исходящей и входящей корреспонденции АО «Тюменьэнерго».</w:t>
            </w:r>
          </w:p>
        </w:tc>
      </w:tr>
      <w:tr w:rsidR="00DC58C4" w:rsidRPr="00A35C28" w14:paraId="768B7DD5" w14:textId="77777777" w:rsidTr="000875A9">
        <w:trPr>
          <w:trHeight w:val="486"/>
        </w:trPr>
        <w:tc>
          <w:tcPr>
            <w:tcW w:w="352" w:type="pct"/>
            <w:shd w:val="clear" w:color="auto" w:fill="FFFFFF"/>
          </w:tcPr>
          <w:p w14:paraId="4517FCEF" w14:textId="77777777" w:rsidR="00DC58C4" w:rsidRPr="00A35C28" w:rsidRDefault="00DC58C4" w:rsidP="000875A9">
            <w:pPr>
              <w:spacing w:line="240" w:lineRule="auto"/>
              <w:ind w:firstLine="0"/>
              <w:jc w:val="center"/>
            </w:pPr>
            <w:r>
              <w:t>6.</w:t>
            </w:r>
          </w:p>
        </w:tc>
        <w:tc>
          <w:tcPr>
            <w:tcW w:w="1387" w:type="pct"/>
            <w:shd w:val="clear" w:color="auto" w:fill="FFFFFF"/>
          </w:tcPr>
          <w:p w14:paraId="444F3863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Шаблоны почтовых отправлений</w:t>
            </w:r>
          </w:p>
        </w:tc>
        <w:tc>
          <w:tcPr>
            <w:tcW w:w="3260" w:type="pct"/>
            <w:shd w:val="clear" w:color="auto" w:fill="FFFFFF"/>
          </w:tcPr>
          <w:p w14:paraId="2E330675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Компонент содержит шаблоны конвертов для писем, бандеролей и уведомлений, используемых для отправки корреспонденции Почтой России.</w:t>
            </w:r>
          </w:p>
        </w:tc>
      </w:tr>
      <w:tr w:rsidR="00DC58C4" w:rsidRPr="00A35C28" w14:paraId="0F6F2C72" w14:textId="77777777" w:rsidTr="000875A9">
        <w:trPr>
          <w:trHeight w:val="516"/>
        </w:trPr>
        <w:tc>
          <w:tcPr>
            <w:tcW w:w="352" w:type="pct"/>
            <w:shd w:val="clear" w:color="auto" w:fill="FFFFFF" w:themeFill="background1"/>
          </w:tcPr>
          <w:p w14:paraId="60675195" w14:textId="77777777" w:rsidR="00DC58C4" w:rsidRPr="00A35C28" w:rsidRDefault="00DC58C4" w:rsidP="000875A9">
            <w:pPr>
              <w:spacing w:line="240" w:lineRule="auto"/>
              <w:ind w:firstLine="0"/>
              <w:jc w:val="center"/>
            </w:pPr>
            <w:r>
              <w:t>7.</w:t>
            </w:r>
          </w:p>
        </w:tc>
        <w:tc>
          <w:tcPr>
            <w:tcW w:w="1387" w:type="pct"/>
            <w:shd w:val="clear" w:color="auto" w:fill="FFFFFF" w:themeFill="background1"/>
          </w:tcPr>
          <w:p w14:paraId="76B1AF0C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Статусы исходящих отправлений Почтой России</w:t>
            </w:r>
          </w:p>
        </w:tc>
        <w:tc>
          <w:tcPr>
            <w:tcW w:w="3260" w:type="pct"/>
            <w:shd w:val="clear" w:color="auto" w:fill="FFFFFF" w:themeFill="background1"/>
          </w:tcPr>
          <w:p w14:paraId="19954B1C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Справочник содержит статусы исходящих отправлений Почтой России.</w:t>
            </w:r>
          </w:p>
        </w:tc>
      </w:tr>
      <w:tr w:rsidR="00DC58C4" w:rsidRPr="00A35C28" w14:paraId="1AE78299" w14:textId="77777777" w:rsidTr="000875A9">
        <w:trPr>
          <w:trHeight w:val="516"/>
        </w:trPr>
        <w:tc>
          <w:tcPr>
            <w:tcW w:w="352" w:type="pct"/>
            <w:shd w:val="clear" w:color="auto" w:fill="FFFFFF" w:themeFill="background1"/>
          </w:tcPr>
          <w:p w14:paraId="3708B887" w14:textId="77777777" w:rsidR="00DC58C4" w:rsidRPr="00A35C28" w:rsidRDefault="00DC58C4" w:rsidP="000875A9">
            <w:pPr>
              <w:spacing w:line="240" w:lineRule="auto"/>
              <w:ind w:firstLine="0"/>
              <w:jc w:val="center"/>
            </w:pPr>
            <w:r>
              <w:t>8.</w:t>
            </w:r>
          </w:p>
        </w:tc>
        <w:tc>
          <w:tcPr>
            <w:tcW w:w="1387" w:type="pct"/>
            <w:shd w:val="clear" w:color="auto" w:fill="FFFFFF" w:themeFill="background1"/>
          </w:tcPr>
          <w:p w14:paraId="649BE5D6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Статусы исходящих отправлений экспресс-почтой</w:t>
            </w:r>
          </w:p>
        </w:tc>
        <w:tc>
          <w:tcPr>
            <w:tcW w:w="3260" w:type="pct"/>
            <w:shd w:val="clear" w:color="auto" w:fill="FFFFFF" w:themeFill="background1"/>
          </w:tcPr>
          <w:p w14:paraId="4BCD37EE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 xml:space="preserve">Справочник содержит статусы исходящих отправлений экспресс-почтой. </w:t>
            </w:r>
          </w:p>
        </w:tc>
      </w:tr>
      <w:tr w:rsidR="00DC58C4" w:rsidRPr="00A35C28" w14:paraId="27503BCC" w14:textId="77777777" w:rsidTr="000875A9">
        <w:trPr>
          <w:trHeight w:val="299"/>
        </w:trPr>
        <w:tc>
          <w:tcPr>
            <w:tcW w:w="352" w:type="pct"/>
            <w:shd w:val="clear" w:color="auto" w:fill="FFFFFF"/>
          </w:tcPr>
          <w:p w14:paraId="3E89F8F4" w14:textId="77777777" w:rsidR="00DC58C4" w:rsidRPr="00A35C28" w:rsidRDefault="00DC58C4" w:rsidP="000875A9">
            <w:pPr>
              <w:spacing w:line="240" w:lineRule="auto"/>
              <w:ind w:firstLine="0"/>
              <w:jc w:val="center"/>
            </w:pPr>
            <w:r>
              <w:t>9.</w:t>
            </w:r>
          </w:p>
        </w:tc>
        <w:tc>
          <w:tcPr>
            <w:tcW w:w="1387" w:type="pct"/>
            <w:shd w:val="clear" w:color="auto" w:fill="FFFFFF"/>
          </w:tcPr>
          <w:p w14:paraId="4E208C85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Статусы входящей корреспонденции</w:t>
            </w:r>
          </w:p>
        </w:tc>
        <w:tc>
          <w:tcPr>
            <w:tcW w:w="3260" w:type="pct"/>
            <w:shd w:val="clear" w:color="auto" w:fill="FFFFFF"/>
          </w:tcPr>
          <w:p w14:paraId="51BBA906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Справочник содержит статусы входящей корреспонденции.</w:t>
            </w:r>
          </w:p>
        </w:tc>
      </w:tr>
      <w:tr w:rsidR="00DC58C4" w:rsidRPr="00A35C28" w14:paraId="71C74AF4" w14:textId="77777777" w:rsidTr="000875A9">
        <w:trPr>
          <w:trHeight w:val="486"/>
        </w:trPr>
        <w:tc>
          <w:tcPr>
            <w:tcW w:w="352" w:type="pct"/>
            <w:shd w:val="clear" w:color="auto" w:fill="FFFFFF"/>
          </w:tcPr>
          <w:p w14:paraId="4C12DB2C" w14:textId="77777777" w:rsidR="00DC58C4" w:rsidRPr="00A35C28" w:rsidRDefault="00DC58C4" w:rsidP="000875A9">
            <w:pPr>
              <w:spacing w:line="240" w:lineRule="auto"/>
              <w:ind w:firstLine="0"/>
              <w:jc w:val="center"/>
            </w:pPr>
            <w:r w:rsidRPr="00A35C28">
              <w:t>1</w:t>
            </w:r>
            <w:r>
              <w:t>0.</w:t>
            </w:r>
          </w:p>
        </w:tc>
        <w:tc>
          <w:tcPr>
            <w:tcW w:w="1387" w:type="pct"/>
            <w:shd w:val="clear" w:color="auto" w:fill="FFFFFF"/>
          </w:tcPr>
          <w:p w14:paraId="0A6F0D91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Регистрация входящей корреспонденции</w:t>
            </w:r>
          </w:p>
        </w:tc>
        <w:tc>
          <w:tcPr>
            <w:tcW w:w="3260" w:type="pct"/>
            <w:shd w:val="clear" w:color="auto" w:fill="FFFFFF"/>
          </w:tcPr>
          <w:p w14:paraId="61681A56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Компонент предназначен для автоматизации процессов регистрации и формирования журналов регистрации входящей почтовой и экспресс корреспонденции.</w:t>
            </w:r>
          </w:p>
        </w:tc>
      </w:tr>
      <w:tr w:rsidR="00DC58C4" w:rsidRPr="00A35C28" w14:paraId="44583E83" w14:textId="77777777" w:rsidTr="000875A9">
        <w:trPr>
          <w:trHeight w:val="486"/>
        </w:trPr>
        <w:tc>
          <w:tcPr>
            <w:tcW w:w="352" w:type="pct"/>
            <w:shd w:val="clear" w:color="auto" w:fill="FFFFFF"/>
          </w:tcPr>
          <w:p w14:paraId="05935A32" w14:textId="77777777" w:rsidR="00DC58C4" w:rsidRPr="00A35C28" w:rsidRDefault="00DC58C4" w:rsidP="000875A9">
            <w:pPr>
              <w:spacing w:line="240" w:lineRule="auto"/>
              <w:ind w:firstLine="0"/>
              <w:jc w:val="center"/>
            </w:pPr>
            <w:r w:rsidRPr="00A35C28">
              <w:t>1</w:t>
            </w:r>
            <w:r>
              <w:t>1.</w:t>
            </w:r>
          </w:p>
        </w:tc>
        <w:tc>
          <w:tcPr>
            <w:tcW w:w="1387" w:type="pct"/>
            <w:shd w:val="clear" w:color="auto" w:fill="FFFFFF"/>
          </w:tcPr>
          <w:p w14:paraId="00F7E4D8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 xml:space="preserve">Регистрация исходящей </w:t>
            </w:r>
          </w:p>
          <w:p w14:paraId="4112DA2E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корреспонденции</w:t>
            </w:r>
          </w:p>
        </w:tc>
        <w:tc>
          <w:tcPr>
            <w:tcW w:w="3260" w:type="pct"/>
            <w:shd w:val="clear" w:color="auto" w:fill="FFFFFF"/>
          </w:tcPr>
          <w:p w14:paraId="0B48FAE5" w14:textId="77777777" w:rsidR="00DC58C4" w:rsidRPr="00EC755A" w:rsidRDefault="00DC58C4" w:rsidP="000875A9">
            <w:pPr>
              <w:spacing w:after="0" w:line="240" w:lineRule="auto"/>
              <w:ind w:firstLine="29"/>
              <w:contextualSpacing/>
              <w:jc w:val="left"/>
              <w:rPr>
                <w:szCs w:val="24"/>
              </w:rPr>
            </w:pPr>
            <w:r w:rsidRPr="00EC755A">
              <w:rPr>
                <w:szCs w:val="24"/>
              </w:rPr>
              <w:t>Компонент предназначен для автоматизации процессов:</w:t>
            </w:r>
          </w:p>
          <w:p w14:paraId="09CDDC84" w14:textId="77777777" w:rsidR="00DC58C4" w:rsidRPr="00EC755A" w:rsidRDefault="00DC58C4" w:rsidP="000875A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  <w:r w:rsidRPr="00EC755A">
              <w:rPr>
                <w:rFonts w:ascii="Times New Roman" w:hAnsi="Times New Roman" w:cs="Times New Roman"/>
              </w:rPr>
              <w:t>ормировани</w:t>
            </w:r>
            <w:r>
              <w:rPr>
                <w:rFonts w:ascii="Times New Roman" w:hAnsi="Times New Roman" w:cs="Times New Roman"/>
              </w:rPr>
              <w:t>я</w:t>
            </w:r>
            <w:r w:rsidRPr="00EC755A">
              <w:rPr>
                <w:rFonts w:ascii="Times New Roman" w:hAnsi="Times New Roman" w:cs="Times New Roman"/>
              </w:rPr>
              <w:t xml:space="preserve"> и печат</w:t>
            </w:r>
            <w:r>
              <w:rPr>
                <w:rFonts w:ascii="Times New Roman" w:hAnsi="Times New Roman" w:cs="Times New Roman"/>
              </w:rPr>
              <w:t>и</w:t>
            </w:r>
            <w:r w:rsidRPr="00EC755A">
              <w:rPr>
                <w:rFonts w:ascii="Times New Roman" w:hAnsi="Times New Roman" w:cs="Times New Roman"/>
              </w:rPr>
              <w:t xml:space="preserve"> конвертов/наклеек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399165B5" w14:textId="77777777" w:rsidR="00DC58C4" w:rsidRPr="00EC755A" w:rsidRDefault="00DC58C4" w:rsidP="000875A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  <w:r w:rsidRPr="00EC755A">
              <w:rPr>
                <w:rFonts w:ascii="Times New Roman" w:hAnsi="Times New Roman" w:cs="Times New Roman"/>
              </w:rPr>
              <w:t>ормирования заявок на отправку экспресс-почты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19F79B9C" w14:textId="77777777" w:rsidR="00DC58C4" w:rsidRPr="00EC755A" w:rsidRDefault="00DC58C4" w:rsidP="000875A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</w:t>
            </w:r>
            <w:r w:rsidRPr="00EC755A">
              <w:rPr>
                <w:rFonts w:ascii="Times New Roman" w:hAnsi="Times New Roman" w:cs="Times New Roman"/>
              </w:rPr>
              <w:t>е</w:t>
            </w:r>
            <w:r>
              <w:rPr>
                <w:rFonts w:ascii="Times New Roman" w:hAnsi="Times New Roman" w:cs="Times New Roman"/>
              </w:rPr>
              <w:t>гистрации исходящих отправлений;</w:t>
            </w:r>
          </w:p>
          <w:p w14:paraId="4B1974C1" w14:textId="77777777" w:rsidR="00DC58C4" w:rsidRPr="00EC755A" w:rsidRDefault="00DC58C4" w:rsidP="000875A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</w:t>
            </w:r>
            <w:r w:rsidRPr="00EC755A">
              <w:rPr>
                <w:rFonts w:ascii="Times New Roman" w:hAnsi="Times New Roman" w:cs="Times New Roman"/>
              </w:rPr>
              <w:t>ормирования и печати списка для отправки почтовых отправлений (</w:t>
            </w:r>
            <w:r>
              <w:rPr>
                <w:rFonts w:ascii="Times New Roman" w:hAnsi="Times New Roman" w:cs="Times New Roman"/>
              </w:rPr>
              <w:t>ф</w:t>
            </w:r>
            <w:r w:rsidRPr="00EC755A">
              <w:rPr>
                <w:rFonts w:ascii="Times New Roman" w:hAnsi="Times New Roman" w:cs="Times New Roman"/>
              </w:rPr>
              <w:t xml:space="preserve">орма 103 </w:t>
            </w:r>
            <w:r>
              <w:rPr>
                <w:rFonts w:ascii="Times New Roman" w:hAnsi="Times New Roman" w:cs="Times New Roman"/>
              </w:rPr>
              <w:t>П</w:t>
            </w:r>
            <w:r w:rsidRPr="00EC755A">
              <w:rPr>
                <w:rFonts w:ascii="Times New Roman" w:hAnsi="Times New Roman" w:cs="Times New Roman"/>
              </w:rPr>
              <w:t>очты России)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2AA0FC16" w14:textId="77777777" w:rsidR="00DC58C4" w:rsidRPr="00EC755A" w:rsidRDefault="00DC58C4" w:rsidP="000875A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</w:t>
            </w:r>
            <w:r w:rsidRPr="00EC755A">
              <w:rPr>
                <w:rFonts w:ascii="Times New Roman" w:hAnsi="Times New Roman" w:cs="Times New Roman"/>
              </w:rPr>
              <w:t>ведомления сотрудников СП о статусах отправлений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7CF3A803" w14:textId="77777777" w:rsidR="00DC58C4" w:rsidRPr="00EC755A" w:rsidRDefault="00DC58C4" w:rsidP="000875A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Pr="00EC755A">
              <w:rPr>
                <w:rFonts w:ascii="Times New Roman" w:hAnsi="Times New Roman" w:cs="Times New Roman"/>
              </w:rPr>
              <w:t>оиска корреспонденции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2A817AFE" w14:textId="77777777" w:rsidR="00DC58C4" w:rsidRPr="00A35C28" w:rsidRDefault="00DC58C4" w:rsidP="000875A9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</w:pPr>
            <w:r>
              <w:rPr>
                <w:rFonts w:ascii="Times New Roman" w:hAnsi="Times New Roman" w:cs="Times New Roman"/>
              </w:rPr>
              <w:t>у</w:t>
            </w:r>
            <w:r w:rsidRPr="00EC755A">
              <w:rPr>
                <w:rFonts w:ascii="Times New Roman" w:hAnsi="Times New Roman" w:cs="Times New Roman"/>
              </w:rPr>
              <w:t>чета возвращенной корреспонденции.</w:t>
            </w:r>
          </w:p>
        </w:tc>
      </w:tr>
      <w:tr w:rsidR="00DC58C4" w:rsidRPr="00A35C28" w14:paraId="0AC7F92F" w14:textId="77777777" w:rsidTr="000875A9">
        <w:trPr>
          <w:trHeight w:val="1125"/>
        </w:trPr>
        <w:tc>
          <w:tcPr>
            <w:tcW w:w="352" w:type="pct"/>
            <w:shd w:val="clear" w:color="auto" w:fill="FFFFFF"/>
          </w:tcPr>
          <w:p w14:paraId="0862F213" w14:textId="77777777" w:rsidR="00DC58C4" w:rsidRPr="00A35C28" w:rsidRDefault="00DC58C4" w:rsidP="000875A9">
            <w:pPr>
              <w:spacing w:line="240" w:lineRule="auto"/>
              <w:ind w:firstLine="0"/>
              <w:jc w:val="center"/>
            </w:pPr>
            <w:r w:rsidRPr="00A35C28">
              <w:t>1</w:t>
            </w:r>
            <w:r>
              <w:t>2.</w:t>
            </w:r>
          </w:p>
        </w:tc>
        <w:tc>
          <w:tcPr>
            <w:tcW w:w="1387" w:type="pct"/>
            <w:shd w:val="clear" w:color="auto" w:fill="FFFFFF"/>
          </w:tcPr>
          <w:p w14:paraId="56ED6525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Сформированные конверты, наклейки, уведомления</w:t>
            </w:r>
          </w:p>
        </w:tc>
        <w:tc>
          <w:tcPr>
            <w:tcW w:w="3260" w:type="pct"/>
            <w:shd w:val="clear" w:color="auto" w:fill="FFFFFF"/>
          </w:tcPr>
          <w:p w14:paraId="6C4E16A7" w14:textId="77777777" w:rsidR="00DC58C4" w:rsidRPr="00A35C28" w:rsidRDefault="00DC58C4" w:rsidP="00257532">
            <w:pPr>
              <w:spacing w:after="0" w:line="240" w:lineRule="auto"/>
              <w:ind w:firstLine="28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Компонент содержит сформированные уведомления, конверты/наклейки для писем, бандеролей, используемых для отправки корреспонденции Почтой России.</w:t>
            </w:r>
          </w:p>
        </w:tc>
      </w:tr>
      <w:tr w:rsidR="00DC58C4" w:rsidRPr="00A35C28" w14:paraId="543F1465" w14:textId="77777777" w:rsidTr="000875A9">
        <w:trPr>
          <w:trHeight w:val="557"/>
        </w:trPr>
        <w:tc>
          <w:tcPr>
            <w:tcW w:w="352" w:type="pct"/>
            <w:shd w:val="clear" w:color="auto" w:fill="FFFFFF"/>
          </w:tcPr>
          <w:p w14:paraId="34AF44EF" w14:textId="77777777" w:rsidR="00DC58C4" w:rsidRPr="00A35C28" w:rsidRDefault="00DC58C4" w:rsidP="000875A9">
            <w:pPr>
              <w:spacing w:line="240" w:lineRule="auto"/>
              <w:ind w:firstLine="0"/>
              <w:jc w:val="center"/>
            </w:pPr>
            <w:r w:rsidRPr="00A35C28">
              <w:t>1</w:t>
            </w:r>
            <w:r>
              <w:t>3.</w:t>
            </w:r>
          </w:p>
        </w:tc>
        <w:tc>
          <w:tcPr>
            <w:tcW w:w="1387" w:type="pct"/>
            <w:shd w:val="clear" w:color="auto" w:fill="FFFFFF"/>
          </w:tcPr>
          <w:p w14:paraId="42F45BE4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Филиалы</w:t>
            </w:r>
          </w:p>
        </w:tc>
        <w:tc>
          <w:tcPr>
            <w:tcW w:w="3260" w:type="pct"/>
            <w:shd w:val="clear" w:color="auto" w:fill="FFFFFF"/>
          </w:tcPr>
          <w:p w14:paraId="33761637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Справочник содержит список филиалов и их почтовые адреса</w:t>
            </w:r>
            <w:r>
              <w:rPr>
                <w:szCs w:val="24"/>
              </w:rPr>
              <w:t>.</w:t>
            </w:r>
          </w:p>
        </w:tc>
      </w:tr>
      <w:tr w:rsidR="00DC58C4" w:rsidRPr="00A35C28" w14:paraId="1EECA122" w14:textId="77777777" w:rsidTr="000875A9">
        <w:trPr>
          <w:trHeight w:val="543"/>
        </w:trPr>
        <w:tc>
          <w:tcPr>
            <w:tcW w:w="352" w:type="pct"/>
            <w:shd w:val="clear" w:color="auto" w:fill="FFFFFF"/>
          </w:tcPr>
          <w:p w14:paraId="12FE4D6C" w14:textId="77777777" w:rsidR="00DC58C4" w:rsidRPr="00A35C28" w:rsidRDefault="00DC58C4" w:rsidP="000875A9">
            <w:pPr>
              <w:spacing w:line="240" w:lineRule="auto"/>
              <w:ind w:firstLine="0"/>
              <w:jc w:val="center"/>
            </w:pPr>
            <w:r w:rsidRPr="00A35C28">
              <w:t>1</w:t>
            </w:r>
            <w:r>
              <w:t>4.</w:t>
            </w:r>
          </w:p>
        </w:tc>
        <w:tc>
          <w:tcPr>
            <w:tcW w:w="1387" w:type="pct"/>
            <w:shd w:val="clear" w:color="auto" w:fill="FFFFFF"/>
          </w:tcPr>
          <w:p w14:paraId="40ECDCD6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Замещения</w:t>
            </w:r>
          </w:p>
        </w:tc>
        <w:tc>
          <w:tcPr>
            <w:tcW w:w="3260" w:type="pct"/>
            <w:shd w:val="clear" w:color="auto" w:fill="FFFFFF"/>
          </w:tcPr>
          <w:p w14:paraId="59E0C4D9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 xml:space="preserve">Компонент содержит информацию о сотрудниках, замещающих делопроизводителей СП. </w:t>
            </w:r>
          </w:p>
        </w:tc>
      </w:tr>
      <w:tr w:rsidR="00DC58C4" w:rsidRPr="00A35C28" w14:paraId="59435F13" w14:textId="77777777" w:rsidTr="000875A9">
        <w:trPr>
          <w:trHeight w:val="221"/>
        </w:trPr>
        <w:tc>
          <w:tcPr>
            <w:tcW w:w="352" w:type="pct"/>
            <w:shd w:val="clear" w:color="auto" w:fill="FFFFFF"/>
          </w:tcPr>
          <w:p w14:paraId="76EE6931" w14:textId="77777777" w:rsidR="00DC58C4" w:rsidRPr="00A35C28" w:rsidRDefault="00DC58C4" w:rsidP="000875A9">
            <w:pPr>
              <w:spacing w:line="240" w:lineRule="auto"/>
              <w:ind w:firstLine="0"/>
              <w:jc w:val="center"/>
            </w:pPr>
            <w:r w:rsidRPr="00A35C28">
              <w:t>1</w:t>
            </w:r>
            <w:r>
              <w:t>5.</w:t>
            </w:r>
          </w:p>
        </w:tc>
        <w:tc>
          <w:tcPr>
            <w:tcW w:w="1387" w:type="pct"/>
            <w:shd w:val="clear" w:color="auto" w:fill="FFFFFF"/>
          </w:tcPr>
          <w:p w14:paraId="334686D2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Поиск исходящей корреспонденции</w:t>
            </w:r>
          </w:p>
        </w:tc>
        <w:tc>
          <w:tcPr>
            <w:tcW w:w="3260" w:type="pct"/>
            <w:shd w:val="clear" w:color="auto" w:fill="FFFFFF"/>
          </w:tcPr>
          <w:p w14:paraId="33AEF03F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Страница поиска и просмотра информации по исходящим отправлениям.</w:t>
            </w:r>
          </w:p>
        </w:tc>
      </w:tr>
      <w:tr w:rsidR="00DC58C4" w:rsidRPr="00A35C28" w14:paraId="3D35E777" w14:textId="77777777" w:rsidTr="000875A9">
        <w:trPr>
          <w:trHeight w:val="240"/>
        </w:trPr>
        <w:tc>
          <w:tcPr>
            <w:tcW w:w="352" w:type="pct"/>
            <w:shd w:val="clear" w:color="auto" w:fill="FFFFFF"/>
          </w:tcPr>
          <w:p w14:paraId="08A352F8" w14:textId="77777777" w:rsidR="00DC58C4" w:rsidRPr="00A35C28" w:rsidRDefault="00DC58C4" w:rsidP="000875A9">
            <w:pPr>
              <w:spacing w:line="240" w:lineRule="auto"/>
              <w:ind w:firstLine="0"/>
              <w:jc w:val="center"/>
            </w:pPr>
            <w:r w:rsidRPr="00A35C28">
              <w:t>1</w:t>
            </w:r>
            <w:r>
              <w:t>6.</w:t>
            </w:r>
          </w:p>
        </w:tc>
        <w:tc>
          <w:tcPr>
            <w:tcW w:w="1387" w:type="pct"/>
            <w:shd w:val="clear" w:color="auto" w:fill="FFFFFF"/>
          </w:tcPr>
          <w:p w14:paraId="7CB29941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Поиск входящей корреспонденции</w:t>
            </w:r>
          </w:p>
        </w:tc>
        <w:tc>
          <w:tcPr>
            <w:tcW w:w="3260" w:type="pct"/>
            <w:shd w:val="clear" w:color="auto" w:fill="FFFFFF"/>
          </w:tcPr>
          <w:p w14:paraId="6AAE5669" w14:textId="77777777" w:rsidR="00DC58C4" w:rsidRPr="00A35C28" w:rsidRDefault="00DC58C4" w:rsidP="000875A9">
            <w:pPr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A35C28">
              <w:rPr>
                <w:szCs w:val="24"/>
              </w:rPr>
              <w:t>Страница поиска и просмотра информации по входящей корреспонденции.</w:t>
            </w:r>
          </w:p>
        </w:tc>
      </w:tr>
    </w:tbl>
    <w:p w14:paraId="57FD9A98" w14:textId="77777777" w:rsidR="00DC58C4" w:rsidRDefault="00DC58C4" w:rsidP="00B86C2F">
      <w:pPr>
        <w:spacing w:after="0" w:line="240" w:lineRule="auto"/>
        <w:ind w:firstLine="567"/>
      </w:pPr>
    </w:p>
    <w:p w14:paraId="4C58B982" w14:textId="77777777" w:rsidR="00837959" w:rsidRPr="00DE693B" w:rsidRDefault="00837959" w:rsidP="00837959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 w:rsidRPr="00DE693B">
        <w:rPr>
          <w:sz w:val="24"/>
          <w:szCs w:val="24"/>
        </w:rPr>
        <w:t>Распределение ролей пользователей</w:t>
      </w:r>
    </w:p>
    <w:p w14:paraId="4A54AF6F" w14:textId="1032D26C" w:rsidR="00B86C2F" w:rsidRPr="00B86C2F" w:rsidRDefault="00B86C2F" w:rsidP="00B86C2F">
      <w:pPr>
        <w:spacing w:after="0" w:line="240" w:lineRule="auto"/>
        <w:ind w:firstLine="567"/>
      </w:pPr>
      <w:r w:rsidRPr="00B86C2F">
        <w:t xml:space="preserve">В рамках раздела «Заявки на отправку корреспонденции» действует следующая матрица ролей (см. </w:t>
      </w:r>
      <w:r w:rsidRPr="00B86C2F">
        <w:fldChar w:fldCharType="begin"/>
      </w:r>
      <w:r w:rsidRPr="00B86C2F">
        <w:instrText xml:space="preserve"> REF _Ref451957482 \h  \* MERGEFORMAT </w:instrText>
      </w:r>
      <w:r w:rsidRPr="00B86C2F">
        <w:fldChar w:fldCharType="separate"/>
      </w:r>
      <w:r w:rsidR="00E22EDC" w:rsidRPr="00E22EDC">
        <w:t>Таблица 40</w:t>
      </w:r>
      <w:r w:rsidRPr="00B86C2F">
        <w:fldChar w:fldCharType="end"/>
      </w:r>
      <w:r w:rsidRPr="00B86C2F">
        <w:t>)</w:t>
      </w:r>
      <w:r w:rsidR="00E76568">
        <w:t>.</w:t>
      </w:r>
    </w:p>
    <w:p w14:paraId="2DDB1934" w14:textId="77777777" w:rsidR="00B86C2F" w:rsidRPr="00B86C2F" w:rsidRDefault="00B86C2F" w:rsidP="00B86C2F">
      <w:pPr>
        <w:pStyle w:val="af1"/>
        <w:keepNext/>
        <w:spacing w:before="200"/>
        <w:rPr>
          <w:i/>
        </w:rPr>
      </w:pPr>
      <w:bookmarkStart w:id="213" w:name="_Ref451957482"/>
      <w:r w:rsidRPr="00B86C2F">
        <w:rPr>
          <w:i/>
        </w:rPr>
        <w:lastRenderedPageBreak/>
        <w:t xml:space="preserve">Таблица </w:t>
      </w:r>
      <w:r w:rsidRPr="00B86C2F">
        <w:rPr>
          <w:i/>
        </w:rPr>
        <w:fldChar w:fldCharType="begin"/>
      </w:r>
      <w:r w:rsidRPr="00B86C2F">
        <w:rPr>
          <w:i/>
        </w:rPr>
        <w:instrText xml:space="preserve"> SEQ Таблица \* ARABIC </w:instrText>
      </w:r>
      <w:r w:rsidRPr="00B86C2F">
        <w:rPr>
          <w:i/>
        </w:rPr>
        <w:fldChar w:fldCharType="separate"/>
      </w:r>
      <w:r w:rsidR="00E22EDC">
        <w:rPr>
          <w:i/>
          <w:noProof/>
        </w:rPr>
        <w:t>40</w:t>
      </w:r>
      <w:r w:rsidRPr="00B86C2F">
        <w:rPr>
          <w:i/>
        </w:rPr>
        <w:fldChar w:fldCharType="end"/>
      </w:r>
      <w:bookmarkEnd w:id="213"/>
      <w:r w:rsidRPr="00B86C2F">
        <w:rPr>
          <w:i/>
        </w:rPr>
        <w:t xml:space="preserve"> - Матрица ролей «Заявки на отправку корреспонденции»</w:t>
      </w:r>
    </w:p>
    <w:tbl>
      <w:tblPr>
        <w:tblStyle w:val="8b"/>
        <w:tblW w:w="5000" w:type="pct"/>
        <w:tblLook w:val="04A0" w:firstRow="1" w:lastRow="0" w:firstColumn="1" w:lastColumn="0" w:noHBand="0" w:noVBand="1"/>
      </w:tblPr>
      <w:tblGrid>
        <w:gridCol w:w="3779"/>
        <w:gridCol w:w="5565"/>
      </w:tblGrid>
      <w:tr w:rsidR="00B86C2F" w:rsidRPr="00B86C2F" w14:paraId="15B65196" w14:textId="77777777" w:rsidTr="00B86C2F">
        <w:tc>
          <w:tcPr>
            <w:tcW w:w="2022" w:type="pct"/>
          </w:tcPr>
          <w:p w14:paraId="4962BE9A" w14:textId="77777777" w:rsidR="00B86C2F" w:rsidRPr="00B86C2F" w:rsidRDefault="00B86C2F" w:rsidP="00B86C2F">
            <w:pPr>
              <w:spacing w:after="0" w:line="240" w:lineRule="auto"/>
              <w:ind w:firstLine="0"/>
              <w:jc w:val="center"/>
              <w:rPr>
                <w:b/>
                <w:szCs w:val="28"/>
                <w:lang w:eastAsia="ru-RU"/>
              </w:rPr>
            </w:pPr>
            <w:r w:rsidRPr="00B86C2F">
              <w:rPr>
                <w:b/>
                <w:szCs w:val="28"/>
                <w:lang w:eastAsia="ru-RU"/>
              </w:rPr>
              <w:t>Роль</w:t>
            </w:r>
          </w:p>
        </w:tc>
        <w:tc>
          <w:tcPr>
            <w:tcW w:w="2978" w:type="pct"/>
          </w:tcPr>
          <w:p w14:paraId="6C36E432" w14:textId="77777777" w:rsidR="00B86C2F" w:rsidRPr="00B86C2F" w:rsidRDefault="00B86C2F" w:rsidP="00B86C2F">
            <w:pPr>
              <w:spacing w:after="0" w:line="240" w:lineRule="auto"/>
              <w:ind w:firstLine="0"/>
              <w:jc w:val="center"/>
              <w:rPr>
                <w:b/>
                <w:szCs w:val="28"/>
                <w:lang w:eastAsia="ru-RU"/>
              </w:rPr>
            </w:pPr>
            <w:r w:rsidRPr="00B86C2F">
              <w:rPr>
                <w:b/>
                <w:szCs w:val="28"/>
                <w:lang w:eastAsia="ru-RU"/>
              </w:rPr>
              <w:t>Доступные действия</w:t>
            </w:r>
          </w:p>
        </w:tc>
      </w:tr>
      <w:tr w:rsidR="00B86C2F" w:rsidRPr="00B86C2F" w14:paraId="1CDB7833" w14:textId="77777777" w:rsidTr="00B86C2F">
        <w:tc>
          <w:tcPr>
            <w:tcW w:w="2022" w:type="pct"/>
            <w:vMerge w:val="restart"/>
          </w:tcPr>
          <w:p w14:paraId="566385F4" w14:textId="2763E103" w:rsidR="00B86C2F" w:rsidRPr="00B86C2F" w:rsidRDefault="00B86C2F" w:rsidP="00B86C2F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B86C2F">
              <w:rPr>
                <w:szCs w:val="28"/>
                <w:lang w:eastAsia="ru-RU"/>
              </w:rPr>
              <w:t>Пользователи модуля корреспонденции</w:t>
            </w:r>
          </w:p>
        </w:tc>
        <w:tc>
          <w:tcPr>
            <w:tcW w:w="2978" w:type="pct"/>
          </w:tcPr>
          <w:p w14:paraId="4316B57C" w14:textId="77777777" w:rsidR="00B86C2F" w:rsidRPr="00B86C2F" w:rsidRDefault="00B86C2F" w:rsidP="00B86C2F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B86C2F">
              <w:rPr>
                <w:szCs w:val="28"/>
                <w:lang w:eastAsia="ru-RU"/>
              </w:rPr>
              <w:t>Создание нового отправления Почтой России</w:t>
            </w:r>
          </w:p>
        </w:tc>
      </w:tr>
      <w:tr w:rsidR="00B86C2F" w:rsidRPr="00B86C2F" w14:paraId="25CA3AE7" w14:textId="77777777" w:rsidTr="00B86C2F">
        <w:tc>
          <w:tcPr>
            <w:tcW w:w="2022" w:type="pct"/>
            <w:vMerge/>
          </w:tcPr>
          <w:p w14:paraId="2A9EECC8" w14:textId="77777777" w:rsidR="00B86C2F" w:rsidRPr="00B86C2F" w:rsidRDefault="00B86C2F" w:rsidP="00B86C2F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</w:p>
        </w:tc>
        <w:tc>
          <w:tcPr>
            <w:tcW w:w="2978" w:type="pct"/>
          </w:tcPr>
          <w:p w14:paraId="2DEE8D99" w14:textId="77777777" w:rsidR="00B86C2F" w:rsidRPr="00B86C2F" w:rsidRDefault="00B86C2F" w:rsidP="00B86C2F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B86C2F">
              <w:rPr>
                <w:szCs w:val="28"/>
                <w:lang w:eastAsia="ru-RU"/>
              </w:rPr>
              <w:t>Создание нового отправления экспресс-почтой</w:t>
            </w:r>
          </w:p>
        </w:tc>
      </w:tr>
      <w:tr w:rsidR="00B86C2F" w:rsidRPr="00B86C2F" w14:paraId="6019C4B8" w14:textId="77777777" w:rsidTr="00B86C2F">
        <w:tc>
          <w:tcPr>
            <w:tcW w:w="2022" w:type="pct"/>
            <w:vMerge w:val="restart"/>
          </w:tcPr>
          <w:p w14:paraId="4341A4F4" w14:textId="64290A75" w:rsidR="00B86C2F" w:rsidRPr="00B86C2F" w:rsidRDefault="00B86C2F" w:rsidP="00B86C2F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B86C2F">
              <w:rPr>
                <w:szCs w:val="28"/>
                <w:lang w:eastAsia="ru-RU"/>
              </w:rPr>
              <w:t>Ответственные сотрудники ОДиКИ</w:t>
            </w:r>
          </w:p>
        </w:tc>
        <w:tc>
          <w:tcPr>
            <w:tcW w:w="2978" w:type="pct"/>
          </w:tcPr>
          <w:p w14:paraId="486201B4" w14:textId="77777777" w:rsidR="00B86C2F" w:rsidRPr="00B86C2F" w:rsidRDefault="00B86C2F" w:rsidP="00B86C2F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B86C2F">
              <w:rPr>
                <w:szCs w:val="28"/>
                <w:lang w:eastAsia="ru-RU"/>
              </w:rPr>
              <w:t>Регистрация исходящей корреспонденции (Почта России):</w:t>
            </w:r>
          </w:p>
          <w:p w14:paraId="72E820CB" w14:textId="77777777" w:rsidR="00B86C2F" w:rsidRPr="00B86C2F" w:rsidRDefault="00B86C2F" w:rsidP="00B86C2F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B86C2F">
              <w:rPr>
                <w:szCs w:val="28"/>
                <w:lang w:eastAsia="ru-RU"/>
              </w:rPr>
              <w:t>Отправление исходящей корреспонденции</w:t>
            </w:r>
          </w:p>
        </w:tc>
      </w:tr>
      <w:tr w:rsidR="00B86C2F" w:rsidRPr="00B86C2F" w14:paraId="17C13117" w14:textId="77777777" w:rsidTr="00B86C2F">
        <w:tc>
          <w:tcPr>
            <w:tcW w:w="2022" w:type="pct"/>
            <w:vMerge/>
          </w:tcPr>
          <w:p w14:paraId="579CBAFB" w14:textId="77777777" w:rsidR="00B86C2F" w:rsidRPr="00B86C2F" w:rsidRDefault="00B86C2F" w:rsidP="00B86C2F">
            <w:pPr>
              <w:spacing w:after="0" w:line="240" w:lineRule="auto"/>
              <w:ind w:firstLine="567"/>
              <w:jc w:val="left"/>
              <w:rPr>
                <w:szCs w:val="28"/>
                <w:lang w:eastAsia="ru-RU"/>
              </w:rPr>
            </w:pPr>
          </w:p>
        </w:tc>
        <w:tc>
          <w:tcPr>
            <w:tcW w:w="2978" w:type="pct"/>
          </w:tcPr>
          <w:p w14:paraId="32BE1DDB" w14:textId="77777777" w:rsidR="00B86C2F" w:rsidRPr="00B86C2F" w:rsidRDefault="00B86C2F" w:rsidP="00B86C2F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B86C2F">
              <w:rPr>
                <w:szCs w:val="28"/>
                <w:lang w:eastAsia="ru-RU"/>
              </w:rPr>
              <w:t>Регистрация исходящей корреспонденции (Почта России):</w:t>
            </w:r>
          </w:p>
          <w:p w14:paraId="428C18E6" w14:textId="77777777" w:rsidR="00B86C2F" w:rsidRPr="00B86C2F" w:rsidRDefault="00B86C2F" w:rsidP="00B86C2F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B86C2F">
              <w:rPr>
                <w:szCs w:val="28"/>
                <w:lang w:eastAsia="ru-RU"/>
              </w:rPr>
              <w:t>Возврат или отмена исходящей корреспонденции</w:t>
            </w:r>
          </w:p>
        </w:tc>
      </w:tr>
      <w:tr w:rsidR="00B86C2F" w:rsidRPr="00B86C2F" w14:paraId="01230D00" w14:textId="77777777" w:rsidTr="00B86C2F">
        <w:tc>
          <w:tcPr>
            <w:tcW w:w="2022" w:type="pct"/>
            <w:vMerge/>
          </w:tcPr>
          <w:p w14:paraId="6984F72D" w14:textId="77777777" w:rsidR="00B86C2F" w:rsidRPr="00B86C2F" w:rsidRDefault="00B86C2F" w:rsidP="00B86C2F">
            <w:pPr>
              <w:spacing w:after="0" w:line="240" w:lineRule="auto"/>
              <w:ind w:firstLine="567"/>
              <w:jc w:val="left"/>
              <w:rPr>
                <w:szCs w:val="28"/>
                <w:lang w:eastAsia="ru-RU"/>
              </w:rPr>
            </w:pPr>
          </w:p>
        </w:tc>
        <w:tc>
          <w:tcPr>
            <w:tcW w:w="2978" w:type="pct"/>
          </w:tcPr>
          <w:p w14:paraId="2D0B5F8D" w14:textId="77777777" w:rsidR="00B86C2F" w:rsidRPr="00B86C2F" w:rsidRDefault="00B86C2F" w:rsidP="00B86C2F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B86C2F">
              <w:rPr>
                <w:szCs w:val="28"/>
                <w:lang w:eastAsia="ru-RU"/>
              </w:rPr>
              <w:t>Регистрация исходящей корреспонденции (Экспресс-почта):</w:t>
            </w:r>
          </w:p>
          <w:p w14:paraId="285D74C6" w14:textId="77777777" w:rsidR="00B86C2F" w:rsidRPr="00B86C2F" w:rsidRDefault="00B86C2F" w:rsidP="00B86C2F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B86C2F">
              <w:rPr>
                <w:szCs w:val="28"/>
                <w:lang w:eastAsia="ru-RU"/>
              </w:rPr>
              <w:t>Отправление исходящей корреспонденции</w:t>
            </w:r>
          </w:p>
        </w:tc>
      </w:tr>
      <w:tr w:rsidR="00B86C2F" w:rsidRPr="00B86C2F" w14:paraId="27FFFB87" w14:textId="77777777" w:rsidTr="00B86C2F">
        <w:tc>
          <w:tcPr>
            <w:tcW w:w="2022" w:type="pct"/>
            <w:vMerge/>
          </w:tcPr>
          <w:p w14:paraId="38B658C5" w14:textId="77777777" w:rsidR="00B86C2F" w:rsidRPr="00B86C2F" w:rsidRDefault="00B86C2F" w:rsidP="00B86C2F">
            <w:pPr>
              <w:spacing w:after="0" w:line="240" w:lineRule="auto"/>
              <w:ind w:firstLine="567"/>
              <w:jc w:val="left"/>
              <w:rPr>
                <w:szCs w:val="28"/>
                <w:lang w:eastAsia="ru-RU"/>
              </w:rPr>
            </w:pPr>
          </w:p>
        </w:tc>
        <w:tc>
          <w:tcPr>
            <w:tcW w:w="2978" w:type="pct"/>
          </w:tcPr>
          <w:p w14:paraId="46785802" w14:textId="77777777" w:rsidR="00B86C2F" w:rsidRPr="00B86C2F" w:rsidRDefault="00B86C2F" w:rsidP="00B86C2F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B86C2F">
              <w:rPr>
                <w:szCs w:val="28"/>
                <w:lang w:eastAsia="ru-RU"/>
              </w:rPr>
              <w:t>Регистрация исходящей корреспонденции (Экспресс-почта):</w:t>
            </w:r>
          </w:p>
          <w:p w14:paraId="11D50CE3" w14:textId="77777777" w:rsidR="00B86C2F" w:rsidRPr="00B86C2F" w:rsidRDefault="00B86C2F" w:rsidP="00B86C2F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B86C2F">
              <w:rPr>
                <w:szCs w:val="28"/>
                <w:lang w:eastAsia="ru-RU"/>
              </w:rPr>
              <w:t>Возврат или отмена исходящей корреспонденции</w:t>
            </w:r>
          </w:p>
        </w:tc>
      </w:tr>
      <w:tr w:rsidR="00B86C2F" w:rsidRPr="00B86C2F" w14:paraId="08ACAFF5" w14:textId="77777777" w:rsidTr="00B86C2F">
        <w:tc>
          <w:tcPr>
            <w:tcW w:w="2022" w:type="pct"/>
            <w:vMerge/>
          </w:tcPr>
          <w:p w14:paraId="22612C95" w14:textId="77777777" w:rsidR="00B86C2F" w:rsidRPr="00B86C2F" w:rsidRDefault="00B86C2F" w:rsidP="00B86C2F">
            <w:pPr>
              <w:spacing w:after="0" w:line="240" w:lineRule="auto"/>
              <w:ind w:firstLine="567"/>
              <w:jc w:val="left"/>
              <w:rPr>
                <w:szCs w:val="28"/>
                <w:lang w:eastAsia="ru-RU"/>
              </w:rPr>
            </w:pPr>
          </w:p>
        </w:tc>
        <w:tc>
          <w:tcPr>
            <w:tcW w:w="2978" w:type="pct"/>
          </w:tcPr>
          <w:p w14:paraId="04F80EFF" w14:textId="77777777" w:rsidR="00B86C2F" w:rsidRPr="00B86C2F" w:rsidRDefault="00B86C2F" w:rsidP="00B86C2F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B86C2F">
              <w:rPr>
                <w:szCs w:val="28"/>
                <w:lang w:eastAsia="ru-RU"/>
              </w:rPr>
              <w:t>Печать конверта\наклейки</w:t>
            </w:r>
          </w:p>
        </w:tc>
      </w:tr>
      <w:tr w:rsidR="00B86C2F" w:rsidRPr="00B86C2F" w14:paraId="22D269DD" w14:textId="77777777" w:rsidTr="00B86C2F">
        <w:tc>
          <w:tcPr>
            <w:tcW w:w="2022" w:type="pct"/>
            <w:vMerge/>
          </w:tcPr>
          <w:p w14:paraId="63E70472" w14:textId="77777777" w:rsidR="00B86C2F" w:rsidRPr="00B86C2F" w:rsidRDefault="00B86C2F" w:rsidP="00B86C2F">
            <w:pPr>
              <w:spacing w:after="0" w:line="240" w:lineRule="auto"/>
              <w:ind w:firstLine="567"/>
              <w:jc w:val="left"/>
              <w:rPr>
                <w:szCs w:val="28"/>
                <w:lang w:eastAsia="ru-RU"/>
              </w:rPr>
            </w:pPr>
          </w:p>
        </w:tc>
        <w:tc>
          <w:tcPr>
            <w:tcW w:w="2978" w:type="pct"/>
          </w:tcPr>
          <w:p w14:paraId="30A27D54" w14:textId="77777777" w:rsidR="00B86C2F" w:rsidRPr="00B86C2F" w:rsidRDefault="00B86C2F" w:rsidP="00B86C2F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B86C2F">
              <w:rPr>
                <w:szCs w:val="28"/>
                <w:lang w:eastAsia="ru-RU"/>
              </w:rPr>
              <w:t>Регистрация входящей корреспонденции</w:t>
            </w:r>
          </w:p>
        </w:tc>
      </w:tr>
      <w:tr w:rsidR="00B86C2F" w:rsidRPr="00B86C2F" w14:paraId="09509F38" w14:textId="77777777" w:rsidTr="00B86C2F">
        <w:tc>
          <w:tcPr>
            <w:tcW w:w="2022" w:type="pct"/>
            <w:vMerge/>
          </w:tcPr>
          <w:p w14:paraId="7D33FA6E" w14:textId="77777777" w:rsidR="00B86C2F" w:rsidRPr="00B86C2F" w:rsidRDefault="00B86C2F" w:rsidP="00B86C2F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</w:p>
        </w:tc>
        <w:tc>
          <w:tcPr>
            <w:tcW w:w="2978" w:type="pct"/>
          </w:tcPr>
          <w:p w14:paraId="4E1B422D" w14:textId="77777777" w:rsidR="00B86C2F" w:rsidRPr="00B86C2F" w:rsidRDefault="00B86C2F" w:rsidP="00B86C2F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B86C2F">
              <w:rPr>
                <w:szCs w:val="28"/>
                <w:lang w:eastAsia="ru-RU"/>
              </w:rPr>
              <w:t xml:space="preserve">Ведение справочников </w:t>
            </w:r>
          </w:p>
        </w:tc>
      </w:tr>
    </w:tbl>
    <w:p w14:paraId="43A9CCA3" w14:textId="77777777" w:rsidR="00B86C2F" w:rsidRDefault="00B86C2F" w:rsidP="00DC58C4">
      <w:pPr>
        <w:spacing w:after="0" w:line="240" w:lineRule="auto"/>
        <w:ind w:firstLine="0"/>
        <w:contextualSpacing/>
      </w:pPr>
    </w:p>
    <w:p w14:paraId="22702A59" w14:textId="6CB78383" w:rsidR="00837959" w:rsidRDefault="00837959" w:rsidP="00837959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 w:rsidRPr="00EA18F6">
        <w:rPr>
          <w:sz w:val="24"/>
          <w:szCs w:val="24"/>
        </w:rPr>
        <w:t>Список «</w:t>
      </w:r>
      <w:r w:rsidRPr="00837959">
        <w:rPr>
          <w:sz w:val="24"/>
          <w:szCs w:val="24"/>
        </w:rPr>
        <w:t>Параметрические настройки раздела корреспонденции</w:t>
      </w:r>
      <w:r w:rsidRPr="00EA18F6">
        <w:rPr>
          <w:sz w:val="24"/>
          <w:szCs w:val="24"/>
        </w:rPr>
        <w:t>»</w:t>
      </w:r>
    </w:p>
    <w:p w14:paraId="41798A86" w14:textId="12535E83" w:rsidR="00A45088" w:rsidRPr="00442F63" w:rsidRDefault="00A45088" w:rsidP="00A45088">
      <w:pPr>
        <w:spacing w:after="0" w:line="240" w:lineRule="auto"/>
        <w:ind w:firstLine="567"/>
      </w:pPr>
      <w:r w:rsidRPr="00A45088">
        <w:t>Раздел представляет собой список элементов SharePoint 2013</w:t>
      </w:r>
      <w:r>
        <w:t xml:space="preserve"> и содержит атрибуты, представленные в таблице (см.</w:t>
      </w:r>
      <w:r w:rsidR="00413FC2">
        <w:t> </w:t>
      </w:r>
      <w:r w:rsidR="00413FC2">
        <w:fldChar w:fldCharType="begin"/>
      </w:r>
      <w:r w:rsidR="00413FC2">
        <w:instrText xml:space="preserve"> REF _Ref463282607 \h  \* MERGEFORMAT </w:instrText>
      </w:r>
      <w:r w:rsidR="00413FC2">
        <w:fldChar w:fldCharType="separate"/>
      </w:r>
      <w:r w:rsidR="00E22EDC" w:rsidRPr="00E22EDC">
        <w:t>Таблица 41</w:t>
      </w:r>
      <w:r w:rsidR="00413FC2">
        <w:fldChar w:fldCharType="end"/>
      </w:r>
      <w:r>
        <w:t>)</w:t>
      </w:r>
      <w:r w:rsidRPr="00442F63">
        <w:t>.</w:t>
      </w:r>
    </w:p>
    <w:p w14:paraId="24550ECE" w14:textId="46F03139" w:rsidR="00A45088" w:rsidRPr="00A45088" w:rsidRDefault="00A45088" w:rsidP="00413FC2">
      <w:pPr>
        <w:pStyle w:val="af1"/>
        <w:keepNext/>
        <w:spacing w:before="200"/>
        <w:rPr>
          <w:i/>
        </w:rPr>
      </w:pPr>
      <w:bookmarkStart w:id="214" w:name="_Ref463282607"/>
      <w:r w:rsidRPr="00A45088">
        <w:rPr>
          <w:i/>
        </w:rPr>
        <w:t>Таблица</w:t>
      </w:r>
      <w:r w:rsidRPr="00413FC2">
        <w:rPr>
          <w:i/>
        </w:rPr>
        <w:t> </w:t>
      </w:r>
      <w:r w:rsidRPr="00A45088">
        <w:rPr>
          <w:i/>
        </w:rPr>
        <w:fldChar w:fldCharType="begin"/>
      </w:r>
      <w:r w:rsidRPr="00A45088">
        <w:rPr>
          <w:i/>
        </w:rPr>
        <w:instrText xml:space="preserve"> SEQ Таблица \* ARABIC </w:instrText>
      </w:r>
      <w:r w:rsidRPr="00A45088">
        <w:rPr>
          <w:i/>
        </w:rPr>
        <w:fldChar w:fldCharType="separate"/>
      </w:r>
      <w:r w:rsidR="00E22EDC">
        <w:rPr>
          <w:i/>
          <w:noProof/>
        </w:rPr>
        <w:t>41</w:t>
      </w:r>
      <w:r w:rsidRPr="00A45088">
        <w:rPr>
          <w:i/>
        </w:rPr>
        <w:fldChar w:fldCharType="end"/>
      </w:r>
      <w:bookmarkEnd w:id="214"/>
      <w:r w:rsidRPr="00A45088">
        <w:rPr>
          <w:i/>
        </w:rPr>
        <w:t xml:space="preserve"> – Список параметрических настроек</w:t>
      </w:r>
    </w:p>
    <w:tbl>
      <w:tblPr>
        <w:tblStyle w:val="9a"/>
        <w:tblW w:w="5000" w:type="pct"/>
        <w:tblLook w:val="04A0" w:firstRow="1" w:lastRow="0" w:firstColumn="1" w:lastColumn="0" w:noHBand="0" w:noVBand="1"/>
      </w:tblPr>
      <w:tblGrid>
        <w:gridCol w:w="808"/>
        <w:gridCol w:w="2670"/>
        <w:gridCol w:w="1865"/>
        <w:gridCol w:w="4001"/>
      </w:tblGrid>
      <w:tr w:rsidR="00A45088" w:rsidRPr="00A45088" w14:paraId="76F8B45A" w14:textId="77777777" w:rsidTr="00257532">
        <w:trPr>
          <w:tblHeader/>
        </w:trPr>
        <w:tc>
          <w:tcPr>
            <w:tcW w:w="445" w:type="pct"/>
            <w:shd w:val="clear" w:color="auto" w:fill="D9D9D9" w:themeFill="background1" w:themeFillShade="D9"/>
          </w:tcPr>
          <w:p w14:paraId="6E25BA11" w14:textId="77777777" w:rsidR="00A45088" w:rsidRPr="00A45088" w:rsidRDefault="00A45088" w:rsidP="00A45088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A45088">
              <w:rPr>
                <w:b/>
              </w:rPr>
              <w:t>№</w:t>
            </w:r>
          </w:p>
        </w:tc>
        <w:tc>
          <w:tcPr>
            <w:tcW w:w="1418" w:type="pct"/>
            <w:shd w:val="clear" w:color="auto" w:fill="D9D9D9" w:themeFill="background1" w:themeFillShade="D9"/>
          </w:tcPr>
          <w:p w14:paraId="38601816" w14:textId="77777777" w:rsidR="00A45088" w:rsidRPr="00A45088" w:rsidRDefault="00A45088" w:rsidP="00A45088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A45088">
              <w:rPr>
                <w:b/>
              </w:rPr>
              <w:t>Имя</w:t>
            </w:r>
          </w:p>
        </w:tc>
        <w:tc>
          <w:tcPr>
            <w:tcW w:w="982" w:type="pct"/>
            <w:shd w:val="clear" w:color="auto" w:fill="D9D9D9" w:themeFill="background1" w:themeFillShade="D9"/>
          </w:tcPr>
          <w:p w14:paraId="5988CBD9" w14:textId="77777777" w:rsidR="00A45088" w:rsidRPr="00A45088" w:rsidRDefault="00A45088" w:rsidP="00A45088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A45088">
              <w:rPr>
                <w:b/>
              </w:rPr>
              <w:t>Тип данных</w:t>
            </w:r>
          </w:p>
        </w:tc>
        <w:tc>
          <w:tcPr>
            <w:tcW w:w="2154" w:type="pct"/>
            <w:shd w:val="clear" w:color="auto" w:fill="D9D9D9" w:themeFill="background1" w:themeFillShade="D9"/>
          </w:tcPr>
          <w:p w14:paraId="70012516" w14:textId="77777777" w:rsidR="00A45088" w:rsidRPr="00A45088" w:rsidRDefault="00A45088" w:rsidP="00A45088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A45088">
              <w:rPr>
                <w:b/>
              </w:rPr>
              <w:t>Комментарий</w:t>
            </w:r>
          </w:p>
        </w:tc>
      </w:tr>
      <w:tr w:rsidR="00A45088" w:rsidRPr="00A45088" w14:paraId="1A46AA2E" w14:textId="77777777" w:rsidTr="00257532">
        <w:tc>
          <w:tcPr>
            <w:tcW w:w="445" w:type="pct"/>
          </w:tcPr>
          <w:p w14:paraId="3E2BC82C" w14:textId="77777777" w:rsidR="00A45088" w:rsidRPr="000D784B" w:rsidRDefault="00A45088" w:rsidP="00A45088">
            <w:pPr>
              <w:spacing w:after="0" w:line="240" w:lineRule="auto"/>
              <w:ind w:firstLine="0"/>
              <w:jc w:val="center"/>
            </w:pPr>
            <w:r w:rsidRPr="000D784B">
              <w:t>1</w:t>
            </w:r>
          </w:p>
        </w:tc>
        <w:tc>
          <w:tcPr>
            <w:tcW w:w="1418" w:type="pct"/>
          </w:tcPr>
          <w:p w14:paraId="30AB13FB" w14:textId="77777777" w:rsidR="00A45088" w:rsidRPr="000D784B" w:rsidRDefault="00A45088" w:rsidP="00A45088">
            <w:pPr>
              <w:spacing w:after="0" w:line="240" w:lineRule="auto"/>
              <w:ind w:firstLine="0"/>
              <w:jc w:val="left"/>
            </w:pPr>
            <w:r w:rsidRPr="000D784B">
              <w:t>SecureStore</w:t>
            </w:r>
            <w:r w:rsidRPr="000D784B">
              <w:rPr>
                <w:lang w:val="en-US"/>
              </w:rPr>
              <w:t>SMTP</w:t>
            </w:r>
            <w:r w:rsidRPr="000D784B">
              <w:t>AppID</w:t>
            </w:r>
          </w:p>
        </w:tc>
        <w:tc>
          <w:tcPr>
            <w:tcW w:w="982" w:type="pct"/>
          </w:tcPr>
          <w:p w14:paraId="2E2A4F6A" w14:textId="77777777" w:rsidR="00A45088" w:rsidRPr="000D784B" w:rsidRDefault="00A45088" w:rsidP="00A45088">
            <w:pPr>
              <w:spacing w:after="0" w:line="240" w:lineRule="auto"/>
              <w:ind w:firstLine="0"/>
              <w:jc w:val="left"/>
            </w:pPr>
            <w:r w:rsidRPr="000D784B">
              <w:t>Однострочный текст</w:t>
            </w:r>
          </w:p>
        </w:tc>
        <w:tc>
          <w:tcPr>
            <w:tcW w:w="2154" w:type="pct"/>
            <w:shd w:val="clear" w:color="auto" w:fill="auto"/>
          </w:tcPr>
          <w:p w14:paraId="28355712" w14:textId="77777777" w:rsidR="00A45088" w:rsidRPr="00FA48C1" w:rsidRDefault="00A45088" w:rsidP="00FA48C1">
            <w:pPr>
              <w:spacing w:after="0" w:line="240" w:lineRule="auto"/>
              <w:ind w:firstLine="0"/>
              <w:jc w:val="left"/>
            </w:pPr>
            <w:r w:rsidRPr="00FA48C1">
              <w:t>Идентификатор приложения Secure Store, хранящего данные об учетной записи и пароле для подключения к почтовому серверу (для уведомлений). Если требуется аутентификация для отправки почты.</w:t>
            </w:r>
          </w:p>
          <w:p w14:paraId="215A24E8" w14:textId="77777777" w:rsidR="00A45088" w:rsidRPr="00FA48C1" w:rsidRDefault="00A45088" w:rsidP="00FA48C1">
            <w:pPr>
              <w:spacing w:after="0" w:line="240" w:lineRule="auto"/>
              <w:ind w:firstLine="0"/>
              <w:jc w:val="left"/>
            </w:pPr>
            <w:r w:rsidRPr="00FA48C1">
              <w:t>Если значение не заполнено, почта отправляется без аутентификации на адрес сервера, заданного параметром «Адрес SMTP-сервера», и порт, заданный параметром «Порт SMTP-сервера»</w:t>
            </w:r>
          </w:p>
        </w:tc>
      </w:tr>
      <w:tr w:rsidR="00A45088" w:rsidRPr="00A45088" w14:paraId="115DAB71" w14:textId="77777777" w:rsidTr="00257532">
        <w:tc>
          <w:tcPr>
            <w:tcW w:w="445" w:type="pct"/>
          </w:tcPr>
          <w:p w14:paraId="23FB6EA5" w14:textId="77777777" w:rsidR="00A45088" w:rsidRPr="00A45088" w:rsidRDefault="00A45088" w:rsidP="00A45088">
            <w:pPr>
              <w:spacing w:after="0" w:line="240" w:lineRule="auto"/>
              <w:ind w:firstLine="0"/>
              <w:jc w:val="center"/>
            </w:pPr>
            <w:r w:rsidRPr="00A45088">
              <w:t>2</w:t>
            </w:r>
          </w:p>
        </w:tc>
        <w:tc>
          <w:tcPr>
            <w:tcW w:w="1418" w:type="pct"/>
          </w:tcPr>
          <w:p w14:paraId="7FD071CD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</w:pPr>
            <w:r w:rsidRPr="00A45088">
              <w:t>Адрес SMTP-сервера</w:t>
            </w:r>
          </w:p>
        </w:tc>
        <w:tc>
          <w:tcPr>
            <w:tcW w:w="982" w:type="pct"/>
          </w:tcPr>
          <w:p w14:paraId="7AAAB8B6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</w:pPr>
            <w:r w:rsidRPr="00A45088">
              <w:t>Однострочный текст</w:t>
            </w:r>
          </w:p>
        </w:tc>
        <w:tc>
          <w:tcPr>
            <w:tcW w:w="2154" w:type="pct"/>
          </w:tcPr>
          <w:p w14:paraId="027D060C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</w:pPr>
          </w:p>
        </w:tc>
      </w:tr>
      <w:tr w:rsidR="00A45088" w:rsidRPr="00A45088" w14:paraId="21EEDD5E" w14:textId="77777777" w:rsidTr="00257532">
        <w:tc>
          <w:tcPr>
            <w:tcW w:w="445" w:type="pct"/>
          </w:tcPr>
          <w:p w14:paraId="5186C08E" w14:textId="77777777" w:rsidR="00A45088" w:rsidRPr="00A45088" w:rsidRDefault="00A45088" w:rsidP="00A45088">
            <w:pPr>
              <w:spacing w:after="0" w:line="240" w:lineRule="auto"/>
              <w:ind w:firstLine="0"/>
              <w:jc w:val="center"/>
            </w:pPr>
            <w:r w:rsidRPr="00A45088">
              <w:t>3</w:t>
            </w:r>
          </w:p>
        </w:tc>
        <w:tc>
          <w:tcPr>
            <w:tcW w:w="1418" w:type="pct"/>
          </w:tcPr>
          <w:p w14:paraId="3995E266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</w:pPr>
            <w:r w:rsidRPr="00A45088">
              <w:t>Порт SMTP-сервера</w:t>
            </w:r>
          </w:p>
        </w:tc>
        <w:tc>
          <w:tcPr>
            <w:tcW w:w="982" w:type="pct"/>
          </w:tcPr>
          <w:p w14:paraId="461B4297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</w:pPr>
            <w:r w:rsidRPr="00A45088">
              <w:t>Однострочный текст</w:t>
            </w:r>
          </w:p>
        </w:tc>
        <w:tc>
          <w:tcPr>
            <w:tcW w:w="2154" w:type="pct"/>
          </w:tcPr>
          <w:p w14:paraId="1ED66509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</w:pPr>
          </w:p>
        </w:tc>
      </w:tr>
      <w:tr w:rsidR="00A45088" w:rsidRPr="00A45088" w14:paraId="6A1E2D58" w14:textId="77777777" w:rsidTr="00257532">
        <w:tc>
          <w:tcPr>
            <w:tcW w:w="445" w:type="pct"/>
          </w:tcPr>
          <w:p w14:paraId="63AF237B" w14:textId="77777777" w:rsidR="00A45088" w:rsidRPr="00A45088" w:rsidRDefault="00A45088" w:rsidP="00A45088">
            <w:pPr>
              <w:spacing w:after="0" w:line="240" w:lineRule="auto"/>
              <w:ind w:firstLine="0"/>
              <w:jc w:val="center"/>
            </w:pPr>
            <w:r w:rsidRPr="00A45088">
              <w:t>4</w:t>
            </w:r>
          </w:p>
        </w:tc>
        <w:tc>
          <w:tcPr>
            <w:tcW w:w="1418" w:type="pct"/>
          </w:tcPr>
          <w:p w14:paraId="50F118B3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</w:pPr>
            <w:r w:rsidRPr="00A45088">
              <w:t>Название группы SharePoint ответственных за справочник ВНЕШНИЕ АДРЕСАТЫ в АСУД</w:t>
            </w:r>
          </w:p>
        </w:tc>
        <w:tc>
          <w:tcPr>
            <w:tcW w:w="982" w:type="pct"/>
          </w:tcPr>
          <w:p w14:paraId="4C4D5DE6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</w:pPr>
            <w:r w:rsidRPr="00A45088">
              <w:t>Однострочный текст</w:t>
            </w:r>
          </w:p>
        </w:tc>
        <w:tc>
          <w:tcPr>
            <w:tcW w:w="2154" w:type="pct"/>
          </w:tcPr>
          <w:p w14:paraId="4F181659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</w:pPr>
            <w:r w:rsidRPr="00A45088">
              <w:t>Для отправки уведомлений об изменении и создании новых адресов внешних организаций, внешний персон.</w:t>
            </w:r>
          </w:p>
        </w:tc>
      </w:tr>
      <w:tr w:rsidR="00A45088" w:rsidRPr="00A45088" w14:paraId="36B82F4F" w14:textId="77777777" w:rsidTr="00257532">
        <w:tc>
          <w:tcPr>
            <w:tcW w:w="445" w:type="pct"/>
          </w:tcPr>
          <w:p w14:paraId="22BE8115" w14:textId="77777777" w:rsidR="00A45088" w:rsidRPr="00A45088" w:rsidRDefault="00A45088" w:rsidP="00A45088">
            <w:pPr>
              <w:spacing w:after="0" w:line="240" w:lineRule="auto"/>
              <w:ind w:firstLine="0"/>
              <w:jc w:val="center"/>
            </w:pPr>
            <w:r w:rsidRPr="00A45088">
              <w:lastRenderedPageBreak/>
              <w:t>5</w:t>
            </w:r>
          </w:p>
        </w:tc>
        <w:tc>
          <w:tcPr>
            <w:tcW w:w="1418" w:type="pct"/>
            <w:tcBorders>
              <w:bottom w:val="single" w:sz="4" w:space="0" w:color="auto"/>
            </w:tcBorders>
          </w:tcPr>
          <w:p w14:paraId="016ABCA1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</w:pPr>
            <w:r w:rsidRPr="00A45088">
              <w:t>Название группы SharePoint ответственных сотрудников ОДиКИ</w:t>
            </w:r>
          </w:p>
        </w:tc>
        <w:tc>
          <w:tcPr>
            <w:tcW w:w="982" w:type="pct"/>
            <w:tcBorders>
              <w:bottom w:val="single" w:sz="4" w:space="0" w:color="auto"/>
            </w:tcBorders>
          </w:tcPr>
          <w:p w14:paraId="76D3103A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</w:pPr>
            <w:r w:rsidRPr="00A45088">
              <w:t>Однострочный текст</w:t>
            </w:r>
          </w:p>
        </w:tc>
        <w:tc>
          <w:tcPr>
            <w:tcW w:w="2154" w:type="pct"/>
            <w:tcBorders>
              <w:bottom w:val="single" w:sz="4" w:space="0" w:color="auto"/>
            </w:tcBorders>
          </w:tcPr>
          <w:p w14:paraId="1A227391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</w:pPr>
          </w:p>
        </w:tc>
      </w:tr>
      <w:tr w:rsidR="00A45088" w:rsidRPr="00A45088" w14:paraId="45476B7C" w14:textId="77777777" w:rsidTr="00257532">
        <w:trPr>
          <w:trHeight w:val="267"/>
        </w:trPr>
        <w:tc>
          <w:tcPr>
            <w:tcW w:w="445" w:type="pct"/>
            <w:tcBorders>
              <w:bottom w:val="single" w:sz="4" w:space="0" w:color="auto"/>
            </w:tcBorders>
          </w:tcPr>
          <w:p w14:paraId="52FBB4ED" w14:textId="77777777" w:rsidR="00A45088" w:rsidRPr="00A45088" w:rsidRDefault="00A45088" w:rsidP="00A45088">
            <w:pPr>
              <w:spacing w:after="0" w:line="240" w:lineRule="auto"/>
              <w:ind w:firstLine="0"/>
              <w:jc w:val="center"/>
            </w:pPr>
            <w:r w:rsidRPr="00A45088">
              <w:t>6</w:t>
            </w:r>
          </w:p>
        </w:tc>
        <w:tc>
          <w:tcPr>
            <w:tcW w:w="1418" w:type="pct"/>
            <w:tcBorders>
              <w:bottom w:val="single" w:sz="4" w:space="0" w:color="auto"/>
            </w:tcBorders>
          </w:tcPr>
          <w:p w14:paraId="1D58D007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</w:pPr>
            <w:r w:rsidRPr="00A45088">
              <w:t>Улица, номер дома Общества</w:t>
            </w:r>
          </w:p>
        </w:tc>
        <w:tc>
          <w:tcPr>
            <w:tcW w:w="982" w:type="pct"/>
            <w:tcBorders>
              <w:bottom w:val="single" w:sz="4" w:space="0" w:color="auto"/>
            </w:tcBorders>
          </w:tcPr>
          <w:p w14:paraId="73314D8B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</w:pPr>
            <w:r w:rsidRPr="00A45088">
              <w:t>Однострочный текст</w:t>
            </w:r>
          </w:p>
        </w:tc>
        <w:tc>
          <w:tcPr>
            <w:tcW w:w="2154" w:type="pct"/>
            <w:tcBorders>
              <w:bottom w:val="single" w:sz="4" w:space="0" w:color="auto"/>
            </w:tcBorders>
          </w:tcPr>
          <w:p w14:paraId="4578C5C2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</w:pPr>
            <w:r w:rsidRPr="00A45088">
              <w:t>Отравитель по умолчанию для конвертов/ наклеек/ уведомлений.</w:t>
            </w:r>
          </w:p>
        </w:tc>
      </w:tr>
      <w:tr w:rsidR="00A45088" w:rsidRPr="00A45088" w14:paraId="6F8E4142" w14:textId="77777777" w:rsidTr="00257532">
        <w:trPr>
          <w:trHeight w:val="111"/>
        </w:trPr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14:paraId="5FF33CE0" w14:textId="77777777" w:rsidR="00A45088" w:rsidRPr="00A45088" w:rsidRDefault="00A45088" w:rsidP="00A45088">
            <w:pPr>
              <w:spacing w:after="0" w:line="240" w:lineRule="auto"/>
              <w:ind w:firstLine="0"/>
              <w:jc w:val="center"/>
            </w:pPr>
            <w:r w:rsidRPr="00A45088">
              <w:t>7</w:t>
            </w:r>
          </w:p>
        </w:tc>
        <w:tc>
          <w:tcPr>
            <w:tcW w:w="1418" w:type="pct"/>
            <w:tcBorders>
              <w:top w:val="single" w:sz="4" w:space="0" w:color="auto"/>
              <w:bottom w:val="single" w:sz="4" w:space="0" w:color="auto"/>
            </w:tcBorders>
          </w:tcPr>
          <w:p w14:paraId="11734C7F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</w:pPr>
            <w:r w:rsidRPr="00A45088">
              <w:t>Город, область, край, республика, страна Общества</w:t>
            </w:r>
          </w:p>
        </w:tc>
        <w:tc>
          <w:tcPr>
            <w:tcW w:w="982" w:type="pct"/>
            <w:tcBorders>
              <w:top w:val="single" w:sz="4" w:space="0" w:color="auto"/>
              <w:bottom w:val="single" w:sz="4" w:space="0" w:color="auto"/>
            </w:tcBorders>
          </w:tcPr>
          <w:p w14:paraId="0F4A65ED" w14:textId="77777777" w:rsidR="00A45088" w:rsidRPr="00A45088" w:rsidRDefault="00A45088" w:rsidP="00A45088">
            <w:pPr>
              <w:spacing w:after="0" w:line="240" w:lineRule="auto"/>
              <w:ind w:firstLine="114"/>
              <w:jc w:val="left"/>
            </w:pPr>
            <w:r w:rsidRPr="00A45088">
              <w:t>Однострочный текст</w:t>
            </w:r>
          </w:p>
        </w:tc>
        <w:tc>
          <w:tcPr>
            <w:tcW w:w="2154" w:type="pct"/>
            <w:tcBorders>
              <w:top w:val="single" w:sz="4" w:space="0" w:color="auto"/>
              <w:bottom w:val="single" w:sz="4" w:space="0" w:color="auto"/>
            </w:tcBorders>
          </w:tcPr>
          <w:p w14:paraId="3434FB02" w14:textId="77777777" w:rsidR="00A45088" w:rsidRPr="00A45088" w:rsidRDefault="00A45088" w:rsidP="00A45088">
            <w:pPr>
              <w:spacing w:after="0" w:line="240" w:lineRule="auto"/>
              <w:ind w:hanging="8"/>
              <w:jc w:val="left"/>
            </w:pPr>
            <w:r w:rsidRPr="00A45088">
              <w:t>Отравитель по умолчанию для конвертов/ наклеек/ уведомлений.</w:t>
            </w:r>
          </w:p>
        </w:tc>
      </w:tr>
      <w:tr w:rsidR="00A45088" w:rsidRPr="00A45088" w14:paraId="0396E48C" w14:textId="77777777" w:rsidTr="00257532">
        <w:trPr>
          <w:trHeight w:val="150"/>
        </w:trPr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14:paraId="3F6A7065" w14:textId="77777777" w:rsidR="00A45088" w:rsidRPr="00A45088" w:rsidRDefault="00A45088" w:rsidP="00A45088">
            <w:pPr>
              <w:spacing w:after="0" w:line="240" w:lineRule="auto"/>
              <w:ind w:firstLine="0"/>
              <w:jc w:val="center"/>
            </w:pPr>
            <w:r w:rsidRPr="00A45088">
              <w:t>8</w:t>
            </w:r>
          </w:p>
        </w:tc>
        <w:tc>
          <w:tcPr>
            <w:tcW w:w="1418" w:type="pct"/>
            <w:tcBorders>
              <w:top w:val="single" w:sz="4" w:space="0" w:color="auto"/>
              <w:bottom w:val="single" w:sz="4" w:space="0" w:color="auto"/>
            </w:tcBorders>
          </w:tcPr>
          <w:p w14:paraId="7166B06D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</w:pPr>
            <w:r w:rsidRPr="00A45088">
              <w:t>Почтовый индекс Общества</w:t>
            </w:r>
          </w:p>
        </w:tc>
        <w:tc>
          <w:tcPr>
            <w:tcW w:w="982" w:type="pct"/>
            <w:tcBorders>
              <w:top w:val="single" w:sz="4" w:space="0" w:color="auto"/>
              <w:bottom w:val="single" w:sz="4" w:space="0" w:color="auto"/>
            </w:tcBorders>
          </w:tcPr>
          <w:p w14:paraId="0B8B285B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</w:pPr>
            <w:r w:rsidRPr="00A45088">
              <w:t>Однострочный текст</w:t>
            </w:r>
          </w:p>
        </w:tc>
        <w:tc>
          <w:tcPr>
            <w:tcW w:w="2154" w:type="pct"/>
            <w:tcBorders>
              <w:top w:val="single" w:sz="4" w:space="0" w:color="auto"/>
              <w:bottom w:val="single" w:sz="4" w:space="0" w:color="auto"/>
            </w:tcBorders>
          </w:tcPr>
          <w:p w14:paraId="7497EE1E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</w:pPr>
            <w:r w:rsidRPr="00A45088">
              <w:t>Отравитель по умолчанию для конвертов/ наклеек/ уведомлений.</w:t>
            </w:r>
          </w:p>
        </w:tc>
      </w:tr>
      <w:tr w:rsidR="00A45088" w:rsidRPr="00A45088" w14:paraId="4AC1E27D" w14:textId="77777777" w:rsidTr="00257532">
        <w:trPr>
          <w:trHeight w:val="453"/>
        </w:trPr>
        <w:tc>
          <w:tcPr>
            <w:tcW w:w="445" w:type="pct"/>
            <w:tcBorders>
              <w:bottom w:val="single" w:sz="4" w:space="0" w:color="auto"/>
            </w:tcBorders>
          </w:tcPr>
          <w:p w14:paraId="4ECA74D9" w14:textId="77777777" w:rsidR="00A45088" w:rsidRPr="00A45088" w:rsidRDefault="00A45088" w:rsidP="00A45088">
            <w:pPr>
              <w:spacing w:after="0" w:line="240" w:lineRule="auto"/>
              <w:ind w:firstLine="0"/>
              <w:jc w:val="center"/>
            </w:pPr>
            <w:r w:rsidRPr="00A45088">
              <w:t>9</w:t>
            </w:r>
          </w:p>
        </w:tc>
        <w:tc>
          <w:tcPr>
            <w:tcW w:w="1418" w:type="pct"/>
            <w:tcBorders>
              <w:bottom w:val="single" w:sz="4" w:space="0" w:color="auto"/>
            </w:tcBorders>
          </w:tcPr>
          <w:p w14:paraId="47F18631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</w:pPr>
            <w:r w:rsidRPr="00A45088">
              <w:t>Название банка терминов с данными о структурных подразделениях</w:t>
            </w:r>
          </w:p>
        </w:tc>
        <w:tc>
          <w:tcPr>
            <w:tcW w:w="982" w:type="pct"/>
            <w:tcBorders>
              <w:bottom w:val="single" w:sz="4" w:space="0" w:color="auto"/>
            </w:tcBorders>
          </w:tcPr>
          <w:p w14:paraId="17B5EC15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  <w:rPr>
                <w:highlight w:val="yellow"/>
              </w:rPr>
            </w:pPr>
            <w:r w:rsidRPr="00A45088">
              <w:t>Однострочный текст</w:t>
            </w:r>
          </w:p>
        </w:tc>
        <w:tc>
          <w:tcPr>
            <w:tcW w:w="2154" w:type="pct"/>
            <w:tcBorders>
              <w:bottom w:val="single" w:sz="4" w:space="0" w:color="auto"/>
            </w:tcBorders>
          </w:tcPr>
          <w:p w14:paraId="392E92C8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  <w:rPr>
                <w:highlight w:val="yellow"/>
              </w:rPr>
            </w:pPr>
          </w:p>
        </w:tc>
      </w:tr>
      <w:tr w:rsidR="00A45088" w:rsidRPr="00A45088" w14:paraId="2E09432C" w14:textId="77777777" w:rsidTr="00257532">
        <w:trPr>
          <w:trHeight w:val="453"/>
        </w:trPr>
        <w:tc>
          <w:tcPr>
            <w:tcW w:w="445" w:type="pct"/>
            <w:tcBorders>
              <w:bottom w:val="single" w:sz="4" w:space="0" w:color="auto"/>
            </w:tcBorders>
          </w:tcPr>
          <w:p w14:paraId="0B1ABB77" w14:textId="77777777" w:rsidR="00A45088" w:rsidRPr="00A45088" w:rsidRDefault="00A45088" w:rsidP="00A45088">
            <w:pPr>
              <w:spacing w:after="0" w:line="240" w:lineRule="auto"/>
              <w:ind w:firstLine="0"/>
              <w:jc w:val="center"/>
            </w:pPr>
            <w:r w:rsidRPr="00A45088">
              <w:t>10</w:t>
            </w:r>
          </w:p>
        </w:tc>
        <w:tc>
          <w:tcPr>
            <w:tcW w:w="1418" w:type="pct"/>
            <w:tcBorders>
              <w:bottom w:val="single" w:sz="4" w:space="0" w:color="auto"/>
            </w:tcBorders>
          </w:tcPr>
          <w:p w14:paraId="1B9686D8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</w:pPr>
            <w:r w:rsidRPr="00A45088">
              <w:t>Название группы терминов с данными о структурных подразделениях</w:t>
            </w:r>
          </w:p>
        </w:tc>
        <w:tc>
          <w:tcPr>
            <w:tcW w:w="982" w:type="pct"/>
            <w:tcBorders>
              <w:bottom w:val="single" w:sz="4" w:space="0" w:color="auto"/>
            </w:tcBorders>
          </w:tcPr>
          <w:p w14:paraId="78BFD24C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  <w:rPr>
                <w:highlight w:val="yellow"/>
              </w:rPr>
            </w:pPr>
            <w:r w:rsidRPr="00A45088">
              <w:t>Однострочный текст</w:t>
            </w:r>
          </w:p>
        </w:tc>
        <w:tc>
          <w:tcPr>
            <w:tcW w:w="2154" w:type="pct"/>
            <w:tcBorders>
              <w:bottom w:val="single" w:sz="4" w:space="0" w:color="auto"/>
            </w:tcBorders>
          </w:tcPr>
          <w:p w14:paraId="71F3B8E6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  <w:rPr>
                <w:highlight w:val="yellow"/>
              </w:rPr>
            </w:pPr>
          </w:p>
        </w:tc>
      </w:tr>
      <w:tr w:rsidR="00A45088" w:rsidRPr="00A45088" w14:paraId="4DEE32B1" w14:textId="77777777" w:rsidTr="00257532">
        <w:trPr>
          <w:trHeight w:val="453"/>
        </w:trPr>
        <w:tc>
          <w:tcPr>
            <w:tcW w:w="445" w:type="pct"/>
            <w:tcBorders>
              <w:bottom w:val="single" w:sz="4" w:space="0" w:color="auto"/>
            </w:tcBorders>
          </w:tcPr>
          <w:p w14:paraId="3462ACF3" w14:textId="77777777" w:rsidR="00A45088" w:rsidRPr="00A45088" w:rsidRDefault="00A45088" w:rsidP="00A45088">
            <w:pPr>
              <w:spacing w:after="0" w:line="240" w:lineRule="auto"/>
              <w:ind w:firstLine="0"/>
              <w:jc w:val="center"/>
            </w:pPr>
            <w:r w:rsidRPr="00A45088">
              <w:t>11</w:t>
            </w:r>
          </w:p>
        </w:tc>
        <w:tc>
          <w:tcPr>
            <w:tcW w:w="1418" w:type="pct"/>
            <w:tcBorders>
              <w:bottom w:val="single" w:sz="4" w:space="0" w:color="auto"/>
            </w:tcBorders>
          </w:tcPr>
          <w:p w14:paraId="4891C86F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  <w:rPr>
                <w:highlight w:val="yellow"/>
              </w:rPr>
            </w:pPr>
            <w:r w:rsidRPr="00A45088">
              <w:t>Название набора терминов с данными о структурных подразделениях</w:t>
            </w:r>
          </w:p>
        </w:tc>
        <w:tc>
          <w:tcPr>
            <w:tcW w:w="982" w:type="pct"/>
            <w:tcBorders>
              <w:bottom w:val="single" w:sz="4" w:space="0" w:color="auto"/>
            </w:tcBorders>
          </w:tcPr>
          <w:p w14:paraId="1BC32238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  <w:rPr>
                <w:highlight w:val="yellow"/>
              </w:rPr>
            </w:pPr>
            <w:r w:rsidRPr="00A45088">
              <w:t>Однострочный текст</w:t>
            </w:r>
          </w:p>
        </w:tc>
        <w:tc>
          <w:tcPr>
            <w:tcW w:w="2154" w:type="pct"/>
            <w:tcBorders>
              <w:bottom w:val="single" w:sz="4" w:space="0" w:color="auto"/>
            </w:tcBorders>
          </w:tcPr>
          <w:p w14:paraId="2804744B" w14:textId="77777777" w:rsidR="00A45088" w:rsidRPr="00A45088" w:rsidRDefault="00A45088" w:rsidP="00A45088">
            <w:pPr>
              <w:spacing w:after="0" w:line="240" w:lineRule="auto"/>
              <w:ind w:firstLine="0"/>
              <w:jc w:val="left"/>
              <w:rPr>
                <w:highlight w:val="yellow"/>
              </w:rPr>
            </w:pPr>
          </w:p>
        </w:tc>
      </w:tr>
    </w:tbl>
    <w:p w14:paraId="1891B27B" w14:textId="77777777" w:rsidR="00837959" w:rsidRDefault="00837959" w:rsidP="00413FC2">
      <w:pPr>
        <w:spacing w:after="0" w:line="240" w:lineRule="auto"/>
        <w:ind w:firstLine="567"/>
      </w:pPr>
    </w:p>
    <w:p w14:paraId="3B6D08AF" w14:textId="39D097A8" w:rsidR="00385D1E" w:rsidRDefault="00385D1E" w:rsidP="00385D1E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bookmarkStart w:id="215" w:name="_Toc424136490"/>
      <w:bookmarkStart w:id="216" w:name="_Toc426530622"/>
      <w:r w:rsidRPr="00385D1E">
        <w:rPr>
          <w:sz w:val="24"/>
          <w:szCs w:val="24"/>
        </w:rPr>
        <w:t>Справочник «Внешние организации»</w:t>
      </w:r>
      <w:bookmarkEnd w:id="215"/>
      <w:bookmarkEnd w:id="216"/>
    </w:p>
    <w:p w14:paraId="70B4E735" w14:textId="35B85B3D" w:rsidR="00385D1E" w:rsidRPr="00385D1E" w:rsidRDefault="00385D1E" w:rsidP="00385D1E">
      <w:pPr>
        <w:spacing w:after="0" w:line="240" w:lineRule="auto"/>
      </w:pPr>
      <w:r w:rsidRPr="00385D1E">
        <w:t>Справочник представляет собой список элементов SharePoint, перечень атрибутов элемента данного списка, представлен в</w:t>
      </w:r>
      <w:r>
        <w:t xml:space="preserve"> таблице (см. </w:t>
      </w:r>
      <w:r>
        <w:fldChar w:fldCharType="begin"/>
      </w:r>
      <w:r>
        <w:instrText xml:space="preserve"> REF _Ref463283028 \h  \* MERGEFORMAT </w:instrText>
      </w:r>
      <w:r>
        <w:fldChar w:fldCharType="separate"/>
      </w:r>
      <w:r w:rsidR="00E22EDC" w:rsidRPr="00E22EDC">
        <w:t>Таблица 42</w:t>
      </w:r>
      <w:r>
        <w:fldChar w:fldCharType="end"/>
      </w:r>
      <w:r>
        <w:t>)</w:t>
      </w:r>
      <w:r w:rsidRPr="00385D1E">
        <w:t xml:space="preserve">. </w:t>
      </w:r>
    </w:p>
    <w:p w14:paraId="6716C933" w14:textId="77777777" w:rsidR="00385D1E" w:rsidRPr="00385D1E" w:rsidRDefault="00385D1E" w:rsidP="00385D1E">
      <w:pPr>
        <w:spacing w:after="0" w:line="240" w:lineRule="auto"/>
        <w:rPr>
          <w:b/>
          <w:bCs/>
        </w:rPr>
      </w:pPr>
      <w:r w:rsidRPr="00385D1E">
        <w:t>Источником данных для справочника является</w:t>
      </w:r>
      <w:r w:rsidRPr="00385D1E">
        <w:rPr>
          <w:b/>
          <w:bCs/>
        </w:rPr>
        <w:t>:</w:t>
      </w:r>
    </w:p>
    <w:p w14:paraId="7031878F" w14:textId="77777777" w:rsidR="00385D1E" w:rsidRPr="00B67CC5" w:rsidRDefault="00385D1E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 xml:space="preserve">АСУД. </w:t>
      </w:r>
    </w:p>
    <w:p w14:paraId="372A7794" w14:textId="77777777" w:rsidR="00385D1E" w:rsidRPr="00B67CC5" w:rsidRDefault="00385D1E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Ручной ввод данных.</w:t>
      </w:r>
    </w:p>
    <w:p w14:paraId="733A41B4" w14:textId="77777777" w:rsidR="00385D1E" w:rsidRPr="00385D1E" w:rsidRDefault="00385D1E" w:rsidP="00385D1E">
      <w:pPr>
        <w:pStyle w:val="af1"/>
        <w:keepNext/>
        <w:spacing w:before="200"/>
        <w:rPr>
          <w:i/>
        </w:rPr>
      </w:pPr>
      <w:bookmarkStart w:id="217" w:name="_Ref463283028"/>
      <w:r w:rsidRPr="00385D1E">
        <w:rPr>
          <w:i/>
        </w:rPr>
        <w:t xml:space="preserve">Таблица </w:t>
      </w:r>
      <w:r w:rsidRPr="00385D1E">
        <w:rPr>
          <w:i/>
        </w:rPr>
        <w:fldChar w:fldCharType="begin"/>
      </w:r>
      <w:r w:rsidRPr="00385D1E">
        <w:rPr>
          <w:i/>
        </w:rPr>
        <w:instrText xml:space="preserve"> SEQ Таблица \* ARABIC </w:instrText>
      </w:r>
      <w:r w:rsidRPr="00385D1E">
        <w:rPr>
          <w:i/>
        </w:rPr>
        <w:fldChar w:fldCharType="separate"/>
      </w:r>
      <w:r w:rsidR="00E22EDC">
        <w:rPr>
          <w:i/>
          <w:noProof/>
        </w:rPr>
        <w:t>42</w:t>
      </w:r>
      <w:r w:rsidRPr="00385D1E">
        <w:rPr>
          <w:i/>
        </w:rPr>
        <w:fldChar w:fldCharType="end"/>
      </w:r>
      <w:bookmarkEnd w:id="217"/>
      <w:r w:rsidRPr="00385D1E">
        <w:rPr>
          <w:i/>
        </w:rPr>
        <w:t xml:space="preserve"> – Атрибуты справочника «Внешние организации»</w:t>
      </w:r>
    </w:p>
    <w:tbl>
      <w:tblPr>
        <w:tblStyle w:val="103"/>
        <w:tblW w:w="5000" w:type="pct"/>
        <w:tblLook w:val="04A0" w:firstRow="1" w:lastRow="0" w:firstColumn="1" w:lastColumn="0" w:noHBand="0" w:noVBand="1"/>
      </w:tblPr>
      <w:tblGrid>
        <w:gridCol w:w="458"/>
        <w:gridCol w:w="2396"/>
        <w:gridCol w:w="2703"/>
        <w:gridCol w:w="3787"/>
      </w:tblGrid>
      <w:tr w:rsidR="00385D1E" w:rsidRPr="00385D1E" w14:paraId="155CF008" w14:textId="77777777" w:rsidTr="00BA4FBF">
        <w:trPr>
          <w:tblHeader/>
        </w:trPr>
        <w:tc>
          <w:tcPr>
            <w:tcW w:w="234" w:type="pct"/>
            <w:shd w:val="clear" w:color="auto" w:fill="D9D9D9" w:themeFill="background1" w:themeFillShade="D9"/>
          </w:tcPr>
          <w:p w14:paraId="1CF78789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385D1E">
              <w:rPr>
                <w:b/>
              </w:rPr>
              <w:t>№</w:t>
            </w:r>
          </w:p>
        </w:tc>
        <w:tc>
          <w:tcPr>
            <w:tcW w:w="1286" w:type="pct"/>
            <w:shd w:val="clear" w:color="auto" w:fill="D9D9D9" w:themeFill="background1" w:themeFillShade="D9"/>
          </w:tcPr>
          <w:p w14:paraId="5F175109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385D1E">
              <w:rPr>
                <w:b/>
              </w:rPr>
              <w:t>Отображаемое имя поля</w:t>
            </w:r>
          </w:p>
        </w:tc>
        <w:tc>
          <w:tcPr>
            <w:tcW w:w="1450" w:type="pct"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C8C9DF0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385D1E">
              <w:rPr>
                <w:b/>
              </w:rPr>
              <w:t xml:space="preserve">Тип поля </w:t>
            </w:r>
            <w:r w:rsidRPr="00385D1E">
              <w:rPr>
                <w:b/>
                <w:lang w:val="en-US"/>
              </w:rPr>
              <w:t>SharePoint</w:t>
            </w:r>
          </w:p>
        </w:tc>
        <w:tc>
          <w:tcPr>
            <w:tcW w:w="2030" w:type="pct"/>
            <w:tcBorders>
              <w:left w:val="single" w:sz="4" w:space="0" w:color="auto"/>
            </w:tcBorders>
            <w:shd w:val="clear" w:color="auto" w:fill="D9D9D9" w:themeFill="background1" w:themeFillShade="D9"/>
          </w:tcPr>
          <w:p w14:paraId="5993C798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385D1E">
              <w:rPr>
                <w:b/>
              </w:rPr>
              <w:t>Комментарий</w:t>
            </w:r>
          </w:p>
        </w:tc>
      </w:tr>
      <w:tr w:rsidR="00385D1E" w:rsidRPr="00385D1E" w14:paraId="201E3CCE" w14:textId="77777777" w:rsidTr="00385D1E">
        <w:trPr>
          <w:trHeight w:val="541"/>
        </w:trPr>
        <w:tc>
          <w:tcPr>
            <w:tcW w:w="234" w:type="pct"/>
            <w:tcBorders>
              <w:top w:val="single" w:sz="4" w:space="0" w:color="auto"/>
            </w:tcBorders>
          </w:tcPr>
          <w:p w14:paraId="29712645" w14:textId="77777777" w:rsidR="00385D1E" w:rsidRPr="00385D1E" w:rsidRDefault="00385D1E" w:rsidP="00385D1E">
            <w:pPr>
              <w:spacing w:before="120" w:after="120" w:line="276" w:lineRule="auto"/>
              <w:ind w:left="360" w:hanging="360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85D1E">
              <w:rPr>
                <w:rFonts w:eastAsia="Times New Roman"/>
                <w:szCs w:val="24"/>
                <w:lang w:eastAsia="ru-RU"/>
              </w:rPr>
              <w:t>1</w:t>
            </w:r>
          </w:p>
        </w:tc>
        <w:tc>
          <w:tcPr>
            <w:tcW w:w="1286" w:type="pct"/>
            <w:tcBorders>
              <w:top w:val="single" w:sz="4" w:space="0" w:color="auto"/>
            </w:tcBorders>
          </w:tcPr>
          <w:p w14:paraId="74D5E3DA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Краткое название организации</w:t>
            </w:r>
          </w:p>
        </w:tc>
        <w:tc>
          <w:tcPr>
            <w:tcW w:w="14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C932AA4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Однострочный текст</w:t>
            </w:r>
          </w:p>
        </w:tc>
        <w:tc>
          <w:tcPr>
            <w:tcW w:w="2030" w:type="pct"/>
            <w:tcBorders>
              <w:top w:val="single" w:sz="4" w:space="0" w:color="auto"/>
              <w:left w:val="single" w:sz="4" w:space="0" w:color="auto"/>
            </w:tcBorders>
          </w:tcPr>
          <w:p w14:paraId="44D7A693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</w:p>
        </w:tc>
      </w:tr>
      <w:tr w:rsidR="00385D1E" w:rsidRPr="00385D1E" w14:paraId="4E708778" w14:textId="77777777" w:rsidTr="00385D1E">
        <w:tc>
          <w:tcPr>
            <w:tcW w:w="234" w:type="pct"/>
            <w:tcBorders>
              <w:bottom w:val="single" w:sz="4" w:space="0" w:color="auto"/>
            </w:tcBorders>
          </w:tcPr>
          <w:p w14:paraId="430F77CA" w14:textId="77777777" w:rsidR="00385D1E" w:rsidRPr="00385D1E" w:rsidRDefault="00385D1E" w:rsidP="00385D1E">
            <w:pPr>
              <w:spacing w:before="120" w:after="120" w:line="276" w:lineRule="auto"/>
              <w:ind w:left="360" w:hanging="360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85D1E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6" w:type="pct"/>
            <w:tcBorders>
              <w:bottom w:val="single" w:sz="4" w:space="0" w:color="auto"/>
            </w:tcBorders>
          </w:tcPr>
          <w:p w14:paraId="437348C3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Полное название организации</w:t>
            </w:r>
          </w:p>
        </w:tc>
        <w:tc>
          <w:tcPr>
            <w:tcW w:w="1450" w:type="pct"/>
            <w:tcBorders>
              <w:left w:val="single" w:sz="4" w:space="0" w:color="auto"/>
              <w:right w:val="single" w:sz="4" w:space="0" w:color="auto"/>
            </w:tcBorders>
          </w:tcPr>
          <w:p w14:paraId="38BB4C83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Однострочный текст</w:t>
            </w:r>
          </w:p>
        </w:tc>
        <w:tc>
          <w:tcPr>
            <w:tcW w:w="2030" w:type="pct"/>
            <w:tcBorders>
              <w:left w:val="single" w:sz="4" w:space="0" w:color="auto"/>
            </w:tcBorders>
          </w:tcPr>
          <w:p w14:paraId="0473181B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 xml:space="preserve">Ключ проверки уникальности внешней организации </w:t>
            </w:r>
          </w:p>
        </w:tc>
      </w:tr>
      <w:tr w:rsidR="00385D1E" w:rsidRPr="00385D1E" w14:paraId="45FA7361" w14:textId="77777777" w:rsidTr="00385D1E">
        <w:trPr>
          <w:trHeight w:val="309"/>
        </w:trPr>
        <w:tc>
          <w:tcPr>
            <w:tcW w:w="234" w:type="pct"/>
            <w:tcBorders>
              <w:top w:val="single" w:sz="4" w:space="0" w:color="auto"/>
              <w:bottom w:val="single" w:sz="4" w:space="0" w:color="auto"/>
            </w:tcBorders>
          </w:tcPr>
          <w:p w14:paraId="4E09E142" w14:textId="77777777" w:rsidR="00385D1E" w:rsidRPr="00385D1E" w:rsidRDefault="00385D1E" w:rsidP="00385D1E">
            <w:pPr>
              <w:spacing w:before="120" w:after="120" w:line="276" w:lineRule="auto"/>
              <w:ind w:left="360" w:hanging="360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85D1E">
              <w:rPr>
                <w:rFonts w:eastAsia="Times New Roman"/>
                <w:szCs w:val="24"/>
                <w:lang w:eastAsia="ru-RU"/>
              </w:rPr>
              <w:t>3</w:t>
            </w:r>
          </w:p>
        </w:tc>
        <w:tc>
          <w:tcPr>
            <w:tcW w:w="128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37292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Улица, номер дома, квартиры</w:t>
            </w:r>
          </w:p>
        </w:tc>
        <w:tc>
          <w:tcPr>
            <w:tcW w:w="145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F43D3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Однострочный текст</w:t>
            </w:r>
          </w:p>
        </w:tc>
        <w:tc>
          <w:tcPr>
            <w:tcW w:w="2030" w:type="pct"/>
            <w:tcBorders>
              <w:left w:val="single" w:sz="4" w:space="0" w:color="auto"/>
              <w:bottom w:val="single" w:sz="4" w:space="0" w:color="auto"/>
            </w:tcBorders>
          </w:tcPr>
          <w:p w14:paraId="6779C7FF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</w:p>
        </w:tc>
      </w:tr>
      <w:tr w:rsidR="00385D1E" w:rsidRPr="00385D1E" w14:paraId="5FA99C1A" w14:textId="77777777" w:rsidTr="00385D1E">
        <w:trPr>
          <w:trHeight w:val="259"/>
        </w:trPr>
        <w:tc>
          <w:tcPr>
            <w:tcW w:w="234" w:type="pct"/>
            <w:tcBorders>
              <w:top w:val="single" w:sz="4" w:space="0" w:color="auto"/>
              <w:bottom w:val="single" w:sz="4" w:space="0" w:color="auto"/>
            </w:tcBorders>
          </w:tcPr>
          <w:p w14:paraId="34291FBD" w14:textId="77777777" w:rsidR="00385D1E" w:rsidRPr="00385D1E" w:rsidRDefault="00385D1E" w:rsidP="00385D1E">
            <w:pPr>
              <w:spacing w:before="120" w:after="120" w:line="276" w:lineRule="auto"/>
              <w:ind w:left="360" w:hanging="360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85D1E">
              <w:rPr>
                <w:rFonts w:eastAsia="Times New Roman"/>
                <w:szCs w:val="24"/>
                <w:lang w:eastAsia="ru-RU"/>
              </w:rPr>
              <w:t>4</w:t>
            </w:r>
          </w:p>
        </w:tc>
        <w:tc>
          <w:tcPr>
            <w:tcW w:w="128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364C9" w14:textId="77777777" w:rsidR="00385D1E" w:rsidRPr="00385D1E" w:rsidRDefault="00385D1E" w:rsidP="00385D1E">
            <w:pPr>
              <w:spacing w:after="0" w:line="240" w:lineRule="auto"/>
              <w:ind w:hanging="4"/>
              <w:jc w:val="left"/>
            </w:pPr>
            <w:r w:rsidRPr="00385D1E">
              <w:t>Город, область, край, республика, страна</w:t>
            </w:r>
          </w:p>
        </w:tc>
        <w:tc>
          <w:tcPr>
            <w:tcW w:w="1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2E45AB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Многострочный текст</w:t>
            </w:r>
          </w:p>
        </w:tc>
        <w:tc>
          <w:tcPr>
            <w:tcW w:w="2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B337202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</w:p>
        </w:tc>
      </w:tr>
      <w:tr w:rsidR="00385D1E" w:rsidRPr="00385D1E" w14:paraId="149386D6" w14:textId="77777777" w:rsidTr="00385D1E">
        <w:trPr>
          <w:trHeight w:val="113"/>
        </w:trPr>
        <w:tc>
          <w:tcPr>
            <w:tcW w:w="234" w:type="pct"/>
            <w:tcBorders>
              <w:top w:val="single" w:sz="4" w:space="0" w:color="auto"/>
            </w:tcBorders>
          </w:tcPr>
          <w:p w14:paraId="08D6886F" w14:textId="77777777" w:rsidR="00385D1E" w:rsidRPr="00385D1E" w:rsidRDefault="00385D1E" w:rsidP="00385D1E">
            <w:pPr>
              <w:spacing w:before="120" w:after="120" w:line="276" w:lineRule="auto"/>
              <w:ind w:left="360" w:hanging="360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85D1E">
              <w:rPr>
                <w:rFonts w:eastAsia="Times New Roman"/>
                <w:szCs w:val="24"/>
                <w:lang w:eastAsia="ru-RU"/>
              </w:rPr>
              <w:t>5</w:t>
            </w:r>
          </w:p>
        </w:tc>
        <w:tc>
          <w:tcPr>
            <w:tcW w:w="1286" w:type="pct"/>
            <w:tcBorders>
              <w:top w:val="single" w:sz="4" w:space="0" w:color="auto"/>
              <w:right w:val="single" w:sz="4" w:space="0" w:color="auto"/>
            </w:tcBorders>
          </w:tcPr>
          <w:p w14:paraId="293CCEE3" w14:textId="77777777" w:rsidR="00385D1E" w:rsidRPr="00385D1E" w:rsidRDefault="00385D1E" w:rsidP="00385D1E">
            <w:pPr>
              <w:spacing w:after="0" w:line="240" w:lineRule="auto"/>
              <w:ind w:hanging="4"/>
              <w:jc w:val="left"/>
            </w:pPr>
            <w:r w:rsidRPr="00385D1E">
              <w:t>Почтовый индекс</w:t>
            </w:r>
          </w:p>
        </w:tc>
        <w:tc>
          <w:tcPr>
            <w:tcW w:w="14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CD995A9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Однострочный текст</w:t>
            </w:r>
          </w:p>
        </w:tc>
        <w:tc>
          <w:tcPr>
            <w:tcW w:w="2030" w:type="pct"/>
            <w:tcBorders>
              <w:top w:val="single" w:sz="4" w:space="0" w:color="auto"/>
              <w:left w:val="single" w:sz="4" w:space="0" w:color="auto"/>
            </w:tcBorders>
          </w:tcPr>
          <w:p w14:paraId="624F3AE6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</w:p>
        </w:tc>
      </w:tr>
      <w:tr w:rsidR="00385D1E" w:rsidRPr="00385D1E" w14:paraId="7BF19808" w14:textId="77777777" w:rsidTr="00385D1E">
        <w:tc>
          <w:tcPr>
            <w:tcW w:w="234" w:type="pct"/>
          </w:tcPr>
          <w:p w14:paraId="7AA88E30" w14:textId="77777777" w:rsidR="00385D1E" w:rsidRPr="00385D1E" w:rsidRDefault="00385D1E" w:rsidP="00385D1E">
            <w:pPr>
              <w:spacing w:before="120" w:after="120" w:line="276" w:lineRule="auto"/>
              <w:ind w:left="360" w:hanging="360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85D1E">
              <w:rPr>
                <w:rFonts w:eastAsia="Times New Roman"/>
                <w:szCs w:val="24"/>
                <w:lang w:eastAsia="ru-RU"/>
              </w:rPr>
              <w:t>6</w:t>
            </w:r>
          </w:p>
        </w:tc>
        <w:tc>
          <w:tcPr>
            <w:tcW w:w="1286" w:type="pct"/>
          </w:tcPr>
          <w:p w14:paraId="2F63CE76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Юридический адрес организации</w:t>
            </w:r>
          </w:p>
        </w:tc>
        <w:tc>
          <w:tcPr>
            <w:tcW w:w="1450" w:type="pct"/>
            <w:tcBorders>
              <w:left w:val="single" w:sz="4" w:space="0" w:color="auto"/>
              <w:right w:val="single" w:sz="4" w:space="0" w:color="auto"/>
            </w:tcBorders>
          </w:tcPr>
          <w:p w14:paraId="22F444A2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Многострочный текст</w:t>
            </w:r>
          </w:p>
        </w:tc>
        <w:tc>
          <w:tcPr>
            <w:tcW w:w="2030" w:type="pct"/>
            <w:tcBorders>
              <w:left w:val="single" w:sz="4" w:space="0" w:color="auto"/>
            </w:tcBorders>
          </w:tcPr>
          <w:p w14:paraId="0FF9C46F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</w:p>
        </w:tc>
      </w:tr>
      <w:tr w:rsidR="00385D1E" w:rsidRPr="00385D1E" w14:paraId="5DAD25E7" w14:textId="77777777" w:rsidTr="00385D1E">
        <w:tc>
          <w:tcPr>
            <w:tcW w:w="234" w:type="pct"/>
          </w:tcPr>
          <w:p w14:paraId="7E627692" w14:textId="77777777" w:rsidR="00385D1E" w:rsidRPr="00385D1E" w:rsidRDefault="00385D1E" w:rsidP="00385D1E">
            <w:pPr>
              <w:spacing w:before="120" w:after="120" w:line="276" w:lineRule="auto"/>
              <w:ind w:left="360" w:hanging="360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85D1E">
              <w:rPr>
                <w:rFonts w:eastAsia="Times New Roman"/>
                <w:szCs w:val="24"/>
                <w:lang w:eastAsia="ru-RU"/>
              </w:rPr>
              <w:t>7</w:t>
            </w:r>
          </w:p>
        </w:tc>
        <w:tc>
          <w:tcPr>
            <w:tcW w:w="1286" w:type="pct"/>
          </w:tcPr>
          <w:p w14:paraId="226BAF0F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Телефон организации</w:t>
            </w:r>
          </w:p>
        </w:tc>
        <w:tc>
          <w:tcPr>
            <w:tcW w:w="1450" w:type="pct"/>
            <w:tcBorders>
              <w:left w:val="single" w:sz="4" w:space="0" w:color="auto"/>
              <w:right w:val="single" w:sz="4" w:space="0" w:color="auto"/>
            </w:tcBorders>
          </w:tcPr>
          <w:p w14:paraId="18279B35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Однострочный текст</w:t>
            </w:r>
          </w:p>
        </w:tc>
        <w:tc>
          <w:tcPr>
            <w:tcW w:w="2030" w:type="pct"/>
            <w:tcBorders>
              <w:left w:val="single" w:sz="4" w:space="0" w:color="auto"/>
            </w:tcBorders>
          </w:tcPr>
          <w:p w14:paraId="427A020B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</w:p>
        </w:tc>
      </w:tr>
      <w:tr w:rsidR="00385D1E" w:rsidRPr="00385D1E" w14:paraId="38662302" w14:textId="77777777" w:rsidTr="00385D1E">
        <w:trPr>
          <w:trHeight w:val="453"/>
        </w:trPr>
        <w:tc>
          <w:tcPr>
            <w:tcW w:w="234" w:type="pct"/>
            <w:tcBorders>
              <w:bottom w:val="single" w:sz="4" w:space="0" w:color="auto"/>
            </w:tcBorders>
          </w:tcPr>
          <w:p w14:paraId="5693FAD0" w14:textId="77777777" w:rsidR="00385D1E" w:rsidRPr="00385D1E" w:rsidRDefault="00385D1E" w:rsidP="00385D1E">
            <w:pPr>
              <w:spacing w:before="120" w:after="120" w:line="240" w:lineRule="auto"/>
              <w:ind w:left="360" w:hanging="360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85D1E">
              <w:rPr>
                <w:rFonts w:eastAsia="Times New Roman"/>
                <w:szCs w:val="24"/>
                <w:lang w:eastAsia="ru-RU"/>
              </w:rPr>
              <w:t>8</w:t>
            </w:r>
          </w:p>
        </w:tc>
        <w:tc>
          <w:tcPr>
            <w:tcW w:w="1286" w:type="pct"/>
            <w:tcBorders>
              <w:bottom w:val="single" w:sz="4" w:space="0" w:color="auto"/>
            </w:tcBorders>
          </w:tcPr>
          <w:p w14:paraId="0609ECFC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Факс организации</w:t>
            </w:r>
          </w:p>
        </w:tc>
        <w:tc>
          <w:tcPr>
            <w:tcW w:w="145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536D8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Однострочный текст</w:t>
            </w:r>
          </w:p>
        </w:tc>
        <w:tc>
          <w:tcPr>
            <w:tcW w:w="2030" w:type="pct"/>
            <w:tcBorders>
              <w:left w:val="single" w:sz="4" w:space="0" w:color="auto"/>
              <w:bottom w:val="single" w:sz="4" w:space="0" w:color="auto"/>
            </w:tcBorders>
          </w:tcPr>
          <w:p w14:paraId="1FA5D842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</w:p>
        </w:tc>
      </w:tr>
      <w:tr w:rsidR="00385D1E" w:rsidRPr="00385D1E" w14:paraId="4C4BA9FA" w14:textId="77777777" w:rsidTr="00385D1E">
        <w:trPr>
          <w:trHeight w:val="841"/>
        </w:trPr>
        <w:tc>
          <w:tcPr>
            <w:tcW w:w="234" w:type="pct"/>
            <w:tcBorders>
              <w:top w:val="single" w:sz="4" w:space="0" w:color="auto"/>
              <w:bottom w:val="single" w:sz="4" w:space="0" w:color="auto"/>
            </w:tcBorders>
          </w:tcPr>
          <w:p w14:paraId="4159E50F" w14:textId="77777777" w:rsidR="00385D1E" w:rsidRPr="00385D1E" w:rsidRDefault="00385D1E" w:rsidP="00385D1E">
            <w:pPr>
              <w:spacing w:before="120" w:after="120" w:line="240" w:lineRule="auto"/>
              <w:ind w:left="360" w:hanging="360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85D1E">
              <w:rPr>
                <w:rFonts w:eastAsia="Times New Roman"/>
                <w:szCs w:val="24"/>
                <w:lang w:val="en-US" w:eastAsia="ru-RU"/>
              </w:rPr>
              <w:lastRenderedPageBreak/>
              <w:t>9</w:t>
            </w:r>
          </w:p>
        </w:tc>
        <w:tc>
          <w:tcPr>
            <w:tcW w:w="1286" w:type="pct"/>
            <w:tcBorders>
              <w:top w:val="single" w:sz="4" w:space="0" w:color="auto"/>
              <w:bottom w:val="single" w:sz="4" w:space="0" w:color="auto"/>
            </w:tcBorders>
          </w:tcPr>
          <w:p w14:paraId="30B5486B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Электронный адрес организации</w:t>
            </w:r>
          </w:p>
        </w:tc>
        <w:tc>
          <w:tcPr>
            <w:tcW w:w="1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7EDCA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Однострочный текст</w:t>
            </w:r>
          </w:p>
        </w:tc>
        <w:tc>
          <w:tcPr>
            <w:tcW w:w="2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5A2BB6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</w:p>
        </w:tc>
      </w:tr>
      <w:tr w:rsidR="00385D1E" w:rsidRPr="00385D1E" w14:paraId="6F647C04" w14:textId="77777777" w:rsidTr="00385D1E">
        <w:trPr>
          <w:trHeight w:val="1350"/>
        </w:trPr>
        <w:tc>
          <w:tcPr>
            <w:tcW w:w="234" w:type="pct"/>
            <w:tcBorders>
              <w:top w:val="single" w:sz="4" w:space="0" w:color="auto"/>
              <w:bottom w:val="single" w:sz="4" w:space="0" w:color="auto"/>
            </w:tcBorders>
          </w:tcPr>
          <w:p w14:paraId="0DC4B2E4" w14:textId="77777777" w:rsidR="00385D1E" w:rsidRPr="00385D1E" w:rsidRDefault="00385D1E" w:rsidP="00385D1E">
            <w:pPr>
              <w:spacing w:before="120" w:after="120" w:line="240" w:lineRule="auto"/>
              <w:ind w:left="360" w:hanging="360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85D1E">
              <w:rPr>
                <w:rFonts w:eastAsia="Times New Roman"/>
                <w:szCs w:val="24"/>
                <w:lang w:eastAsia="ru-RU"/>
              </w:rPr>
              <w:t>10</w:t>
            </w:r>
          </w:p>
        </w:tc>
        <w:tc>
          <w:tcPr>
            <w:tcW w:w="1286" w:type="pct"/>
            <w:tcBorders>
              <w:top w:val="single" w:sz="4" w:space="0" w:color="auto"/>
              <w:bottom w:val="single" w:sz="4" w:space="0" w:color="auto"/>
            </w:tcBorders>
          </w:tcPr>
          <w:p w14:paraId="4E0F8ADA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Источник данных</w:t>
            </w:r>
          </w:p>
        </w:tc>
        <w:tc>
          <w:tcPr>
            <w:tcW w:w="1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EA59C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385D1E">
              <w:t>Выбор АСУД/Вручную</w:t>
            </w:r>
          </w:p>
        </w:tc>
        <w:tc>
          <w:tcPr>
            <w:tcW w:w="2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5343865" w14:textId="77777777" w:rsidR="00385D1E" w:rsidRPr="00385D1E" w:rsidRDefault="00385D1E" w:rsidP="00385D1E">
            <w:pPr>
              <w:spacing w:after="0" w:line="240" w:lineRule="auto"/>
              <w:ind w:firstLine="34"/>
              <w:jc w:val="left"/>
            </w:pPr>
            <w:r w:rsidRPr="00385D1E">
              <w:t>Необходимо для отправки уведомлений ответственным сотрудникам при создании элемента вручную.</w:t>
            </w:r>
          </w:p>
        </w:tc>
      </w:tr>
      <w:tr w:rsidR="00385D1E" w:rsidRPr="00385D1E" w14:paraId="311A3B70" w14:textId="77777777" w:rsidTr="00385D1E">
        <w:trPr>
          <w:trHeight w:val="691"/>
        </w:trPr>
        <w:tc>
          <w:tcPr>
            <w:tcW w:w="234" w:type="pct"/>
            <w:tcBorders>
              <w:top w:val="single" w:sz="4" w:space="0" w:color="auto"/>
              <w:bottom w:val="single" w:sz="4" w:space="0" w:color="auto"/>
            </w:tcBorders>
          </w:tcPr>
          <w:p w14:paraId="7CF69312" w14:textId="77777777" w:rsidR="00385D1E" w:rsidRPr="00385D1E" w:rsidRDefault="00385D1E" w:rsidP="00385D1E">
            <w:pPr>
              <w:spacing w:before="120" w:after="120" w:line="240" w:lineRule="auto"/>
              <w:ind w:left="360" w:hanging="360"/>
              <w:rPr>
                <w:rFonts w:eastAsia="Times New Roman"/>
                <w:szCs w:val="24"/>
                <w:lang w:eastAsia="ru-RU"/>
              </w:rPr>
            </w:pPr>
            <w:r w:rsidRPr="00385D1E">
              <w:rPr>
                <w:rFonts w:eastAsia="Times New Roman"/>
                <w:szCs w:val="24"/>
                <w:lang w:eastAsia="ru-RU"/>
              </w:rPr>
              <w:t>11</w:t>
            </w:r>
          </w:p>
        </w:tc>
        <w:tc>
          <w:tcPr>
            <w:tcW w:w="1286" w:type="pct"/>
            <w:tcBorders>
              <w:top w:val="single" w:sz="4" w:space="0" w:color="auto"/>
              <w:bottom w:val="single" w:sz="4" w:space="0" w:color="auto"/>
            </w:tcBorders>
          </w:tcPr>
          <w:p w14:paraId="1A750FDA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Скрывать адресата</w:t>
            </w:r>
          </w:p>
        </w:tc>
        <w:tc>
          <w:tcPr>
            <w:tcW w:w="1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EDF0D8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Флажок Да/Нет</w:t>
            </w:r>
          </w:p>
        </w:tc>
        <w:tc>
          <w:tcPr>
            <w:tcW w:w="2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E3D4F5C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Если установлено значение «Да», организация и все её персоны должны быть скрыта из списка возможных адресатов при регистрации входящей и исходящей корреспонденции.</w:t>
            </w:r>
          </w:p>
        </w:tc>
      </w:tr>
    </w:tbl>
    <w:p w14:paraId="01160912" w14:textId="77777777" w:rsidR="00413FC2" w:rsidRDefault="00413FC2" w:rsidP="00413FC2">
      <w:pPr>
        <w:spacing w:after="0" w:line="240" w:lineRule="auto"/>
        <w:ind w:firstLine="567"/>
      </w:pPr>
    </w:p>
    <w:p w14:paraId="48652427" w14:textId="77777777" w:rsidR="00385D1E" w:rsidRPr="00385D1E" w:rsidRDefault="00385D1E" w:rsidP="00385D1E">
      <w:pPr>
        <w:spacing w:after="0" w:line="240" w:lineRule="auto"/>
      </w:pPr>
      <w:r w:rsidRPr="00385D1E">
        <w:t>Проверка корректности полных имен организаций и внешних персон в АСУД осуществляется за рамками функционального модуля. Элементы справочников, добавленные вручную, отсутствующие в АСУД до и после выполнения синхронизации с АСУД имеют значение поля «Источник данных» - вручную.</w:t>
      </w:r>
    </w:p>
    <w:p w14:paraId="5897A1BB" w14:textId="77777777" w:rsidR="00385D1E" w:rsidRPr="00385D1E" w:rsidRDefault="00385D1E" w:rsidP="00385D1E">
      <w:pPr>
        <w:spacing w:after="0" w:line="240" w:lineRule="auto"/>
      </w:pPr>
      <w:r w:rsidRPr="00385D1E">
        <w:t>Если организации, которой необходимо отправить корреспонденцию, нет в справочнике «Внешние организации», любой пользователь может добавить организацию вручную, перейдя в список «Внешние организации», выбрав команду «Добавить элемент».</w:t>
      </w:r>
    </w:p>
    <w:p w14:paraId="4C247726" w14:textId="4D089724" w:rsidR="00385D1E" w:rsidRPr="00385D1E" w:rsidRDefault="00385D1E" w:rsidP="00385D1E">
      <w:pPr>
        <w:spacing w:after="0" w:line="240" w:lineRule="auto"/>
      </w:pPr>
      <w:r w:rsidRPr="00385D1E">
        <w:t xml:space="preserve">Перечень атрибутов карточки создания элементов представлен в </w:t>
      </w:r>
      <w:r>
        <w:t>таблице (см. </w:t>
      </w:r>
      <w:r w:rsidRPr="00385D1E">
        <w:fldChar w:fldCharType="begin"/>
      </w:r>
      <w:r w:rsidRPr="00385D1E">
        <w:instrText xml:space="preserve"> REF _Ref424557259 \h  \* MERGEFORMAT </w:instrText>
      </w:r>
      <w:r w:rsidRPr="00385D1E">
        <w:fldChar w:fldCharType="separate"/>
      </w:r>
      <w:r w:rsidR="00E22EDC" w:rsidRPr="00E22EDC">
        <w:t>Таблица 43</w:t>
      </w:r>
      <w:r w:rsidRPr="00385D1E">
        <w:fldChar w:fldCharType="end"/>
      </w:r>
      <w:r>
        <w:t>)</w:t>
      </w:r>
      <w:r w:rsidRPr="00385D1E">
        <w:t>.</w:t>
      </w:r>
    </w:p>
    <w:p w14:paraId="2DFBBC15" w14:textId="77777777" w:rsidR="00385D1E" w:rsidRPr="00385D1E" w:rsidRDefault="00385D1E" w:rsidP="00385D1E">
      <w:pPr>
        <w:pStyle w:val="af1"/>
        <w:keepNext/>
        <w:spacing w:before="200"/>
        <w:rPr>
          <w:i/>
        </w:rPr>
      </w:pPr>
      <w:bookmarkStart w:id="218" w:name="_Ref424557259"/>
      <w:bookmarkStart w:id="219" w:name="_Ref424557255"/>
      <w:r w:rsidRPr="00385D1E">
        <w:rPr>
          <w:i/>
        </w:rPr>
        <w:t xml:space="preserve">Таблица </w:t>
      </w:r>
      <w:r w:rsidRPr="00385D1E">
        <w:rPr>
          <w:i/>
        </w:rPr>
        <w:fldChar w:fldCharType="begin"/>
      </w:r>
      <w:r w:rsidRPr="00385D1E">
        <w:rPr>
          <w:i/>
        </w:rPr>
        <w:instrText xml:space="preserve"> SEQ Таблица \* ARABIC </w:instrText>
      </w:r>
      <w:r w:rsidRPr="00385D1E">
        <w:rPr>
          <w:i/>
        </w:rPr>
        <w:fldChar w:fldCharType="separate"/>
      </w:r>
      <w:r w:rsidR="00E22EDC">
        <w:rPr>
          <w:i/>
          <w:noProof/>
        </w:rPr>
        <w:t>43</w:t>
      </w:r>
      <w:r w:rsidRPr="00385D1E">
        <w:rPr>
          <w:i/>
        </w:rPr>
        <w:fldChar w:fldCharType="end"/>
      </w:r>
      <w:bookmarkEnd w:id="218"/>
      <w:r w:rsidRPr="00385D1E">
        <w:rPr>
          <w:i/>
        </w:rPr>
        <w:t xml:space="preserve"> –Атрибуты карточки создания</w:t>
      </w:r>
      <w:bookmarkEnd w:id="219"/>
      <w:r w:rsidRPr="00385D1E">
        <w:rPr>
          <w:i/>
        </w:rPr>
        <w:t xml:space="preserve"> внешней организации</w:t>
      </w:r>
    </w:p>
    <w:tbl>
      <w:tblPr>
        <w:tblStyle w:val="12b"/>
        <w:tblW w:w="5000" w:type="pct"/>
        <w:tblLook w:val="04A0" w:firstRow="1" w:lastRow="0" w:firstColumn="1" w:lastColumn="0" w:noHBand="0" w:noVBand="1"/>
      </w:tblPr>
      <w:tblGrid>
        <w:gridCol w:w="458"/>
        <w:gridCol w:w="3442"/>
        <w:gridCol w:w="1965"/>
        <w:gridCol w:w="3479"/>
      </w:tblGrid>
      <w:tr w:rsidR="00385D1E" w:rsidRPr="00385D1E" w14:paraId="5E272DF3" w14:textId="77777777" w:rsidTr="00BA4FBF">
        <w:trPr>
          <w:tblHeader/>
        </w:trPr>
        <w:tc>
          <w:tcPr>
            <w:tcW w:w="228" w:type="pct"/>
            <w:shd w:val="clear" w:color="auto" w:fill="D9D9D9" w:themeFill="background1" w:themeFillShade="D9"/>
          </w:tcPr>
          <w:p w14:paraId="2D6B2BDA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385D1E">
              <w:rPr>
                <w:b/>
              </w:rPr>
              <w:t>№</w:t>
            </w:r>
          </w:p>
        </w:tc>
        <w:tc>
          <w:tcPr>
            <w:tcW w:w="2024" w:type="pct"/>
            <w:shd w:val="clear" w:color="auto" w:fill="D9D9D9" w:themeFill="background1" w:themeFillShade="D9"/>
          </w:tcPr>
          <w:p w14:paraId="037E02D8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385D1E">
              <w:rPr>
                <w:b/>
              </w:rPr>
              <w:t>Отображаемое имя поля</w:t>
            </w:r>
          </w:p>
        </w:tc>
        <w:tc>
          <w:tcPr>
            <w:tcW w:w="705" w:type="pct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14:paraId="143FD83C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385D1E">
              <w:rPr>
                <w:b/>
              </w:rPr>
              <w:t>Обязательность</w:t>
            </w:r>
          </w:p>
        </w:tc>
        <w:tc>
          <w:tcPr>
            <w:tcW w:w="2043" w:type="pct"/>
            <w:tcBorders>
              <w:left w:val="single" w:sz="4" w:space="0" w:color="auto"/>
            </w:tcBorders>
            <w:shd w:val="clear" w:color="auto" w:fill="D9D9D9" w:themeFill="background1" w:themeFillShade="D9"/>
          </w:tcPr>
          <w:p w14:paraId="70573F60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385D1E">
              <w:rPr>
                <w:b/>
              </w:rPr>
              <w:t>Комментарий</w:t>
            </w:r>
          </w:p>
        </w:tc>
      </w:tr>
      <w:tr w:rsidR="00385D1E" w:rsidRPr="00385D1E" w14:paraId="0AC73505" w14:textId="77777777" w:rsidTr="00385D1E">
        <w:trPr>
          <w:trHeight w:val="535"/>
        </w:trPr>
        <w:tc>
          <w:tcPr>
            <w:tcW w:w="228" w:type="pct"/>
            <w:tcBorders>
              <w:top w:val="single" w:sz="4" w:space="0" w:color="auto"/>
            </w:tcBorders>
          </w:tcPr>
          <w:p w14:paraId="201AA8A8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</w:pPr>
            <w:r w:rsidRPr="00385D1E">
              <w:t>1</w:t>
            </w:r>
          </w:p>
        </w:tc>
        <w:tc>
          <w:tcPr>
            <w:tcW w:w="2024" w:type="pct"/>
            <w:tcBorders>
              <w:top w:val="single" w:sz="4" w:space="0" w:color="auto"/>
            </w:tcBorders>
          </w:tcPr>
          <w:p w14:paraId="39C505A8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Краткое название организации</w:t>
            </w:r>
          </w:p>
        </w:tc>
        <w:tc>
          <w:tcPr>
            <w:tcW w:w="705" w:type="pct"/>
            <w:tcBorders>
              <w:top w:val="single" w:sz="4" w:space="0" w:color="auto"/>
              <w:right w:val="single" w:sz="4" w:space="0" w:color="auto"/>
            </w:tcBorders>
          </w:tcPr>
          <w:p w14:paraId="5676C297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</w:pPr>
            <w:r w:rsidRPr="00385D1E">
              <w:t>Нет</w:t>
            </w:r>
          </w:p>
        </w:tc>
        <w:tc>
          <w:tcPr>
            <w:tcW w:w="2043" w:type="pct"/>
            <w:tcBorders>
              <w:top w:val="single" w:sz="4" w:space="0" w:color="auto"/>
              <w:left w:val="single" w:sz="4" w:space="0" w:color="auto"/>
            </w:tcBorders>
          </w:tcPr>
          <w:p w14:paraId="2513FC6A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</w:p>
        </w:tc>
      </w:tr>
      <w:tr w:rsidR="00385D1E" w:rsidRPr="00385D1E" w14:paraId="7F69E8FF" w14:textId="77777777" w:rsidTr="00385D1E">
        <w:tc>
          <w:tcPr>
            <w:tcW w:w="228" w:type="pct"/>
            <w:tcBorders>
              <w:bottom w:val="single" w:sz="4" w:space="0" w:color="auto"/>
            </w:tcBorders>
          </w:tcPr>
          <w:p w14:paraId="1749B15F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</w:pPr>
            <w:r w:rsidRPr="00385D1E">
              <w:t>2</w:t>
            </w:r>
          </w:p>
        </w:tc>
        <w:tc>
          <w:tcPr>
            <w:tcW w:w="2024" w:type="pct"/>
            <w:tcBorders>
              <w:bottom w:val="single" w:sz="4" w:space="0" w:color="auto"/>
            </w:tcBorders>
          </w:tcPr>
          <w:p w14:paraId="012657F7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Полное название организации</w:t>
            </w:r>
          </w:p>
        </w:tc>
        <w:tc>
          <w:tcPr>
            <w:tcW w:w="705" w:type="pct"/>
            <w:tcBorders>
              <w:right w:val="single" w:sz="4" w:space="0" w:color="auto"/>
            </w:tcBorders>
          </w:tcPr>
          <w:p w14:paraId="37095907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</w:pPr>
            <w:r w:rsidRPr="00385D1E">
              <w:t>Да</w:t>
            </w:r>
          </w:p>
        </w:tc>
        <w:tc>
          <w:tcPr>
            <w:tcW w:w="2043" w:type="pct"/>
            <w:tcBorders>
              <w:left w:val="single" w:sz="4" w:space="0" w:color="auto"/>
            </w:tcBorders>
          </w:tcPr>
          <w:p w14:paraId="7CA92128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 xml:space="preserve">Ключ проверки уникальности внешней организации </w:t>
            </w:r>
          </w:p>
        </w:tc>
      </w:tr>
      <w:tr w:rsidR="00385D1E" w:rsidRPr="00385D1E" w14:paraId="532FE303" w14:textId="77777777" w:rsidTr="00385D1E">
        <w:trPr>
          <w:trHeight w:val="391"/>
        </w:trPr>
        <w:tc>
          <w:tcPr>
            <w:tcW w:w="228" w:type="pct"/>
            <w:tcBorders>
              <w:top w:val="single" w:sz="4" w:space="0" w:color="auto"/>
              <w:bottom w:val="single" w:sz="4" w:space="0" w:color="auto"/>
            </w:tcBorders>
          </w:tcPr>
          <w:p w14:paraId="1D1C8D61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</w:pPr>
            <w:r w:rsidRPr="00385D1E">
              <w:t>3</w:t>
            </w:r>
          </w:p>
        </w:tc>
        <w:tc>
          <w:tcPr>
            <w:tcW w:w="202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876C3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Улица, номер дома, квартиры</w:t>
            </w:r>
          </w:p>
        </w:tc>
        <w:tc>
          <w:tcPr>
            <w:tcW w:w="705" w:type="pct"/>
            <w:tcBorders>
              <w:right w:val="single" w:sz="4" w:space="0" w:color="auto"/>
            </w:tcBorders>
          </w:tcPr>
          <w:p w14:paraId="21A0FD58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</w:pPr>
            <w:r w:rsidRPr="00385D1E">
              <w:t>Да</w:t>
            </w:r>
          </w:p>
        </w:tc>
        <w:tc>
          <w:tcPr>
            <w:tcW w:w="2043" w:type="pct"/>
            <w:tcBorders>
              <w:left w:val="single" w:sz="4" w:space="0" w:color="auto"/>
              <w:bottom w:val="single" w:sz="4" w:space="0" w:color="auto"/>
            </w:tcBorders>
          </w:tcPr>
          <w:p w14:paraId="3823DF07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</w:p>
        </w:tc>
      </w:tr>
      <w:tr w:rsidR="00385D1E" w:rsidRPr="00385D1E" w14:paraId="08C5A58F" w14:textId="77777777" w:rsidTr="00385D1E">
        <w:trPr>
          <w:trHeight w:val="363"/>
        </w:trPr>
        <w:tc>
          <w:tcPr>
            <w:tcW w:w="228" w:type="pct"/>
            <w:tcBorders>
              <w:top w:val="single" w:sz="4" w:space="0" w:color="auto"/>
              <w:bottom w:val="single" w:sz="4" w:space="0" w:color="auto"/>
            </w:tcBorders>
          </w:tcPr>
          <w:p w14:paraId="6F24D143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</w:pPr>
            <w:r w:rsidRPr="00385D1E">
              <w:t>4</w:t>
            </w:r>
          </w:p>
        </w:tc>
        <w:tc>
          <w:tcPr>
            <w:tcW w:w="202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CFC1C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Город, область, край, республика, страна</w:t>
            </w:r>
          </w:p>
        </w:tc>
        <w:tc>
          <w:tcPr>
            <w:tcW w:w="705" w:type="pct"/>
            <w:tcBorders>
              <w:right w:val="single" w:sz="4" w:space="0" w:color="auto"/>
            </w:tcBorders>
          </w:tcPr>
          <w:p w14:paraId="3FE0B948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</w:pPr>
            <w:r w:rsidRPr="00385D1E">
              <w:t>Да</w:t>
            </w:r>
          </w:p>
        </w:tc>
        <w:tc>
          <w:tcPr>
            <w:tcW w:w="2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B30C36B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</w:p>
        </w:tc>
      </w:tr>
      <w:tr w:rsidR="00385D1E" w:rsidRPr="00385D1E" w14:paraId="0D0D1C8A" w14:textId="77777777" w:rsidTr="00385D1E">
        <w:trPr>
          <w:trHeight w:val="113"/>
        </w:trPr>
        <w:tc>
          <w:tcPr>
            <w:tcW w:w="228" w:type="pct"/>
            <w:tcBorders>
              <w:top w:val="single" w:sz="4" w:space="0" w:color="auto"/>
            </w:tcBorders>
          </w:tcPr>
          <w:p w14:paraId="216D0F94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</w:pPr>
            <w:r w:rsidRPr="00385D1E">
              <w:t>5</w:t>
            </w:r>
          </w:p>
        </w:tc>
        <w:tc>
          <w:tcPr>
            <w:tcW w:w="2024" w:type="pct"/>
            <w:tcBorders>
              <w:top w:val="single" w:sz="4" w:space="0" w:color="auto"/>
              <w:right w:val="single" w:sz="4" w:space="0" w:color="auto"/>
            </w:tcBorders>
          </w:tcPr>
          <w:p w14:paraId="6FFB762E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Почтовый индекс</w:t>
            </w:r>
          </w:p>
        </w:tc>
        <w:tc>
          <w:tcPr>
            <w:tcW w:w="705" w:type="pct"/>
            <w:tcBorders>
              <w:right w:val="single" w:sz="4" w:space="0" w:color="auto"/>
            </w:tcBorders>
          </w:tcPr>
          <w:p w14:paraId="1CF1C59D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</w:pPr>
            <w:r w:rsidRPr="00385D1E">
              <w:t>Да</w:t>
            </w:r>
          </w:p>
        </w:tc>
        <w:tc>
          <w:tcPr>
            <w:tcW w:w="2043" w:type="pct"/>
            <w:tcBorders>
              <w:top w:val="single" w:sz="4" w:space="0" w:color="auto"/>
              <w:left w:val="single" w:sz="4" w:space="0" w:color="auto"/>
            </w:tcBorders>
          </w:tcPr>
          <w:p w14:paraId="0236D81A" w14:textId="77777777" w:rsidR="00385D1E" w:rsidRPr="00385D1E" w:rsidRDefault="00385D1E" w:rsidP="00385D1E">
            <w:pPr>
              <w:spacing w:after="0" w:line="240" w:lineRule="auto"/>
              <w:jc w:val="left"/>
            </w:pPr>
          </w:p>
        </w:tc>
      </w:tr>
      <w:tr w:rsidR="00385D1E" w:rsidRPr="00385D1E" w14:paraId="47F4AE81" w14:textId="77777777" w:rsidTr="00385D1E">
        <w:tc>
          <w:tcPr>
            <w:tcW w:w="228" w:type="pct"/>
          </w:tcPr>
          <w:p w14:paraId="4B0C8B5D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</w:pPr>
            <w:r w:rsidRPr="00385D1E">
              <w:t>6</w:t>
            </w:r>
          </w:p>
        </w:tc>
        <w:tc>
          <w:tcPr>
            <w:tcW w:w="2024" w:type="pct"/>
          </w:tcPr>
          <w:p w14:paraId="3B4B4638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Юридический адрес организации</w:t>
            </w:r>
          </w:p>
        </w:tc>
        <w:tc>
          <w:tcPr>
            <w:tcW w:w="705" w:type="pct"/>
            <w:tcBorders>
              <w:right w:val="single" w:sz="4" w:space="0" w:color="auto"/>
            </w:tcBorders>
          </w:tcPr>
          <w:p w14:paraId="51D19BEC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</w:pPr>
            <w:r w:rsidRPr="00385D1E">
              <w:t>Нет</w:t>
            </w:r>
          </w:p>
        </w:tc>
        <w:tc>
          <w:tcPr>
            <w:tcW w:w="2043" w:type="pct"/>
            <w:tcBorders>
              <w:left w:val="single" w:sz="4" w:space="0" w:color="auto"/>
            </w:tcBorders>
          </w:tcPr>
          <w:p w14:paraId="715794CF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</w:p>
        </w:tc>
      </w:tr>
      <w:tr w:rsidR="00385D1E" w:rsidRPr="00385D1E" w14:paraId="427C39F3" w14:textId="77777777" w:rsidTr="00385D1E">
        <w:tc>
          <w:tcPr>
            <w:tcW w:w="228" w:type="pct"/>
          </w:tcPr>
          <w:p w14:paraId="10D75485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</w:pPr>
            <w:r w:rsidRPr="00385D1E">
              <w:t>7</w:t>
            </w:r>
          </w:p>
        </w:tc>
        <w:tc>
          <w:tcPr>
            <w:tcW w:w="2024" w:type="pct"/>
          </w:tcPr>
          <w:p w14:paraId="2FD23B00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Телефон организации</w:t>
            </w:r>
          </w:p>
        </w:tc>
        <w:tc>
          <w:tcPr>
            <w:tcW w:w="705" w:type="pct"/>
            <w:tcBorders>
              <w:right w:val="single" w:sz="4" w:space="0" w:color="auto"/>
            </w:tcBorders>
          </w:tcPr>
          <w:p w14:paraId="2F2E29D2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</w:pPr>
            <w:r w:rsidRPr="00385D1E">
              <w:t>Нет</w:t>
            </w:r>
          </w:p>
        </w:tc>
        <w:tc>
          <w:tcPr>
            <w:tcW w:w="2043" w:type="pct"/>
            <w:tcBorders>
              <w:left w:val="single" w:sz="4" w:space="0" w:color="auto"/>
            </w:tcBorders>
          </w:tcPr>
          <w:p w14:paraId="19072752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</w:p>
        </w:tc>
      </w:tr>
      <w:tr w:rsidR="00385D1E" w:rsidRPr="00385D1E" w14:paraId="785CD9E0" w14:textId="77777777" w:rsidTr="00385D1E">
        <w:trPr>
          <w:trHeight w:val="307"/>
        </w:trPr>
        <w:tc>
          <w:tcPr>
            <w:tcW w:w="228" w:type="pct"/>
            <w:tcBorders>
              <w:bottom w:val="single" w:sz="4" w:space="0" w:color="auto"/>
            </w:tcBorders>
          </w:tcPr>
          <w:p w14:paraId="32C7EBDB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</w:pPr>
            <w:r w:rsidRPr="00385D1E">
              <w:t>8</w:t>
            </w:r>
          </w:p>
        </w:tc>
        <w:tc>
          <w:tcPr>
            <w:tcW w:w="2024" w:type="pct"/>
            <w:tcBorders>
              <w:bottom w:val="single" w:sz="4" w:space="0" w:color="auto"/>
            </w:tcBorders>
          </w:tcPr>
          <w:p w14:paraId="3AAFFC76" w14:textId="77777777" w:rsidR="00385D1E" w:rsidRPr="00385D1E" w:rsidRDefault="00385D1E" w:rsidP="00385D1E">
            <w:pPr>
              <w:tabs>
                <w:tab w:val="left" w:pos="2715"/>
              </w:tabs>
              <w:spacing w:after="0" w:line="240" w:lineRule="auto"/>
              <w:ind w:firstLine="0"/>
              <w:jc w:val="left"/>
            </w:pPr>
            <w:r w:rsidRPr="00385D1E">
              <w:t>Факс организации</w:t>
            </w:r>
            <w:r w:rsidRPr="00385D1E">
              <w:tab/>
            </w:r>
          </w:p>
        </w:tc>
        <w:tc>
          <w:tcPr>
            <w:tcW w:w="705" w:type="pct"/>
            <w:tcBorders>
              <w:bottom w:val="single" w:sz="4" w:space="0" w:color="auto"/>
              <w:right w:val="single" w:sz="4" w:space="0" w:color="auto"/>
            </w:tcBorders>
          </w:tcPr>
          <w:p w14:paraId="0C7514C9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</w:pPr>
            <w:r w:rsidRPr="00385D1E">
              <w:t>Нет</w:t>
            </w:r>
          </w:p>
        </w:tc>
        <w:tc>
          <w:tcPr>
            <w:tcW w:w="2043" w:type="pct"/>
            <w:tcBorders>
              <w:left w:val="single" w:sz="4" w:space="0" w:color="auto"/>
              <w:bottom w:val="single" w:sz="4" w:space="0" w:color="auto"/>
            </w:tcBorders>
          </w:tcPr>
          <w:p w14:paraId="02AB154D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</w:p>
        </w:tc>
      </w:tr>
      <w:tr w:rsidR="00385D1E" w:rsidRPr="00385D1E" w14:paraId="1802966E" w14:textId="77777777" w:rsidTr="00385D1E">
        <w:trPr>
          <w:trHeight w:val="435"/>
        </w:trPr>
        <w:tc>
          <w:tcPr>
            <w:tcW w:w="228" w:type="pct"/>
            <w:tcBorders>
              <w:top w:val="single" w:sz="4" w:space="0" w:color="auto"/>
              <w:bottom w:val="single" w:sz="4" w:space="0" w:color="auto"/>
            </w:tcBorders>
          </w:tcPr>
          <w:p w14:paraId="1D1F5B58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</w:pPr>
            <w:r w:rsidRPr="00385D1E">
              <w:rPr>
                <w:lang w:val="en-US"/>
              </w:rPr>
              <w:t>9</w:t>
            </w:r>
          </w:p>
        </w:tc>
        <w:tc>
          <w:tcPr>
            <w:tcW w:w="2024" w:type="pct"/>
            <w:tcBorders>
              <w:top w:val="single" w:sz="4" w:space="0" w:color="auto"/>
              <w:bottom w:val="single" w:sz="4" w:space="0" w:color="auto"/>
            </w:tcBorders>
          </w:tcPr>
          <w:p w14:paraId="56FFF7D7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  <w:r w:rsidRPr="00385D1E">
              <w:t>Электронный адрес организации</w:t>
            </w:r>
          </w:p>
        </w:tc>
        <w:tc>
          <w:tcPr>
            <w:tcW w:w="70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3C7C7" w14:textId="77777777" w:rsidR="00385D1E" w:rsidRPr="00385D1E" w:rsidRDefault="00385D1E" w:rsidP="00385D1E">
            <w:pPr>
              <w:spacing w:after="0" w:line="240" w:lineRule="auto"/>
              <w:ind w:firstLine="0"/>
              <w:jc w:val="center"/>
            </w:pPr>
            <w:r w:rsidRPr="00385D1E">
              <w:t>Нет</w:t>
            </w:r>
          </w:p>
        </w:tc>
        <w:tc>
          <w:tcPr>
            <w:tcW w:w="2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BA3DA83" w14:textId="77777777" w:rsidR="00385D1E" w:rsidRPr="00385D1E" w:rsidRDefault="00385D1E" w:rsidP="00385D1E">
            <w:pPr>
              <w:spacing w:after="0" w:line="240" w:lineRule="auto"/>
              <w:ind w:firstLine="0"/>
              <w:jc w:val="left"/>
            </w:pPr>
          </w:p>
        </w:tc>
      </w:tr>
    </w:tbl>
    <w:p w14:paraId="71BDD1B5" w14:textId="77777777" w:rsidR="00385D1E" w:rsidRDefault="00385D1E" w:rsidP="00413FC2">
      <w:pPr>
        <w:spacing w:after="0" w:line="240" w:lineRule="auto"/>
        <w:ind w:firstLine="567"/>
      </w:pPr>
    </w:p>
    <w:p w14:paraId="27DFBE22" w14:textId="77777777" w:rsidR="00BA4172" w:rsidRPr="00BA4172" w:rsidRDefault="00BA4172" w:rsidP="00BA4172">
      <w:pPr>
        <w:spacing w:after="0" w:line="240" w:lineRule="auto"/>
        <w:ind w:firstLine="567"/>
      </w:pPr>
      <w:r w:rsidRPr="00BA4172">
        <w:t>При сохранении элемента в списке:</w:t>
      </w:r>
    </w:p>
    <w:p w14:paraId="4D8DD4AD" w14:textId="77777777" w:rsidR="00BA4172" w:rsidRPr="00BA4172" w:rsidRDefault="00BA4172" w:rsidP="00BA4172">
      <w:pPr>
        <w:numPr>
          <w:ilvl w:val="0"/>
          <w:numId w:val="50"/>
        </w:numPr>
        <w:spacing w:line="240" w:lineRule="auto"/>
        <w:contextualSpacing/>
      </w:pPr>
      <w:r w:rsidRPr="00BA4172">
        <w:t>Выполняется проверка на уникальность элемента по полному названию организации.</w:t>
      </w:r>
    </w:p>
    <w:p w14:paraId="5524BEC6" w14:textId="77777777" w:rsidR="00BA4172" w:rsidRPr="00BA4172" w:rsidRDefault="00BA4172" w:rsidP="00BA4172">
      <w:pPr>
        <w:numPr>
          <w:ilvl w:val="0"/>
          <w:numId w:val="50"/>
        </w:numPr>
        <w:spacing w:line="240" w:lineRule="auto"/>
        <w:contextualSpacing/>
      </w:pPr>
      <w:r w:rsidRPr="00BA4172">
        <w:t>Атрибуту «Источник данных» присваивается значение «Вручную».</w:t>
      </w:r>
    </w:p>
    <w:p w14:paraId="7DB7882B" w14:textId="77777777" w:rsidR="00BA4172" w:rsidRPr="00BA4172" w:rsidRDefault="00BA4172" w:rsidP="00BA4172">
      <w:pPr>
        <w:numPr>
          <w:ilvl w:val="0"/>
          <w:numId w:val="50"/>
        </w:numPr>
        <w:spacing w:line="240" w:lineRule="auto"/>
        <w:contextualSpacing/>
      </w:pPr>
      <w:r w:rsidRPr="00BA4172">
        <w:t xml:space="preserve">Отправляется уведомление (см. </w:t>
      </w:r>
      <w:r w:rsidRPr="00BA4172">
        <w:fldChar w:fldCharType="begin"/>
      </w:r>
      <w:r w:rsidRPr="00BA4172">
        <w:instrText xml:space="preserve"> REF _Ref426010857 \h  \* MERGEFORMAT </w:instrText>
      </w:r>
      <w:r w:rsidRPr="00BA4172">
        <w:fldChar w:fldCharType="separate"/>
      </w:r>
      <w:r w:rsidR="00E22EDC" w:rsidRPr="00E22EDC">
        <w:t xml:space="preserve">Таблица </w:t>
      </w:r>
      <w:r w:rsidR="00E22EDC" w:rsidRPr="00E22EDC">
        <w:rPr>
          <w:noProof/>
        </w:rPr>
        <w:t>44</w:t>
      </w:r>
      <w:r w:rsidRPr="00BA4172">
        <w:fldChar w:fldCharType="end"/>
      </w:r>
      <w:r w:rsidRPr="00BA4172">
        <w:t>).</w:t>
      </w:r>
    </w:p>
    <w:p w14:paraId="04EFDC73" w14:textId="77777777" w:rsidR="00BA4172" w:rsidRPr="00BA4172" w:rsidRDefault="00BA4172" w:rsidP="00BA4172">
      <w:pPr>
        <w:numPr>
          <w:ilvl w:val="0"/>
          <w:numId w:val="50"/>
        </w:numPr>
        <w:spacing w:line="240" w:lineRule="auto"/>
        <w:contextualSpacing/>
      </w:pPr>
      <w:r w:rsidRPr="00BA4172">
        <w:lastRenderedPageBreak/>
        <w:t xml:space="preserve">В справочнике «Внешние персоны» создается элемент, соответствующий данной организации (где автоматически заполнено поле «Внешняя организация»). </w:t>
      </w:r>
    </w:p>
    <w:p w14:paraId="00E8E0F4" w14:textId="77777777" w:rsidR="00BA4172" w:rsidRPr="00BA4172" w:rsidRDefault="00BA4172" w:rsidP="00BA4172">
      <w:pPr>
        <w:pStyle w:val="af1"/>
        <w:keepNext/>
        <w:spacing w:before="200"/>
        <w:rPr>
          <w:i/>
        </w:rPr>
      </w:pPr>
      <w:bookmarkStart w:id="220" w:name="_Ref426010857"/>
      <w:r w:rsidRPr="00BA4172">
        <w:rPr>
          <w:i/>
        </w:rPr>
        <w:t xml:space="preserve">Таблица </w:t>
      </w:r>
      <w:r w:rsidRPr="00BA4172">
        <w:rPr>
          <w:i/>
        </w:rPr>
        <w:fldChar w:fldCharType="begin"/>
      </w:r>
      <w:r w:rsidRPr="00BA4172">
        <w:rPr>
          <w:i/>
        </w:rPr>
        <w:instrText xml:space="preserve"> SEQ Таблица \* ARABIC </w:instrText>
      </w:r>
      <w:r w:rsidRPr="00BA4172">
        <w:rPr>
          <w:i/>
        </w:rPr>
        <w:fldChar w:fldCharType="separate"/>
      </w:r>
      <w:r w:rsidR="00E22EDC">
        <w:rPr>
          <w:i/>
          <w:noProof/>
        </w:rPr>
        <w:t>44</w:t>
      </w:r>
      <w:r w:rsidRPr="00BA4172">
        <w:rPr>
          <w:i/>
        </w:rPr>
        <w:fldChar w:fldCharType="end"/>
      </w:r>
      <w:bookmarkEnd w:id="220"/>
      <w:r w:rsidRPr="00BA4172">
        <w:rPr>
          <w:i/>
        </w:rPr>
        <w:t xml:space="preserve"> - Уведомление при создании элемента «Внешняя организация»</w:t>
      </w:r>
    </w:p>
    <w:tbl>
      <w:tblPr>
        <w:tblStyle w:val="135"/>
        <w:tblW w:w="5000" w:type="pct"/>
        <w:tblLook w:val="04A0" w:firstRow="1" w:lastRow="0" w:firstColumn="1" w:lastColumn="0" w:noHBand="0" w:noVBand="1"/>
      </w:tblPr>
      <w:tblGrid>
        <w:gridCol w:w="2177"/>
        <w:gridCol w:w="1921"/>
        <w:gridCol w:w="5246"/>
      </w:tblGrid>
      <w:tr w:rsidR="00BA4172" w:rsidRPr="00BA4172" w14:paraId="28BF8AF5" w14:textId="77777777" w:rsidTr="00BA4172">
        <w:trPr>
          <w:trHeight w:val="640"/>
        </w:trPr>
        <w:tc>
          <w:tcPr>
            <w:tcW w:w="1165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010A9476" w14:textId="77777777" w:rsidR="00BA4172" w:rsidRPr="00BA4172" w:rsidRDefault="00BA4172" w:rsidP="00BA4172">
            <w:pPr>
              <w:spacing w:line="240" w:lineRule="auto"/>
              <w:ind w:firstLine="0"/>
              <w:jc w:val="center"/>
              <w:rPr>
                <w:b/>
              </w:rPr>
            </w:pPr>
            <w:r w:rsidRPr="00BA4172">
              <w:rPr>
                <w:b/>
              </w:rPr>
              <w:t>Событие</w:t>
            </w:r>
          </w:p>
        </w:tc>
        <w:tc>
          <w:tcPr>
            <w:tcW w:w="1028" w:type="pct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DEE1F9B" w14:textId="77777777" w:rsidR="00BA4172" w:rsidRPr="00BA4172" w:rsidRDefault="00BA4172" w:rsidP="00BA4172">
            <w:pPr>
              <w:spacing w:line="240" w:lineRule="auto"/>
              <w:ind w:firstLine="0"/>
              <w:jc w:val="center"/>
              <w:rPr>
                <w:b/>
              </w:rPr>
            </w:pPr>
            <w:r w:rsidRPr="00BA4172">
              <w:rPr>
                <w:b/>
              </w:rPr>
              <w:t>Получатель уведомления</w:t>
            </w:r>
          </w:p>
        </w:tc>
        <w:tc>
          <w:tcPr>
            <w:tcW w:w="2807" w:type="pct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</w:tcPr>
          <w:p w14:paraId="033F26C8" w14:textId="77777777" w:rsidR="00BA4172" w:rsidRPr="00BA4172" w:rsidRDefault="00BA4172" w:rsidP="00BA4172">
            <w:pPr>
              <w:spacing w:line="240" w:lineRule="auto"/>
              <w:ind w:firstLine="0"/>
              <w:jc w:val="center"/>
              <w:rPr>
                <w:b/>
              </w:rPr>
            </w:pPr>
            <w:r w:rsidRPr="00BA4172">
              <w:rPr>
                <w:b/>
              </w:rPr>
              <w:t>Уведомление</w:t>
            </w:r>
          </w:p>
        </w:tc>
      </w:tr>
      <w:tr w:rsidR="00BA4172" w:rsidRPr="00BA4172" w14:paraId="3BA26918" w14:textId="77777777" w:rsidTr="00BA4172">
        <w:trPr>
          <w:trHeight w:val="390"/>
        </w:trPr>
        <w:tc>
          <w:tcPr>
            <w:tcW w:w="1165" w:type="pct"/>
            <w:tcBorders>
              <w:top w:val="single" w:sz="4" w:space="0" w:color="auto"/>
            </w:tcBorders>
          </w:tcPr>
          <w:p w14:paraId="57428EFE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  <w:r w:rsidRPr="00BA4172">
              <w:t xml:space="preserve">Создание элемента в справочнике </w:t>
            </w:r>
          </w:p>
        </w:tc>
        <w:tc>
          <w:tcPr>
            <w:tcW w:w="1028" w:type="pct"/>
            <w:tcBorders>
              <w:top w:val="single" w:sz="4" w:space="0" w:color="auto"/>
              <w:right w:val="single" w:sz="4" w:space="0" w:color="auto"/>
            </w:tcBorders>
          </w:tcPr>
          <w:p w14:paraId="2F747F07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  <w:r w:rsidRPr="00BA4172">
              <w:t>Сотрудники, входящие в группу ответственных за справочник «Внешние адресаты в АСУД»</w:t>
            </w:r>
          </w:p>
        </w:tc>
        <w:tc>
          <w:tcPr>
            <w:tcW w:w="2807" w:type="pct"/>
            <w:tcBorders>
              <w:top w:val="single" w:sz="4" w:space="0" w:color="auto"/>
              <w:left w:val="single" w:sz="4" w:space="0" w:color="auto"/>
            </w:tcBorders>
          </w:tcPr>
          <w:p w14:paraId="2339FC1F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  <w:r w:rsidRPr="00BA4172">
              <w:rPr>
                <w:b/>
                <w:i/>
              </w:rPr>
              <w:t>Тема:</w:t>
            </w:r>
            <w:r w:rsidRPr="00BA4172">
              <w:t xml:space="preserve"> Создайте организацию в справочнике «Внешние адресаты» в АСУД</w:t>
            </w:r>
          </w:p>
          <w:p w14:paraId="0289FD2B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  <w:rPr>
                <w:b/>
                <w:i/>
              </w:rPr>
            </w:pPr>
            <w:r w:rsidRPr="00BA4172">
              <w:rPr>
                <w:b/>
                <w:i/>
              </w:rPr>
              <w:t>Текст:</w:t>
            </w:r>
          </w:p>
          <w:p w14:paraId="02C20E2D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  <w:r w:rsidRPr="00BA4172">
              <w:t xml:space="preserve">На портале создана внешняя организация, создайте организацию в справочнике «Внешние адресаты» в АСУД </w:t>
            </w:r>
          </w:p>
          <w:p w14:paraId="69A686A0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BA4172">
              <w:t>Полное название организации</w:t>
            </w:r>
            <w:r w:rsidRPr="00BA4172">
              <w:rPr>
                <w:szCs w:val="24"/>
              </w:rPr>
              <w:t>: &lt;…&gt;</w:t>
            </w:r>
          </w:p>
          <w:p w14:paraId="34879465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BA4172">
              <w:t>Улица, номер дома, квартиры</w:t>
            </w:r>
            <w:r w:rsidRPr="00BA4172">
              <w:rPr>
                <w:szCs w:val="24"/>
              </w:rPr>
              <w:t>: &lt;…&gt;</w:t>
            </w:r>
          </w:p>
          <w:p w14:paraId="5054A495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BA4172">
              <w:t>Город, область, край, республика, страна</w:t>
            </w:r>
            <w:r w:rsidRPr="00BA4172">
              <w:rPr>
                <w:szCs w:val="24"/>
              </w:rPr>
              <w:t>: &lt;…&gt;</w:t>
            </w:r>
          </w:p>
          <w:p w14:paraId="5A3AC351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BA4172">
              <w:t>Почтовый индекс</w:t>
            </w:r>
            <w:r w:rsidRPr="00BA4172">
              <w:rPr>
                <w:szCs w:val="24"/>
              </w:rPr>
              <w:t>: &lt;…&gt;</w:t>
            </w:r>
          </w:p>
          <w:p w14:paraId="1B63D671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BA4172">
              <w:rPr>
                <w:szCs w:val="24"/>
              </w:rPr>
              <w:t>Автор: &lt;…&gt;</w:t>
            </w:r>
          </w:p>
          <w:p w14:paraId="6026629F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  <w:rPr>
                <w:i/>
                <w:u w:val="single"/>
              </w:rPr>
            </w:pPr>
            <w:r w:rsidRPr="00BA4172">
              <w:rPr>
                <w:i/>
                <w:color w:val="0070C0"/>
                <w:u w:val="single"/>
              </w:rPr>
              <w:t xml:space="preserve">Ссылка на карточку внешней организации  </w:t>
            </w:r>
          </w:p>
        </w:tc>
      </w:tr>
    </w:tbl>
    <w:p w14:paraId="793EE666" w14:textId="77777777" w:rsidR="00385D1E" w:rsidRDefault="00385D1E" w:rsidP="00413FC2">
      <w:pPr>
        <w:spacing w:after="0" w:line="240" w:lineRule="auto"/>
        <w:ind w:firstLine="567"/>
      </w:pPr>
    </w:p>
    <w:p w14:paraId="2EA52CBB" w14:textId="3431F5A9" w:rsidR="00385D1E" w:rsidRDefault="00385D1E" w:rsidP="00385D1E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 w:rsidRPr="00EA18F6">
        <w:rPr>
          <w:sz w:val="24"/>
          <w:szCs w:val="24"/>
        </w:rPr>
        <w:t>Сп</w:t>
      </w:r>
      <w:r w:rsidR="00BA4172">
        <w:rPr>
          <w:sz w:val="24"/>
          <w:szCs w:val="24"/>
        </w:rPr>
        <w:t>равочник</w:t>
      </w:r>
      <w:r w:rsidRPr="00EA18F6">
        <w:rPr>
          <w:sz w:val="24"/>
          <w:szCs w:val="24"/>
        </w:rPr>
        <w:t xml:space="preserve"> «</w:t>
      </w:r>
      <w:r w:rsidRPr="00385D1E">
        <w:rPr>
          <w:sz w:val="24"/>
          <w:szCs w:val="24"/>
        </w:rPr>
        <w:t>Внешние персоны</w:t>
      </w:r>
      <w:r w:rsidRPr="00EA18F6">
        <w:rPr>
          <w:sz w:val="24"/>
          <w:szCs w:val="24"/>
        </w:rPr>
        <w:t>»</w:t>
      </w:r>
    </w:p>
    <w:p w14:paraId="1856BA39" w14:textId="2E8E98AC" w:rsidR="00BA4172" w:rsidRPr="00BA4172" w:rsidRDefault="00BA4172" w:rsidP="00BA4172">
      <w:pPr>
        <w:spacing w:after="0" w:line="240" w:lineRule="auto"/>
      </w:pPr>
      <w:r w:rsidRPr="00BA4172">
        <w:t xml:space="preserve">Справочник представляет собой список элементов SharePoint 2013, перечень атрибутов элемента данного списка, представлен в </w:t>
      </w:r>
      <w:r>
        <w:t xml:space="preserve">таблице (см. </w:t>
      </w:r>
      <w:r w:rsidRPr="00BA4172">
        <w:fldChar w:fldCharType="begin"/>
      </w:r>
      <w:r w:rsidRPr="00BA4172">
        <w:instrText xml:space="preserve"> REF _Ref424563381 \h  \* MERGEFORMAT </w:instrText>
      </w:r>
      <w:r w:rsidRPr="00BA4172">
        <w:fldChar w:fldCharType="separate"/>
      </w:r>
      <w:r w:rsidR="00E22EDC" w:rsidRPr="00E22EDC">
        <w:t>Таблица 45</w:t>
      </w:r>
      <w:r w:rsidRPr="00BA4172">
        <w:fldChar w:fldCharType="end"/>
      </w:r>
      <w:r>
        <w:t>)</w:t>
      </w:r>
      <w:r w:rsidRPr="00BA4172">
        <w:t xml:space="preserve">. </w:t>
      </w:r>
    </w:p>
    <w:p w14:paraId="5232DD72" w14:textId="77777777" w:rsidR="00BA4172" w:rsidRPr="00BA4172" w:rsidRDefault="00BA4172" w:rsidP="00BA4172">
      <w:pPr>
        <w:spacing w:after="0" w:line="240" w:lineRule="auto"/>
      </w:pPr>
      <w:r w:rsidRPr="00BA4172">
        <w:t>Источником данных для справочника является:</w:t>
      </w:r>
    </w:p>
    <w:p w14:paraId="046635DC" w14:textId="77777777" w:rsidR="00BA4172" w:rsidRPr="00B67CC5" w:rsidRDefault="00BA4172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 xml:space="preserve">АСУД. </w:t>
      </w:r>
    </w:p>
    <w:p w14:paraId="602CEB6C" w14:textId="77777777" w:rsidR="00BA4172" w:rsidRPr="00B67CC5" w:rsidRDefault="00BA4172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Ручной ввод данных.</w:t>
      </w:r>
    </w:p>
    <w:p w14:paraId="36507869" w14:textId="77777777" w:rsidR="00BA4172" w:rsidRPr="00BA4172" w:rsidRDefault="00BA4172" w:rsidP="00BA4172">
      <w:pPr>
        <w:pStyle w:val="af1"/>
        <w:keepNext/>
        <w:spacing w:before="200"/>
        <w:rPr>
          <w:i/>
        </w:rPr>
      </w:pPr>
      <w:bookmarkStart w:id="221" w:name="_Ref424563381"/>
      <w:r w:rsidRPr="00BA4172">
        <w:rPr>
          <w:i/>
        </w:rPr>
        <w:t xml:space="preserve">Таблица </w:t>
      </w:r>
      <w:r w:rsidRPr="00BA4172">
        <w:rPr>
          <w:i/>
        </w:rPr>
        <w:fldChar w:fldCharType="begin"/>
      </w:r>
      <w:r w:rsidRPr="00BA4172">
        <w:rPr>
          <w:i/>
        </w:rPr>
        <w:instrText xml:space="preserve"> SEQ Таблица \* ARABIC </w:instrText>
      </w:r>
      <w:r w:rsidRPr="00BA4172">
        <w:rPr>
          <w:i/>
        </w:rPr>
        <w:fldChar w:fldCharType="separate"/>
      </w:r>
      <w:r w:rsidR="00E22EDC">
        <w:rPr>
          <w:i/>
          <w:noProof/>
        </w:rPr>
        <w:t>45</w:t>
      </w:r>
      <w:r w:rsidRPr="00BA4172">
        <w:rPr>
          <w:i/>
        </w:rPr>
        <w:fldChar w:fldCharType="end"/>
      </w:r>
      <w:bookmarkEnd w:id="221"/>
      <w:r w:rsidRPr="00BA4172">
        <w:rPr>
          <w:i/>
        </w:rPr>
        <w:t xml:space="preserve"> – Атрибуты справочника «Внешние персоны»</w:t>
      </w:r>
    </w:p>
    <w:tbl>
      <w:tblPr>
        <w:tblStyle w:val="144"/>
        <w:tblW w:w="5000" w:type="pct"/>
        <w:tblLook w:val="04A0" w:firstRow="1" w:lastRow="0" w:firstColumn="1" w:lastColumn="0" w:noHBand="0" w:noVBand="1"/>
      </w:tblPr>
      <w:tblGrid>
        <w:gridCol w:w="458"/>
        <w:gridCol w:w="2093"/>
        <w:gridCol w:w="2662"/>
        <w:gridCol w:w="4131"/>
      </w:tblGrid>
      <w:tr w:rsidR="00BA4172" w:rsidRPr="00BA4172" w14:paraId="69393C32" w14:textId="77777777" w:rsidTr="00BA4FBF">
        <w:trPr>
          <w:trHeight w:val="640"/>
          <w:tblHeader/>
        </w:trPr>
        <w:tc>
          <w:tcPr>
            <w:tcW w:w="231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48281662" w14:textId="77777777" w:rsidR="00BA4172" w:rsidRPr="00BA4172" w:rsidRDefault="00BA4172" w:rsidP="00BA4172">
            <w:pPr>
              <w:spacing w:line="240" w:lineRule="auto"/>
              <w:ind w:firstLine="0"/>
              <w:jc w:val="center"/>
              <w:rPr>
                <w:b/>
              </w:rPr>
            </w:pPr>
            <w:r w:rsidRPr="00BA4172">
              <w:rPr>
                <w:b/>
              </w:rPr>
              <w:t>№</w:t>
            </w:r>
          </w:p>
        </w:tc>
        <w:tc>
          <w:tcPr>
            <w:tcW w:w="1125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44EF76F5" w14:textId="77777777" w:rsidR="00BA4172" w:rsidRPr="00BA4172" w:rsidRDefault="00BA4172" w:rsidP="00BA4172">
            <w:pPr>
              <w:spacing w:line="240" w:lineRule="auto"/>
              <w:ind w:firstLine="34"/>
              <w:jc w:val="center"/>
              <w:rPr>
                <w:b/>
              </w:rPr>
            </w:pPr>
            <w:r w:rsidRPr="00BA4172">
              <w:rPr>
                <w:b/>
              </w:rPr>
              <w:t>Отображаемое имя поля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1B3682D" w14:textId="77777777" w:rsidR="00BA4172" w:rsidRPr="00BA4172" w:rsidRDefault="00BA4172" w:rsidP="00BA4172">
            <w:pPr>
              <w:spacing w:line="240" w:lineRule="auto"/>
              <w:ind w:firstLine="0"/>
              <w:jc w:val="center"/>
              <w:rPr>
                <w:b/>
              </w:rPr>
            </w:pPr>
            <w:r w:rsidRPr="00BA4172">
              <w:rPr>
                <w:b/>
              </w:rPr>
              <w:t xml:space="preserve">Тип поля </w:t>
            </w:r>
            <w:r w:rsidRPr="00BA4172">
              <w:rPr>
                <w:b/>
                <w:lang w:val="en-US"/>
              </w:rPr>
              <w:t>SharePoint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</w:tcPr>
          <w:p w14:paraId="4AB051A6" w14:textId="77777777" w:rsidR="00BA4172" w:rsidRPr="00BA4172" w:rsidRDefault="00BA4172" w:rsidP="00BA4172">
            <w:pPr>
              <w:spacing w:line="240" w:lineRule="auto"/>
              <w:ind w:firstLine="0"/>
              <w:jc w:val="center"/>
              <w:rPr>
                <w:b/>
              </w:rPr>
            </w:pPr>
            <w:r w:rsidRPr="00BA4172">
              <w:rPr>
                <w:b/>
              </w:rPr>
              <w:t>Комментарий</w:t>
            </w:r>
          </w:p>
        </w:tc>
      </w:tr>
      <w:tr w:rsidR="00BA4172" w:rsidRPr="00BA4172" w14:paraId="3869CEF8" w14:textId="77777777" w:rsidTr="00BA4172">
        <w:trPr>
          <w:trHeight w:val="382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53C743C6" w14:textId="77777777" w:rsidR="00BA4172" w:rsidRPr="00BA4172" w:rsidRDefault="00BA4172" w:rsidP="00BA4172">
            <w:pPr>
              <w:spacing w:after="0" w:line="240" w:lineRule="auto"/>
              <w:ind w:firstLine="34"/>
              <w:jc w:val="left"/>
            </w:pPr>
            <w:r w:rsidRPr="00BA4172">
              <w:t>1</w:t>
            </w:r>
          </w:p>
        </w:tc>
        <w:tc>
          <w:tcPr>
            <w:tcW w:w="1125" w:type="pct"/>
            <w:tcBorders>
              <w:top w:val="single" w:sz="4" w:space="0" w:color="auto"/>
              <w:bottom w:val="single" w:sz="4" w:space="0" w:color="auto"/>
            </w:tcBorders>
          </w:tcPr>
          <w:p w14:paraId="1E7FD534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  <w:r w:rsidRPr="00BA4172">
              <w:t>Внешняя организация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2F04D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  <w:r w:rsidRPr="00BA4172">
              <w:t>Подстановка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C698D98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  <w:r w:rsidRPr="00BA4172">
              <w:t>Полное название организации</w:t>
            </w:r>
          </w:p>
        </w:tc>
      </w:tr>
      <w:tr w:rsidR="00BA4172" w:rsidRPr="00BA4172" w14:paraId="7D9141BD" w14:textId="77777777" w:rsidTr="00BA4172">
        <w:trPr>
          <w:trHeight w:val="555"/>
        </w:trPr>
        <w:tc>
          <w:tcPr>
            <w:tcW w:w="231" w:type="pct"/>
            <w:tcBorders>
              <w:top w:val="single" w:sz="4" w:space="0" w:color="auto"/>
            </w:tcBorders>
          </w:tcPr>
          <w:p w14:paraId="4E35D643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  <w:r w:rsidRPr="00BA4172">
              <w:t>2</w:t>
            </w: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02699DD6" w14:textId="77777777" w:rsidR="00BA4172" w:rsidRPr="00BA4172" w:rsidRDefault="00BA4172" w:rsidP="00BA4172">
            <w:pPr>
              <w:spacing w:after="0" w:line="240" w:lineRule="auto"/>
              <w:ind w:firstLine="34"/>
              <w:jc w:val="left"/>
            </w:pPr>
            <w:r w:rsidRPr="00BA4172">
              <w:t>Фамилия контакта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8D8D7E3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  <w:r w:rsidRPr="00BA4172">
              <w:t>Однострочный текст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21DEDB56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</w:p>
        </w:tc>
      </w:tr>
      <w:tr w:rsidR="00BA4172" w:rsidRPr="00BA4172" w14:paraId="54EA7F19" w14:textId="77777777" w:rsidTr="00BA4172">
        <w:trPr>
          <w:trHeight w:val="640"/>
        </w:trPr>
        <w:tc>
          <w:tcPr>
            <w:tcW w:w="231" w:type="pct"/>
            <w:tcBorders>
              <w:top w:val="single" w:sz="4" w:space="0" w:color="auto"/>
            </w:tcBorders>
          </w:tcPr>
          <w:p w14:paraId="4893E526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  <w:r w:rsidRPr="00BA4172">
              <w:t>3</w:t>
            </w: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6CCAB573" w14:textId="77777777" w:rsidR="00BA4172" w:rsidRPr="00BA4172" w:rsidRDefault="00BA4172" w:rsidP="00BA4172">
            <w:pPr>
              <w:spacing w:after="0" w:line="240" w:lineRule="auto"/>
              <w:ind w:firstLine="34"/>
              <w:jc w:val="left"/>
            </w:pPr>
            <w:r w:rsidRPr="00BA4172">
              <w:t>Имя контакта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79FE408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  <w:r w:rsidRPr="00BA4172">
              <w:t>Однострочный текст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0BFBC613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</w:p>
        </w:tc>
      </w:tr>
      <w:tr w:rsidR="00BA4172" w:rsidRPr="00BA4172" w14:paraId="4C69D3C8" w14:textId="77777777" w:rsidTr="00BA4172">
        <w:trPr>
          <w:trHeight w:val="640"/>
        </w:trPr>
        <w:tc>
          <w:tcPr>
            <w:tcW w:w="231" w:type="pct"/>
            <w:tcBorders>
              <w:top w:val="single" w:sz="4" w:space="0" w:color="auto"/>
            </w:tcBorders>
          </w:tcPr>
          <w:p w14:paraId="431AC4C3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  <w:r w:rsidRPr="00BA4172">
              <w:t>4</w:t>
            </w: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74FB4F25" w14:textId="77777777" w:rsidR="00BA4172" w:rsidRPr="00BA4172" w:rsidRDefault="00BA4172" w:rsidP="00BA4172">
            <w:pPr>
              <w:spacing w:after="0" w:line="240" w:lineRule="auto"/>
              <w:ind w:firstLine="34"/>
              <w:jc w:val="left"/>
            </w:pPr>
            <w:r w:rsidRPr="00BA4172">
              <w:t>Отчество контакта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8182444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  <w:r w:rsidRPr="00BA4172">
              <w:t>Однострочный текст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01343F37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</w:p>
        </w:tc>
      </w:tr>
      <w:tr w:rsidR="00BA4172" w:rsidRPr="00BA4172" w14:paraId="5CE52643" w14:textId="77777777" w:rsidTr="00BA4172">
        <w:trPr>
          <w:trHeight w:val="640"/>
        </w:trPr>
        <w:tc>
          <w:tcPr>
            <w:tcW w:w="231" w:type="pct"/>
            <w:tcBorders>
              <w:top w:val="single" w:sz="4" w:space="0" w:color="auto"/>
            </w:tcBorders>
          </w:tcPr>
          <w:p w14:paraId="12EE7F58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  <w:r w:rsidRPr="00BA4172">
              <w:t>5</w:t>
            </w: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6298102F" w14:textId="77777777" w:rsidR="00BA4172" w:rsidRPr="00BA4172" w:rsidRDefault="00BA4172" w:rsidP="00BA4172">
            <w:pPr>
              <w:spacing w:after="0" w:line="240" w:lineRule="auto"/>
              <w:ind w:firstLine="34"/>
              <w:jc w:val="left"/>
            </w:pPr>
            <w:r w:rsidRPr="00BA4172">
              <w:t>ФИО контакта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EB1C445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  <w:r w:rsidRPr="00BA4172">
              <w:t>Вычисляемое Фамилия + " "+Имя+ " "+Отчество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04C38C2C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</w:p>
        </w:tc>
      </w:tr>
      <w:tr w:rsidR="00BA4172" w:rsidRPr="00BA4172" w14:paraId="684BF6BE" w14:textId="77777777" w:rsidTr="00BA4172">
        <w:trPr>
          <w:trHeight w:val="640"/>
        </w:trPr>
        <w:tc>
          <w:tcPr>
            <w:tcW w:w="231" w:type="pct"/>
            <w:tcBorders>
              <w:top w:val="single" w:sz="4" w:space="0" w:color="auto"/>
            </w:tcBorders>
          </w:tcPr>
          <w:p w14:paraId="5DF9AD9B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  <w:r w:rsidRPr="00BA4172">
              <w:t>6</w:t>
            </w: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4E860845" w14:textId="77777777" w:rsidR="00BA4172" w:rsidRPr="00BA4172" w:rsidRDefault="00BA4172" w:rsidP="00BA4172">
            <w:pPr>
              <w:spacing w:after="0" w:line="240" w:lineRule="auto"/>
              <w:ind w:firstLine="34"/>
              <w:jc w:val="left"/>
            </w:pPr>
            <w:r w:rsidRPr="00BA4172">
              <w:t>Должность контакта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6F82DAA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  <w:r w:rsidRPr="00BA4172">
              <w:t>Однострочный текст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79FC8A20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</w:p>
        </w:tc>
      </w:tr>
      <w:tr w:rsidR="00BA4172" w:rsidRPr="00BA4172" w14:paraId="5D319AE0" w14:textId="77777777" w:rsidTr="00BA4172">
        <w:trPr>
          <w:trHeight w:val="640"/>
        </w:trPr>
        <w:tc>
          <w:tcPr>
            <w:tcW w:w="231" w:type="pct"/>
            <w:tcBorders>
              <w:top w:val="single" w:sz="4" w:space="0" w:color="auto"/>
            </w:tcBorders>
          </w:tcPr>
          <w:p w14:paraId="4545C073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  <w:r w:rsidRPr="00BA4172">
              <w:t>7</w:t>
            </w: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1FF4C50F" w14:textId="77777777" w:rsidR="00BA4172" w:rsidRPr="00BA4172" w:rsidRDefault="00BA4172" w:rsidP="00BA4172">
            <w:pPr>
              <w:spacing w:after="0" w:line="240" w:lineRule="auto"/>
              <w:ind w:firstLine="34"/>
              <w:jc w:val="left"/>
            </w:pPr>
            <w:r w:rsidRPr="00BA4172">
              <w:t>Телефон контакта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C389CA8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  <w:r w:rsidRPr="00BA4172">
              <w:t>Однострочный текст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72DE8217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</w:p>
        </w:tc>
      </w:tr>
      <w:tr w:rsidR="00BA4172" w:rsidRPr="00BA4172" w14:paraId="7F9EE2D6" w14:textId="77777777" w:rsidTr="00BA4172">
        <w:trPr>
          <w:trHeight w:val="640"/>
        </w:trPr>
        <w:tc>
          <w:tcPr>
            <w:tcW w:w="231" w:type="pct"/>
            <w:tcBorders>
              <w:top w:val="single" w:sz="4" w:space="0" w:color="auto"/>
            </w:tcBorders>
          </w:tcPr>
          <w:p w14:paraId="530F5A37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  <w:r w:rsidRPr="00BA4172">
              <w:t>8</w:t>
            </w: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0F04DDD4" w14:textId="77777777" w:rsidR="00BA4172" w:rsidRPr="00BA4172" w:rsidRDefault="00BA4172" w:rsidP="00BA4172">
            <w:pPr>
              <w:spacing w:after="0" w:line="240" w:lineRule="auto"/>
              <w:ind w:firstLine="34"/>
              <w:jc w:val="left"/>
            </w:pPr>
            <w:r w:rsidRPr="00BA4172">
              <w:t>Электронный адрес контакта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8BECC6E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  <w:r w:rsidRPr="00BA4172">
              <w:t>Однострочный текст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5AB57D90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</w:p>
        </w:tc>
      </w:tr>
      <w:tr w:rsidR="00BA4172" w:rsidRPr="00BA4172" w14:paraId="71D52DEB" w14:textId="77777777" w:rsidTr="00BA4172">
        <w:trPr>
          <w:trHeight w:val="640"/>
        </w:trPr>
        <w:tc>
          <w:tcPr>
            <w:tcW w:w="231" w:type="pct"/>
            <w:tcBorders>
              <w:top w:val="single" w:sz="4" w:space="0" w:color="auto"/>
            </w:tcBorders>
          </w:tcPr>
          <w:p w14:paraId="0D7130AB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  <w:r w:rsidRPr="00BA4172">
              <w:rPr>
                <w:lang w:val="en-US"/>
              </w:rPr>
              <w:lastRenderedPageBreak/>
              <w:t>9</w:t>
            </w: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4A64CC97" w14:textId="77777777" w:rsidR="00BA4172" w:rsidRPr="00BA4172" w:rsidRDefault="00BA4172" w:rsidP="00BA4172">
            <w:pPr>
              <w:spacing w:after="0" w:line="240" w:lineRule="auto"/>
              <w:ind w:firstLine="34"/>
              <w:jc w:val="left"/>
            </w:pPr>
            <w:r w:rsidRPr="00BA4172">
              <w:t>Источник данных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80986BD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  <w:r w:rsidRPr="00BA4172">
              <w:t>Выбор, АСУД/Вручную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4082B7E2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  <w:r w:rsidRPr="00BA4172">
              <w:t>По умолчанию значение «Вручную». Необходимо для отправки уведомлений ответственным сотрудникам при создании элемента вручную.</w:t>
            </w:r>
          </w:p>
        </w:tc>
      </w:tr>
      <w:tr w:rsidR="00BA4172" w:rsidRPr="00BA4172" w14:paraId="3281A755" w14:textId="77777777" w:rsidTr="00BA4172">
        <w:trPr>
          <w:trHeight w:val="690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1A4F81E4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  <w:r w:rsidRPr="00BA4172">
              <w:t>10</w:t>
            </w:r>
          </w:p>
        </w:tc>
        <w:tc>
          <w:tcPr>
            <w:tcW w:w="1125" w:type="pct"/>
            <w:tcBorders>
              <w:top w:val="single" w:sz="4" w:space="0" w:color="auto"/>
              <w:bottom w:val="single" w:sz="4" w:space="0" w:color="auto"/>
            </w:tcBorders>
          </w:tcPr>
          <w:p w14:paraId="7736C27E" w14:textId="77777777" w:rsidR="00BA4172" w:rsidRPr="00BA4172" w:rsidRDefault="00BA4172" w:rsidP="00BA4172">
            <w:pPr>
              <w:spacing w:after="0" w:line="240" w:lineRule="auto"/>
              <w:ind w:firstLine="34"/>
              <w:jc w:val="left"/>
            </w:pPr>
            <w:r w:rsidRPr="00BA4172">
              <w:t>Скрывать адресата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06499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  <w:r w:rsidRPr="00BA4172">
              <w:t>Флажок Да/Нет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7AFE8C4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  <w:r w:rsidRPr="00BA4172">
              <w:t>Если установлено значение «Да», персона должна быть скрыта с формы поиска и выбора адресата</w:t>
            </w:r>
          </w:p>
        </w:tc>
      </w:tr>
    </w:tbl>
    <w:p w14:paraId="32FD32BC" w14:textId="77777777" w:rsidR="00BA4172" w:rsidRDefault="00BA4172" w:rsidP="00BA4172">
      <w:pPr>
        <w:spacing w:after="0" w:line="240" w:lineRule="auto"/>
        <w:ind w:firstLine="567"/>
      </w:pPr>
    </w:p>
    <w:p w14:paraId="5EC594D5" w14:textId="77777777" w:rsidR="00BA4172" w:rsidRPr="00BA4172" w:rsidRDefault="00BA4172" w:rsidP="00BA4172">
      <w:pPr>
        <w:spacing w:after="0" w:line="240" w:lineRule="auto"/>
      </w:pPr>
      <w:r w:rsidRPr="00BA4172">
        <w:t>Если персоны, которой необходимо отправить корреспонденцию, нет в справочнике «Внешние персоны», любой пользователь может добавить персону вручную, перейдя в список «Внешние персоны», выбрав команду «Добавить элемент».</w:t>
      </w:r>
    </w:p>
    <w:p w14:paraId="5CEB97C1" w14:textId="3E463A78" w:rsidR="00BA4172" w:rsidRPr="00BA4172" w:rsidRDefault="00BA4172" w:rsidP="00BA4172">
      <w:pPr>
        <w:spacing w:after="0" w:line="240" w:lineRule="auto"/>
      </w:pPr>
      <w:r w:rsidRPr="00BA4172">
        <w:t xml:space="preserve">Перечень атрибутов карточки создания элементов представлен в </w:t>
      </w:r>
      <w:r>
        <w:t>таблице (см. </w:t>
      </w:r>
      <w:r w:rsidRPr="00BA4172">
        <w:fldChar w:fldCharType="begin"/>
      </w:r>
      <w:r w:rsidRPr="00BA4172">
        <w:instrText xml:space="preserve"> REF _Ref424806882 \h  \* MERGEFORMAT </w:instrText>
      </w:r>
      <w:r w:rsidRPr="00BA4172">
        <w:fldChar w:fldCharType="separate"/>
      </w:r>
      <w:r w:rsidR="00E22EDC" w:rsidRPr="00E22EDC">
        <w:t xml:space="preserve">Таблица </w:t>
      </w:r>
      <w:r w:rsidR="00E22EDC" w:rsidRPr="00E22EDC">
        <w:rPr>
          <w:noProof/>
        </w:rPr>
        <w:t>46</w:t>
      </w:r>
      <w:r w:rsidRPr="00BA4172">
        <w:fldChar w:fldCharType="end"/>
      </w:r>
      <w:r>
        <w:t>)</w:t>
      </w:r>
      <w:r w:rsidRPr="00BA4172">
        <w:t>.</w:t>
      </w:r>
    </w:p>
    <w:p w14:paraId="5529A1ED" w14:textId="77777777" w:rsidR="00BA4172" w:rsidRPr="00BA4172" w:rsidRDefault="00BA4172" w:rsidP="00BA4172">
      <w:pPr>
        <w:pStyle w:val="af1"/>
        <w:keepNext/>
        <w:spacing w:before="200"/>
        <w:rPr>
          <w:i/>
        </w:rPr>
      </w:pPr>
      <w:bookmarkStart w:id="222" w:name="_Ref424806882"/>
      <w:r w:rsidRPr="00BA4172">
        <w:rPr>
          <w:i/>
        </w:rPr>
        <w:t xml:space="preserve">Таблица </w:t>
      </w:r>
      <w:r w:rsidRPr="00BA4172">
        <w:rPr>
          <w:i/>
        </w:rPr>
        <w:fldChar w:fldCharType="begin"/>
      </w:r>
      <w:r w:rsidRPr="00BA4172">
        <w:rPr>
          <w:i/>
        </w:rPr>
        <w:instrText xml:space="preserve"> SEQ Таблица \* ARABIC </w:instrText>
      </w:r>
      <w:r w:rsidRPr="00BA4172">
        <w:rPr>
          <w:i/>
        </w:rPr>
        <w:fldChar w:fldCharType="separate"/>
      </w:r>
      <w:r w:rsidR="00E22EDC">
        <w:rPr>
          <w:i/>
          <w:noProof/>
        </w:rPr>
        <w:t>46</w:t>
      </w:r>
      <w:r w:rsidRPr="00BA4172">
        <w:rPr>
          <w:i/>
        </w:rPr>
        <w:fldChar w:fldCharType="end"/>
      </w:r>
      <w:bookmarkEnd w:id="222"/>
      <w:r w:rsidRPr="00BA4172">
        <w:rPr>
          <w:i/>
        </w:rPr>
        <w:t xml:space="preserve"> –Атрибуты карточки создания внешней персоны</w:t>
      </w:r>
    </w:p>
    <w:tbl>
      <w:tblPr>
        <w:tblStyle w:val="151"/>
        <w:tblW w:w="5000" w:type="pct"/>
        <w:tblLook w:val="04A0" w:firstRow="1" w:lastRow="0" w:firstColumn="1" w:lastColumn="0" w:noHBand="0" w:noVBand="1"/>
      </w:tblPr>
      <w:tblGrid>
        <w:gridCol w:w="458"/>
        <w:gridCol w:w="3316"/>
        <w:gridCol w:w="1965"/>
        <w:gridCol w:w="3605"/>
      </w:tblGrid>
      <w:tr w:rsidR="00BA4172" w:rsidRPr="00BA4172" w14:paraId="4E228CAE" w14:textId="77777777" w:rsidTr="00BA4172">
        <w:tc>
          <w:tcPr>
            <w:tcW w:w="221" w:type="pct"/>
            <w:shd w:val="clear" w:color="auto" w:fill="D9D9D9" w:themeFill="background1" w:themeFillShade="D9"/>
          </w:tcPr>
          <w:p w14:paraId="3935E0A2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BA4172">
              <w:rPr>
                <w:b/>
              </w:rPr>
              <w:t>№</w:t>
            </w:r>
          </w:p>
        </w:tc>
        <w:tc>
          <w:tcPr>
            <w:tcW w:w="1969" w:type="pct"/>
            <w:shd w:val="clear" w:color="auto" w:fill="D9D9D9" w:themeFill="background1" w:themeFillShade="D9"/>
          </w:tcPr>
          <w:p w14:paraId="62F77107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BA4172">
              <w:rPr>
                <w:b/>
              </w:rPr>
              <w:t>Отображаемое имя поля</w:t>
            </w:r>
          </w:p>
        </w:tc>
        <w:tc>
          <w:tcPr>
            <w:tcW w:w="685" w:type="pct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14:paraId="49B81300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BA4172">
              <w:rPr>
                <w:b/>
              </w:rPr>
              <w:t>Обязательность</w:t>
            </w:r>
          </w:p>
        </w:tc>
        <w:tc>
          <w:tcPr>
            <w:tcW w:w="2124" w:type="pct"/>
            <w:tcBorders>
              <w:left w:val="single" w:sz="4" w:space="0" w:color="auto"/>
            </w:tcBorders>
            <w:shd w:val="clear" w:color="auto" w:fill="D9D9D9" w:themeFill="background1" w:themeFillShade="D9"/>
          </w:tcPr>
          <w:p w14:paraId="35BDD1B3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BA4172">
              <w:rPr>
                <w:b/>
              </w:rPr>
              <w:t>Комментарий</w:t>
            </w:r>
          </w:p>
        </w:tc>
      </w:tr>
      <w:tr w:rsidR="00BA4172" w:rsidRPr="00BA4172" w14:paraId="48F96FFF" w14:textId="77777777" w:rsidTr="00BA4172">
        <w:trPr>
          <w:trHeight w:val="535"/>
        </w:trPr>
        <w:tc>
          <w:tcPr>
            <w:tcW w:w="221" w:type="pct"/>
            <w:tcBorders>
              <w:top w:val="single" w:sz="4" w:space="0" w:color="auto"/>
            </w:tcBorders>
          </w:tcPr>
          <w:p w14:paraId="1E7BC216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  <w:r w:rsidRPr="00BA4172">
              <w:t>1</w:t>
            </w:r>
          </w:p>
        </w:tc>
        <w:tc>
          <w:tcPr>
            <w:tcW w:w="1969" w:type="pct"/>
            <w:tcBorders>
              <w:top w:val="single" w:sz="4" w:space="0" w:color="auto"/>
            </w:tcBorders>
          </w:tcPr>
          <w:p w14:paraId="0CD1756D" w14:textId="77777777" w:rsidR="00BA4172" w:rsidRPr="00BA4172" w:rsidRDefault="00BA4172" w:rsidP="00BA4172">
            <w:pPr>
              <w:spacing w:after="0" w:line="240" w:lineRule="auto"/>
              <w:ind w:firstLine="0"/>
            </w:pPr>
            <w:r w:rsidRPr="00BA4172">
              <w:t>Внешняя организация</w:t>
            </w:r>
          </w:p>
        </w:tc>
        <w:tc>
          <w:tcPr>
            <w:tcW w:w="685" w:type="pct"/>
            <w:tcBorders>
              <w:top w:val="single" w:sz="4" w:space="0" w:color="auto"/>
              <w:right w:val="single" w:sz="4" w:space="0" w:color="auto"/>
            </w:tcBorders>
          </w:tcPr>
          <w:p w14:paraId="5A92893F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  <w:r w:rsidRPr="00BA4172">
              <w:t>Да</w:t>
            </w:r>
          </w:p>
        </w:tc>
        <w:tc>
          <w:tcPr>
            <w:tcW w:w="2124" w:type="pct"/>
            <w:tcBorders>
              <w:top w:val="single" w:sz="4" w:space="0" w:color="auto"/>
              <w:left w:val="single" w:sz="4" w:space="0" w:color="auto"/>
            </w:tcBorders>
          </w:tcPr>
          <w:p w14:paraId="42A82DFF" w14:textId="77777777" w:rsidR="00BA4172" w:rsidRPr="00BA4172" w:rsidRDefault="00BA4172" w:rsidP="00BA4172">
            <w:pPr>
              <w:spacing w:after="0" w:line="240" w:lineRule="auto"/>
              <w:ind w:firstLine="0"/>
            </w:pPr>
            <w:r w:rsidRPr="00BA4172">
              <w:t>Выбор значения из справочника «Внешние организации»</w:t>
            </w:r>
          </w:p>
        </w:tc>
      </w:tr>
      <w:tr w:rsidR="00BA4172" w:rsidRPr="00BA4172" w14:paraId="5B64EFCF" w14:textId="77777777" w:rsidTr="00BA4172">
        <w:tc>
          <w:tcPr>
            <w:tcW w:w="221" w:type="pct"/>
            <w:tcBorders>
              <w:bottom w:val="single" w:sz="4" w:space="0" w:color="auto"/>
            </w:tcBorders>
          </w:tcPr>
          <w:p w14:paraId="244A53BE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  <w:r w:rsidRPr="00BA4172">
              <w:t>2</w:t>
            </w:r>
          </w:p>
        </w:tc>
        <w:tc>
          <w:tcPr>
            <w:tcW w:w="1969" w:type="pct"/>
            <w:tcBorders>
              <w:bottom w:val="single" w:sz="4" w:space="0" w:color="auto"/>
            </w:tcBorders>
          </w:tcPr>
          <w:p w14:paraId="527B6C26" w14:textId="77777777" w:rsidR="00BA4172" w:rsidRPr="00BA4172" w:rsidRDefault="00BA4172" w:rsidP="00BA4172">
            <w:pPr>
              <w:spacing w:after="0" w:line="240" w:lineRule="auto"/>
              <w:ind w:firstLine="0"/>
            </w:pPr>
            <w:r w:rsidRPr="00BA4172">
              <w:t>Фамилия контакта</w:t>
            </w:r>
          </w:p>
        </w:tc>
        <w:tc>
          <w:tcPr>
            <w:tcW w:w="685" w:type="pct"/>
            <w:tcBorders>
              <w:right w:val="single" w:sz="4" w:space="0" w:color="auto"/>
            </w:tcBorders>
          </w:tcPr>
          <w:p w14:paraId="63F0DC9F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  <w:r w:rsidRPr="00BA4172">
              <w:t>Да</w:t>
            </w:r>
          </w:p>
        </w:tc>
        <w:tc>
          <w:tcPr>
            <w:tcW w:w="2124" w:type="pct"/>
            <w:tcBorders>
              <w:left w:val="single" w:sz="4" w:space="0" w:color="auto"/>
            </w:tcBorders>
          </w:tcPr>
          <w:p w14:paraId="2A4CB267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</w:p>
        </w:tc>
      </w:tr>
      <w:tr w:rsidR="00BA4172" w:rsidRPr="00BA4172" w14:paraId="32F19B7C" w14:textId="77777777" w:rsidTr="00BA4172">
        <w:trPr>
          <w:trHeight w:val="226"/>
        </w:trPr>
        <w:tc>
          <w:tcPr>
            <w:tcW w:w="221" w:type="pct"/>
            <w:tcBorders>
              <w:top w:val="single" w:sz="4" w:space="0" w:color="auto"/>
              <w:bottom w:val="single" w:sz="4" w:space="0" w:color="auto"/>
            </w:tcBorders>
          </w:tcPr>
          <w:p w14:paraId="4A50C299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  <w:r w:rsidRPr="00BA4172">
              <w:t>3</w:t>
            </w:r>
          </w:p>
        </w:tc>
        <w:tc>
          <w:tcPr>
            <w:tcW w:w="196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63EBA" w14:textId="77777777" w:rsidR="00BA4172" w:rsidRPr="00BA4172" w:rsidRDefault="00BA4172" w:rsidP="00BA4172">
            <w:pPr>
              <w:spacing w:after="0" w:line="240" w:lineRule="auto"/>
              <w:ind w:firstLine="0"/>
            </w:pPr>
            <w:r w:rsidRPr="00BA4172">
              <w:t>Имя контакта</w:t>
            </w:r>
          </w:p>
        </w:tc>
        <w:tc>
          <w:tcPr>
            <w:tcW w:w="685" w:type="pct"/>
            <w:tcBorders>
              <w:right w:val="single" w:sz="4" w:space="0" w:color="auto"/>
            </w:tcBorders>
          </w:tcPr>
          <w:p w14:paraId="7CE1228F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  <w:r w:rsidRPr="00BA4172">
              <w:t>Да</w:t>
            </w:r>
          </w:p>
        </w:tc>
        <w:tc>
          <w:tcPr>
            <w:tcW w:w="2124" w:type="pct"/>
            <w:tcBorders>
              <w:left w:val="single" w:sz="4" w:space="0" w:color="auto"/>
              <w:bottom w:val="single" w:sz="4" w:space="0" w:color="auto"/>
            </w:tcBorders>
          </w:tcPr>
          <w:p w14:paraId="63F7C29B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</w:p>
        </w:tc>
      </w:tr>
      <w:tr w:rsidR="00BA4172" w:rsidRPr="00BA4172" w14:paraId="7495656B" w14:textId="77777777" w:rsidTr="00BA4172">
        <w:trPr>
          <w:trHeight w:val="246"/>
        </w:trPr>
        <w:tc>
          <w:tcPr>
            <w:tcW w:w="221" w:type="pct"/>
            <w:tcBorders>
              <w:top w:val="single" w:sz="4" w:space="0" w:color="auto"/>
              <w:bottom w:val="single" w:sz="4" w:space="0" w:color="auto"/>
            </w:tcBorders>
          </w:tcPr>
          <w:p w14:paraId="79E6C274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  <w:r w:rsidRPr="00BA4172">
              <w:t>4</w:t>
            </w:r>
          </w:p>
        </w:tc>
        <w:tc>
          <w:tcPr>
            <w:tcW w:w="196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ED740" w14:textId="77777777" w:rsidR="00BA4172" w:rsidRPr="00BA4172" w:rsidRDefault="00BA4172" w:rsidP="00BA4172">
            <w:pPr>
              <w:spacing w:after="0" w:line="240" w:lineRule="auto"/>
              <w:ind w:firstLine="0"/>
            </w:pPr>
            <w:r w:rsidRPr="00BA4172">
              <w:t>Отчество контакта</w:t>
            </w:r>
          </w:p>
        </w:tc>
        <w:tc>
          <w:tcPr>
            <w:tcW w:w="685" w:type="pct"/>
            <w:tcBorders>
              <w:right w:val="single" w:sz="4" w:space="0" w:color="auto"/>
            </w:tcBorders>
          </w:tcPr>
          <w:p w14:paraId="48547682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  <w:r w:rsidRPr="00BA4172">
              <w:t>Нет</w:t>
            </w:r>
          </w:p>
        </w:tc>
        <w:tc>
          <w:tcPr>
            <w:tcW w:w="21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B534545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</w:p>
        </w:tc>
      </w:tr>
      <w:tr w:rsidR="00BA4172" w:rsidRPr="00BA4172" w14:paraId="32E56216" w14:textId="77777777" w:rsidTr="00BA4172">
        <w:tc>
          <w:tcPr>
            <w:tcW w:w="221" w:type="pct"/>
          </w:tcPr>
          <w:p w14:paraId="2260B5BB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  <w:r w:rsidRPr="00BA4172">
              <w:t>5</w:t>
            </w:r>
          </w:p>
        </w:tc>
        <w:tc>
          <w:tcPr>
            <w:tcW w:w="1969" w:type="pct"/>
          </w:tcPr>
          <w:p w14:paraId="73288426" w14:textId="77777777" w:rsidR="00BA4172" w:rsidRPr="00BA4172" w:rsidRDefault="00BA4172" w:rsidP="00BA4172">
            <w:pPr>
              <w:spacing w:after="0" w:line="240" w:lineRule="auto"/>
              <w:ind w:firstLine="0"/>
            </w:pPr>
            <w:r w:rsidRPr="00BA4172">
              <w:t>Должность контакта</w:t>
            </w:r>
          </w:p>
        </w:tc>
        <w:tc>
          <w:tcPr>
            <w:tcW w:w="685" w:type="pct"/>
            <w:tcBorders>
              <w:right w:val="single" w:sz="4" w:space="0" w:color="auto"/>
            </w:tcBorders>
          </w:tcPr>
          <w:p w14:paraId="74628F00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  <w:r w:rsidRPr="00BA4172">
              <w:t>Нет</w:t>
            </w:r>
          </w:p>
        </w:tc>
        <w:tc>
          <w:tcPr>
            <w:tcW w:w="2124" w:type="pct"/>
            <w:tcBorders>
              <w:left w:val="single" w:sz="4" w:space="0" w:color="auto"/>
            </w:tcBorders>
          </w:tcPr>
          <w:p w14:paraId="0414F41B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</w:p>
        </w:tc>
      </w:tr>
      <w:tr w:rsidR="00BA4172" w:rsidRPr="00BA4172" w14:paraId="6EDC4D15" w14:textId="77777777" w:rsidTr="00BA4172">
        <w:tc>
          <w:tcPr>
            <w:tcW w:w="221" w:type="pct"/>
          </w:tcPr>
          <w:p w14:paraId="24F0BB43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  <w:r w:rsidRPr="00BA4172">
              <w:t>6</w:t>
            </w:r>
          </w:p>
        </w:tc>
        <w:tc>
          <w:tcPr>
            <w:tcW w:w="1969" w:type="pct"/>
          </w:tcPr>
          <w:p w14:paraId="424CC7F1" w14:textId="77777777" w:rsidR="00BA4172" w:rsidRPr="00BA4172" w:rsidRDefault="00BA4172" w:rsidP="00BA4172">
            <w:pPr>
              <w:spacing w:after="0" w:line="240" w:lineRule="auto"/>
              <w:ind w:firstLine="0"/>
            </w:pPr>
            <w:r w:rsidRPr="00BA4172">
              <w:t>Телефон контакта</w:t>
            </w:r>
          </w:p>
        </w:tc>
        <w:tc>
          <w:tcPr>
            <w:tcW w:w="685" w:type="pct"/>
            <w:tcBorders>
              <w:right w:val="single" w:sz="4" w:space="0" w:color="auto"/>
            </w:tcBorders>
          </w:tcPr>
          <w:p w14:paraId="169F30C9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  <w:r w:rsidRPr="00BA4172">
              <w:t>Нет</w:t>
            </w:r>
          </w:p>
        </w:tc>
        <w:tc>
          <w:tcPr>
            <w:tcW w:w="2124" w:type="pct"/>
            <w:tcBorders>
              <w:left w:val="single" w:sz="4" w:space="0" w:color="auto"/>
            </w:tcBorders>
          </w:tcPr>
          <w:p w14:paraId="741F4664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</w:p>
        </w:tc>
      </w:tr>
      <w:tr w:rsidR="00BA4172" w:rsidRPr="00BA4172" w14:paraId="39AD7D5D" w14:textId="77777777" w:rsidTr="00BA4172">
        <w:trPr>
          <w:trHeight w:val="287"/>
        </w:trPr>
        <w:tc>
          <w:tcPr>
            <w:tcW w:w="221" w:type="pct"/>
          </w:tcPr>
          <w:p w14:paraId="1486080E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  <w:r w:rsidRPr="00BA4172">
              <w:t>7</w:t>
            </w:r>
          </w:p>
        </w:tc>
        <w:tc>
          <w:tcPr>
            <w:tcW w:w="1969" w:type="pct"/>
          </w:tcPr>
          <w:p w14:paraId="74EFCA70" w14:textId="77777777" w:rsidR="00BA4172" w:rsidRPr="00BA4172" w:rsidRDefault="00BA4172" w:rsidP="00BA4172">
            <w:pPr>
              <w:tabs>
                <w:tab w:val="left" w:pos="2715"/>
              </w:tabs>
              <w:spacing w:after="0" w:line="240" w:lineRule="auto"/>
              <w:ind w:firstLine="0"/>
              <w:jc w:val="left"/>
            </w:pPr>
            <w:r w:rsidRPr="00BA4172">
              <w:t>Электронный адрес контакта</w:t>
            </w:r>
          </w:p>
        </w:tc>
        <w:tc>
          <w:tcPr>
            <w:tcW w:w="685" w:type="pct"/>
            <w:tcBorders>
              <w:right w:val="single" w:sz="4" w:space="0" w:color="auto"/>
            </w:tcBorders>
          </w:tcPr>
          <w:p w14:paraId="2E362439" w14:textId="77777777" w:rsidR="00BA4172" w:rsidRPr="00BA4172" w:rsidRDefault="00BA4172" w:rsidP="00BA4172">
            <w:pPr>
              <w:spacing w:after="0" w:line="240" w:lineRule="auto"/>
              <w:ind w:firstLine="0"/>
              <w:jc w:val="center"/>
            </w:pPr>
            <w:r w:rsidRPr="00BA4172">
              <w:t>Нет</w:t>
            </w:r>
          </w:p>
        </w:tc>
        <w:tc>
          <w:tcPr>
            <w:tcW w:w="2124" w:type="pct"/>
            <w:tcBorders>
              <w:left w:val="single" w:sz="4" w:space="0" w:color="auto"/>
            </w:tcBorders>
          </w:tcPr>
          <w:p w14:paraId="6E186A28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</w:p>
        </w:tc>
      </w:tr>
    </w:tbl>
    <w:p w14:paraId="4FAF23F0" w14:textId="77777777" w:rsidR="00BA4172" w:rsidRDefault="00BA4172" w:rsidP="00BA4172">
      <w:pPr>
        <w:spacing w:after="0" w:line="240" w:lineRule="auto"/>
      </w:pPr>
    </w:p>
    <w:p w14:paraId="5C6AE563" w14:textId="585A2180" w:rsidR="00BA4172" w:rsidRPr="00BA4172" w:rsidRDefault="00417329" w:rsidP="00BA4172">
      <w:pPr>
        <w:spacing w:after="0" w:line="240" w:lineRule="auto"/>
      </w:pPr>
      <w:r>
        <w:t>Уведомление, которое отправляется при создании элемента в списке «Внешняя персона», описано в таблице (</w:t>
      </w:r>
      <w:r>
        <w:fldChar w:fldCharType="begin"/>
      </w:r>
      <w:r>
        <w:instrText xml:space="preserve"> REF _Ref463284863 \h  \* MERGEFORMAT </w:instrText>
      </w:r>
      <w:r>
        <w:fldChar w:fldCharType="separate"/>
      </w:r>
      <w:r w:rsidR="00E22EDC" w:rsidRPr="00E22EDC">
        <w:t>Таблица 47</w:t>
      </w:r>
      <w:r>
        <w:fldChar w:fldCharType="end"/>
      </w:r>
      <w:r>
        <w:t>).</w:t>
      </w:r>
    </w:p>
    <w:p w14:paraId="0D028F26" w14:textId="77777777" w:rsidR="00BA4172" w:rsidRPr="00BA4172" w:rsidRDefault="00BA4172" w:rsidP="00BA4172">
      <w:pPr>
        <w:pStyle w:val="af1"/>
        <w:keepNext/>
        <w:spacing w:before="200"/>
        <w:rPr>
          <w:i/>
        </w:rPr>
      </w:pPr>
      <w:bookmarkStart w:id="223" w:name="_Ref463284863"/>
      <w:r w:rsidRPr="00BA4172">
        <w:rPr>
          <w:i/>
        </w:rPr>
        <w:t xml:space="preserve">Таблица </w:t>
      </w:r>
      <w:r w:rsidRPr="00BA4172">
        <w:rPr>
          <w:i/>
        </w:rPr>
        <w:fldChar w:fldCharType="begin"/>
      </w:r>
      <w:r w:rsidRPr="00BA4172">
        <w:rPr>
          <w:i/>
        </w:rPr>
        <w:instrText xml:space="preserve"> SEQ Таблица \* ARABIC </w:instrText>
      </w:r>
      <w:r w:rsidRPr="00BA4172">
        <w:rPr>
          <w:i/>
        </w:rPr>
        <w:fldChar w:fldCharType="separate"/>
      </w:r>
      <w:r w:rsidR="00E22EDC">
        <w:rPr>
          <w:i/>
          <w:noProof/>
        </w:rPr>
        <w:t>47</w:t>
      </w:r>
      <w:r w:rsidRPr="00BA4172">
        <w:rPr>
          <w:i/>
        </w:rPr>
        <w:fldChar w:fldCharType="end"/>
      </w:r>
      <w:bookmarkEnd w:id="223"/>
      <w:r w:rsidRPr="00BA4172">
        <w:rPr>
          <w:i/>
        </w:rPr>
        <w:t xml:space="preserve"> - Уведомление при создании элемента «Внешняя персона»</w:t>
      </w:r>
    </w:p>
    <w:tbl>
      <w:tblPr>
        <w:tblStyle w:val="151"/>
        <w:tblW w:w="5000" w:type="pct"/>
        <w:tblLook w:val="04A0" w:firstRow="1" w:lastRow="0" w:firstColumn="1" w:lastColumn="0" w:noHBand="0" w:noVBand="1"/>
      </w:tblPr>
      <w:tblGrid>
        <w:gridCol w:w="2177"/>
        <w:gridCol w:w="1921"/>
        <w:gridCol w:w="5246"/>
      </w:tblGrid>
      <w:tr w:rsidR="00BA4172" w:rsidRPr="00BA4172" w14:paraId="6630198A" w14:textId="77777777" w:rsidTr="00BA4FBF">
        <w:trPr>
          <w:trHeight w:val="640"/>
          <w:tblHeader/>
        </w:trPr>
        <w:tc>
          <w:tcPr>
            <w:tcW w:w="1165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363A59EE" w14:textId="77777777" w:rsidR="00BA4172" w:rsidRPr="00BA4172" w:rsidRDefault="00BA4172" w:rsidP="00BA4172">
            <w:pPr>
              <w:spacing w:line="240" w:lineRule="auto"/>
              <w:ind w:firstLine="0"/>
              <w:jc w:val="center"/>
              <w:rPr>
                <w:b/>
              </w:rPr>
            </w:pPr>
            <w:r w:rsidRPr="00BA4172">
              <w:rPr>
                <w:b/>
              </w:rPr>
              <w:t>Событие</w:t>
            </w:r>
          </w:p>
        </w:tc>
        <w:tc>
          <w:tcPr>
            <w:tcW w:w="1028" w:type="pct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798D0FB" w14:textId="77777777" w:rsidR="00BA4172" w:rsidRPr="00BA4172" w:rsidRDefault="00BA4172" w:rsidP="00BA4172">
            <w:pPr>
              <w:spacing w:line="240" w:lineRule="auto"/>
              <w:ind w:firstLine="0"/>
              <w:jc w:val="center"/>
              <w:rPr>
                <w:b/>
              </w:rPr>
            </w:pPr>
            <w:r w:rsidRPr="00BA4172">
              <w:rPr>
                <w:b/>
              </w:rPr>
              <w:t>Получатель уведомления</w:t>
            </w:r>
          </w:p>
        </w:tc>
        <w:tc>
          <w:tcPr>
            <w:tcW w:w="2807" w:type="pct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</w:tcPr>
          <w:p w14:paraId="3C961F00" w14:textId="77777777" w:rsidR="00BA4172" w:rsidRPr="00BA4172" w:rsidRDefault="00BA4172" w:rsidP="00BA4172">
            <w:pPr>
              <w:spacing w:line="240" w:lineRule="auto"/>
              <w:ind w:firstLine="0"/>
              <w:jc w:val="center"/>
              <w:rPr>
                <w:b/>
              </w:rPr>
            </w:pPr>
            <w:r w:rsidRPr="00BA4172">
              <w:rPr>
                <w:b/>
              </w:rPr>
              <w:t>Уведомление</w:t>
            </w:r>
          </w:p>
        </w:tc>
      </w:tr>
      <w:tr w:rsidR="00BA4172" w:rsidRPr="00BA4172" w14:paraId="1658FDEC" w14:textId="77777777" w:rsidTr="00BA4172">
        <w:trPr>
          <w:trHeight w:val="390"/>
        </w:trPr>
        <w:tc>
          <w:tcPr>
            <w:tcW w:w="1165" w:type="pct"/>
            <w:tcBorders>
              <w:top w:val="single" w:sz="4" w:space="0" w:color="auto"/>
            </w:tcBorders>
          </w:tcPr>
          <w:p w14:paraId="5E50BB77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  <w:r w:rsidRPr="00BA4172">
              <w:t xml:space="preserve">Создание элемента в справочнике </w:t>
            </w:r>
          </w:p>
        </w:tc>
        <w:tc>
          <w:tcPr>
            <w:tcW w:w="1028" w:type="pct"/>
            <w:tcBorders>
              <w:top w:val="single" w:sz="4" w:space="0" w:color="auto"/>
              <w:right w:val="single" w:sz="4" w:space="0" w:color="auto"/>
            </w:tcBorders>
          </w:tcPr>
          <w:p w14:paraId="5A34B97E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  <w:r w:rsidRPr="00BA4172">
              <w:t>Сотрудники, входящие в группу ответственных за справочник «Внешние адресаты в АСУД»</w:t>
            </w:r>
          </w:p>
        </w:tc>
        <w:tc>
          <w:tcPr>
            <w:tcW w:w="2807" w:type="pct"/>
            <w:tcBorders>
              <w:top w:val="single" w:sz="4" w:space="0" w:color="auto"/>
              <w:left w:val="single" w:sz="4" w:space="0" w:color="auto"/>
            </w:tcBorders>
          </w:tcPr>
          <w:p w14:paraId="33BCFAE1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  <w:r w:rsidRPr="00BA4172">
              <w:rPr>
                <w:b/>
                <w:i/>
              </w:rPr>
              <w:t>Тема:</w:t>
            </w:r>
            <w:r w:rsidRPr="00BA4172">
              <w:t xml:space="preserve"> Создайте внешнюю персону в справочнике «Внешние адресаты» в АСУД</w:t>
            </w:r>
          </w:p>
          <w:p w14:paraId="73F156FD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  <w:rPr>
                <w:b/>
                <w:i/>
              </w:rPr>
            </w:pPr>
            <w:r w:rsidRPr="00BA4172">
              <w:rPr>
                <w:b/>
                <w:i/>
              </w:rPr>
              <w:t>Текст:</w:t>
            </w:r>
          </w:p>
          <w:p w14:paraId="0CA30C2B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  <w:r w:rsidRPr="00BA4172">
              <w:t xml:space="preserve">На портале создана внешняя персона, создайте персону в справочнике «Внешние адресаты» в АСУД </w:t>
            </w:r>
          </w:p>
          <w:p w14:paraId="66168298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BA4172">
              <w:t>Внешняя организация</w:t>
            </w:r>
            <w:r w:rsidRPr="00BA4172">
              <w:rPr>
                <w:szCs w:val="24"/>
              </w:rPr>
              <w:t>: &lt;…&gt;</w:t>
            </w:r>
          </w:p>
          <w:p w14:paraId="089CEB2C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BA4172">
              <w:t>Фамилия контакта</w:t>
            </w:r>
            <w:r w:rsidRPr="00BA4172">
              <w:rPr>
                <w:szCs w:val="24"/>
              </w:rPr>
              <w:t>: &lt;…&gt;</w:t>
            </w:r>
          </w:p>
          <w:p w14:paraId="06F6A452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BA4172">
              <w:t>Имя контакта</w:t>
            </w:r>
            <w:r w:rsidRPr="00BA4172">
              <w:rPr>
                <w:szCs w:val="24"/>
              </w:rPr>
              <w:t>: &lt;…&gt;</w:t>
            </w:r>
          </w:p>
          <w:p w14:paraId="3F0A8D25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</w:pPr>
            <w:r w:rsidRPr="00BA4172">
              <w:t xml:space="preserve">Отчество контакта: </w:t>
            </w:r>
            <w:r w:rsidRPr="00BA4172">
              <w:rPr>
                <w:szCs w:val="24"/>
              </w:rPr>
              <w:t>&lt;…&gt;</w:t>
            </w:r>
          </w:p>
          <w:p w14:paraId="12D5967E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BA4172">
              <w:t>Должность контакта</w:t>
            </w:r>
            <w:r w:rsidRPr="00BA4172">
              <w:rPr>
                <w:szCs w:val="24"/>
              </w:rPr>
              <w:t>: &lt;…&gt;</w:t>
            </w:r>
          </w:p>
          <w:p w14:paraId="26FB0F48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BA4172">
              <w:t>Телефон контакта</w:t>
            </w:r>
            <w:r w:rsidRPr="00BA4172">
              <w:rPr>
                <w:szCs w:val="24"/>
              </w:rPr>
              <w:t>: &lt;…&gt;</w:t>
            </w:r>
          </w:p>
          <w:p w14:paraId="0885F6C8" w14:textId="77777777" w:rsidR="00BA4172" w:rsidRPr="00BA4172" w:rsidRDefault="00BA4172" w:rsidP="00BA4172">
            <w:pPr>
              <w:spacing w:after="0" w:line="240" w:lineRule="auto"/>
              <w:ind w:firstLine="0"/>
              <w:jc w:val="left"/>
              <w:rPr>
                <w:i/>
                <w:u w:val="single"/>
              </w:rPr>
            </w:pPr>
            <w:r w:rsidRPr="00BA4172">
              <w:rPr>
                <w:i/>
                <w:color w:val="0070C0"/>
                <w:u w:val="single"/>
              </w:rPr>
              <w:t xml:space="preserve">Ссылка на карточку внешней персоны  </w:t>
            </w:r>
          </w:p>
        </w:tc>
      </w:tr>
    </w:tbl>
    <w:p w14:paraId="6F12011A" w14:textId="77777777" w:rsidR="00BA4172" w:rsidRPr="00BA4172" w:rsidRDefault="00BA4172" w:rsidP="00BA4172">
      <w:pPr>
        <w:spacing w:after="0" w:line="240" w:lineRule="auto"/>
        <w:ind w:firstLine="567"/>
      </w:pPr>
    </w:p>
    <w:p w14:paraId="6A86D8DB" w14:textId="0C17543C" w:rsidR="00385D1E" w:rsidRDefault="00385D1E" w:rsidP="00385D1E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 w:rsidRPr="00EA18F6">
        <w:rPr>
          <w:sz w:val="24"/>
          <w:szCs w:val="24"/>
        </w:rPr>
        <w:lastRenderedPageBreak/>
        <w:t>Сп</w:t>
      </w:r>
      <w:r w:rsidR="00417329">
        <w:rPr>
          <w:sz w:val="24"/>
          <w:szCs w:val="24"/>
        </w:rPr>
        <w:t>равочник</w:t>
      </w:r>
      <w:r w:rsidRPr="00EA18F6">
        <w:rPr>
          <w:sz w:val="24"/>
          <w:szCs w:val="24"/>
        </w:rPr>
        <w:t xml:space="preserve"> «</w:t>
      </w:r>
      <w:r w:rsidR="00417329">
        <w:rPr>
          <w:sz w:val="24"/>
          <w:szCs w:val="24"/>
        </w:rPr>
        <w:t>Курьерские службы</w:t>
      </w:r>
      <w:r w:rsidRPr="00EA18F6">
        <w:rPr>
          <w:sz w:val="24"/>
          <w:szCs w:val="24"/>
        </w:rPr>
        <w:t>»</w:t>
      </w:r>
    </w:p>
    <w:p w14:paraId="7369CFE7" w14:textId="4E2D6EEB" w:rsidR="000F1F79" w:rsidRPr="000F1F79" w:rsidRDefault="000F1F79" w:rsidP="000F1F79">
      <w:pPr>
        <w:spacing w:after="0" w:line="240" w:lineRule="auto"/>
        <w:ind w:firstLine="567"/>
      </w:pPr>
      <w:r w:rsidRPr="000F1F79">
        <w:t xml:space="preserve">Справочник представляет собой список элементов SharePoint 2013, перечень атрибутов элемента данного списка представлен в </w:t>
      </w:r>
      <w:r w:rsidR="00E76568">
        <w:t xml:space="preserve">таблице (см. </w:t>
      </w:r>
      <w:r w:rsidRPr="000F1F79">
        <w:fldChar w:fldCharType="begin"/>
      </w:r>
      <w:r w:rsidRPr="000F1F79">
        <w:instrText xml:space="preserve"> REF _Ref425868570 \h </w:instrText>
      </w:r>
      <w:r w:rsidR="00E76568">
        <w:instrText xml:space="preserve"> \* MERGEFORMAT </w:instrText>
      </w:r>
      <w:r w:rsidRPr="000F1F79">
        <w:fldChar w:fldCharType="separate"/>
      </w:r>
      <w:r w:rsidR="00E22EDC" w:rsidRPr="00E22EDC">
        <w:t>Таблица 48</w:t>
      </w:r>
      <w:r w:rsidRPr="000F1F79">
        <w:fldChar w:fldCharType="end"/>
      </w:r>
      <w:r w:rsidR="00E76568">
        <w:t>)</w:t>
      </w:r>
      <w:r w:rsidRPr="000F1F79">
        <w:t xml:space="preserve">. </w:t>
      </w:r>
    </w:p>
    <w:p w14:paraId="3D59C9C7" w14:textId="77777777" w:rsidR="000F1F79" w:rsidRPr="000F1F79" w:rsidRDefault="000F1F79" w:rsidP="00E76568">
      <w:pPr>
        <w:pStyle w:val="af1"/>
        <w:keepNext/>
        <w:spacing w:before="200"/>
        <w:rPr>
          <w:i/>
        </w:rPr>
      </w:pPr>
      <w:bookmarkStart w:id="224" w:name="_Ref425868570"/>
      <w:r w:rsidRPr="000F1F79">
        <w:rPr>
          <w:i/>
        </w:rPr>
        <w:t xml:space="preserve">Таблица </w:t>
      </w:r>
      <w:r w:rsidRPr="000F1F79">
        <w:rPr>
          <w:i/>
        </w:rPr>
        <w:fldChar w:fldCharType="begin"/>
      </w:r>
      <w:r w:rsidRPr="000F1F79">
        <w:rPr>
          <w:i/>
        </w:rPr>
        <w:instrText xml:space="preserve"> SEQ Таблица \* ARABIC </w:instrText>
      </w:r>
      <w:r w:rsidRPr="000F1F79">
        <w:rPr>
          <w:i/>
        </w:rPr>
        <w:fldChar w:fldCharType="separate"/>
      </w:r>
      <w:r w:rsidR="00E22EDC">
        <w:rPr>
          <w:i/>
          <w:noProof/>
        </w:rPr>
        <w:t>48</w:t>
      </w:r>
      <w:r w:rsidRPr="000F1F79">
        <w:rPr>
          <w:i/>
        </w:rPr>
        <w:fldChar w:fldCharType="end"/>
      </w:r>
      <w:bookmarkEnd w:id="224"/>
      <w:r w:rsidRPr="000F1F79">
        <w:rPr>
          <w:i/>
        </w:rPr>
        <w:t xml:space="preserve"> – Атрибуты справочника «Курьерская служба»</w:t>
      </w:r>
    </w:p>
    <w:tbl>
      <w:tblPr>
        <w:tblStyle w:val="161"/>
        <w:tblW w:w="5000" w:type="pct"/>
        <w:tblLook w:val="04A0" w:firstRow="1" w:lastRow="0" w:firstColumn="1" w:lastColumn="0" w:noHBand="0" w:noVBand="1"/>
      </w:tblPr>
      <w:tblGrid>
        <w:gridCol w:w="458"/>
        <w:gridCol w:w="2093"/>
        <w:gridCol w:w="2662"/>
        <w:gridCol w:w="4131"/>
      </w:tblGrid>
      <w:tr w:rsidR="000F1F79" w:rsidRPr="000F1F79" w14:paraId="70A28D3D" w14:textId="77777777" w:rsidTr="00E76568">
        <w:trPr>
          <w:trHeight w:val="640"/>
        </w:trPr>
        <w:tc>
          <w:tcPr>
            <w:tcW w:w="231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389EB0AF" w14:textId="77777777" w:rsidR="000F1F79" w:rsidRPr="000F1F79" w:rsidRDefault="000F1F79" w:rsidP="000F1F79">
            <w:pPr>
              <w:spacing w:line="240" w:lineRule="auto"/>
              <w:ind w:firstLine="0"/>
              <w:jc w:val="center"/>
              <w:rPr>
                <w:b/>
              </w:rPr>
            </w:pPr>
            <w:r w:rsidRPr="000F1F79">
              <w:rPr>
                <w:b/>
              </w:rPr>
              <w:t>№</w:t>
            </w:r>
          </w:p>
        </w:tc>
        <w:tc>
          <w:tcPr>
            <w:tcW w:w="1125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3AECF7CD" w14:textId="77777777" w:rsidR="000F1F79" w:rsidRPr="000F1F79" w:rsidRDefault="000F1F79" w:rsidP="000F1F79">
            <w:pPr>
              <w:spacing w:line="240" w:lineRule="auto"/>
              <w:ind w:firstLine="34"/>
              <w:jc w:val="center"/>
              <w:rPr>
                <w:b/>
              </w:rPr>
            </w:pPr>
            <w:r w:rsidRPr="000F1F79">
              <w:rPr>
                <w:b/>
              </w:rPr>
              <w:t>Отображаемое имя поля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FEB3F3A" w14:textId="77777777" w:rsidR="000F1F79" w:rsidRPr="000F1F79" w:rsidRDefault="000F1F79" w:rsidP="000F1F79">
            <w:pPr>
              <w:spacing w:line="240" w:lineRule="auto"/>
              <w:ind w:firstLine="0"/>
              <w:jc w:val="center"/>
              <w:rPr>
                <w:b/>
              </w:rPr>
            </w:pPr>
            <w:r w:rsidRPr="000F1F79">
              <w:rPr>
                <w:b/>
              </w:rPr>
              <w:t xml:space="preserve">Тип поля </w:t>
            </w:r>
            <w:r w:rsidRPr="000F1F79">
              <w:rPr>
                <w:b/>
                <w:lang w:val="en-US"/>
              </w:rPr>
              <w:t>SharePoint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</w:tcPr>
          <w:p w14:paraId="6EE5600C" w14:textId="77777777" w:rsidR="000F1F79" w:rsidRPr="000F1F79" w:rsidRDefault="000F1F79" w:rsidP="000F1F79">
            <w:pPr>
              <w:spacing w:line="240" w:lineRule="auto"/>
              <w:ind w:firstLine="0"/>
              <w:jc w:val="center"/>
              <w:rPr>
                <w:b/>
              </w:rPr>
            </w:pPr>
            <w:r w:rsidRPr="000F1F79">
              <w:rPr>
                <w:b/>
              </w:rPr>
              <w:t>Комментарий</w:t>
            </w:r>
          </w:p>
        </w:tc>
      </w:tr>
      <w:tr w:rsidR="000F1F79" w:rsidRPr="000F1F79" w14:paraId="47835EFF" w14:textId="77777777" w:rsidTr="00E76568">
        <w:trPr>
          <w:trHeight w:val="273"/>
        </w:trPr>
        <w:tc>
          <w:tcPr>
            <w:tcW w:w="231" w:type="pct"/>
            <w:tcBorders>
              <w:top w:val="single" w:sz="4" w:space="0" w:color="auto"/>
            </w:tcBorders>
          </w:tcPr>
          <w:p w14:paraId="2711581F" w14:textId="77777777" w:rsidR="000F1F79" w:rsidRPr="000F1F79" w:rsidRDefault="000F1F79" w:rsidP="000F1F79">
            <w:pPr>
              <w:spacing w:after="0" w:line="240" w:lineRule="auto"/>
              <w:ind w:firstLine="34"/>
              <w:jc w:val="left"/>
            </w:pPr>
            <w:r w:rsidRPr="000F1F79">
              <w:t>1</w:t>
            </w: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5F6E5395" w14:textId="77777777" w:rsidR="000F1F79" w:rsidRPr="000F1F79" w:rsidRDefault="000F1F79" w:rsidP="000F1F79">
            <w:pPr>
              <w:spacing w:after="0" w:line="240" w:lineRule="auto"/>
              <w:ind w:firstLine="34"/>
              <w:jc w:val="left"/>
            </w:pPr>
            <w:r w:rsidRPr="000F1F79">
              <w:t>Название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6896F6B" w14:textId="77777777" w:rsidR="000F1F79" w:rsidRPr="000F1F79" w:rsidRDefault="000F1F79" w:rsidP="000F1F79">
            <w:pPr>
              <w:spacing w:after="0" w:line="240" w:lineRule="auto"/>
              <w:ind w:firstLine="34"/>
              <w:jc w:val="left"/>
            </w:pPr>
            <w:r w:rsidRPr="000F1F79">
              <w:t>Однострочный текст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0184321E" w14:textId="77777777" w:rsidR="000F1F79" w:rsidRPr="000F1F79" w:rsidRDefault="000F1F79" w:rsidP="000F1F79">
            <w:pPr>
              <w:spacing w:after="0" w:line="240" w:lineRule="auto"/>
              <w:ind w:firstLine="34"/>
              <w:jc w:val="left"/>
            </w:pPr>
            <w:r w:rsidRPr="000F1F79">
              <w:t>Название службы</w:t>
            </w:r>
          </w:p>
        </w:tc>
      </w:tr>
      <w:tr w:rsidR="000F1F79" w:rsidRPr="000F1F79" w14:paraId="11A60EB5" w14:textId="77777777" w:rsidTr="00E76568">
        <w:trPr>
          <w:trHeight w:val="273"/>
        </w:trPr>
        <w:tc>
          <w:tcPr>
            <w:tcW w:w="231" w:type="pct"/>
            <w:tcBorders>
              <w:top w:val="single" w:sz="4" w:space="0" w:color="auto"/>
            </w:tcBorders>
          </w:tcPr>
          <w:p w14:paraId="15E03C06" w14:textId="77777777" w:rsidR="000F1F79" w:rsidRPr="000F1F79" w:rsidRDefault="000F1F79" w:rsidP="000F1F79">
            <w:pPr>
              <w:spacing w:after="0" w:line="240" w:lineRule="auto"/>
              <w:ind w:firstLine="34"/>
              <w:jc w:val="left"/>
            </w:pPr>
            <w:r w:rsidRPr="000F1F79">
              <w:t>2</w:t>
            </w: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566B79E3" w14:textId="77777777" w:rsidR="000F1F79" w:rsidRPr="000F1F79" w:rsidRDefault="000F1F79" w:rsidP="000F1F79">
            <w:pPr>
              <w:spacing w:after="0" w:line="240" w:lineRule="auto"/>
              <w:ind w:firstLine="34"/>
              <w:jc w:val="left"/>
            </w:pPr>
            <w:r w:rsidRPr="000F1F79">
              <w:t>Сайт курьерской службы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2FCCC8" w14:textId="77777777" w:rsidR="000F1F79" w:rsidRPr="000F1F79" w:rsidRDefault="000F1F79" w:rsidP="000F1F79">
            <w:pPr>
              <w:spacing w:after="0" w:line="240" w:lineRule="auto"/>
              <w:ind w:firstLine="34"/>
              <w:jc w:val="left"/>
            </w:pPr>
            <w:r w:rsidRPr="000F1F79">
              <w:t>Гиперссылка, ссылка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68D01442" w14:textId="77777777" w:rsidR="000F1F79" w:rsidRPr="000F1F79" w:rsidRDefault="000F1F79" w:rsidP="000F1F79">
            <w:pPr>
              <w:spacing w:after="0" w:line="240" w:lineRule="auto"/>
              <w:ind w:firstLine="34"/>
              <w:jc w:val="left"/>
            </w:pPr>
            <w:r w:rsidRPr="000F1F79">
              <w:t>Ссылка на сайт курьерской службы</w:t>
            </w:r>
          </w:p>
        </w:tc>
      </w:tr>
    </w:tbl>
    <w:p w14:paraId="760738B8" w14:textId="77777777" w:rsidR="00417329" w:rsidRDefault="00417329" w:rsidP="00E76568">
      <w:pPr>
        <w:spacing w:after="0" w:line="240" w:lineRule="auto"/>
        <w:ind w:firstLine="567"/>
      </w:pPr>
    </w:p>
    <w:p w14:paraId="158C2FFF" w14:textId="34A6558A" w:rsidR="00385D1E" w:rsidRDefault="00385D1E" w:rsidP="00385D1E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 w:rsidRPr="00EA18F6">
        <w:rPr>
          <w:sz w:val="24"/>
          <w:szCs w:val="24"/>
        </w:rPr>
        <w:t>Сп</w:t>
      </w:r>
      <w:r w:rsidR="000F1F79">
        <w:rPr>
          <w:sz w:val="24"/>
          <w:szCs w:val="24"/>
        </w:rPr>
        <w:t xml:space="preserve">равочник </w:t>
      </w:r>
      <w:r w:rsidRPr="00EA18F6">
        <w:rPr>
          <w:sz w:val="24"/>
          <w:szCs w:val="24"/>
        </w:rPr>
        <w:t>«</w:t>
      </w:r>
      <w:r w:rsidR="000F1F79">
        <w:rPr>
          <w:sz w:val="24"/>
          <w:szCs w:val="24"/>
        </w:rPr>
        <w:t>Виды корреспонденции</w:t>
      </w:r>
      <w:r w:rsidRPr="00EA18F6">
        <w:rPr>
          <w:sz w:val="24"/>
          <w:szCs w:val="24"/>
        </w:rPr>
        <w:t>»</w:t>
      </w:r>
    </w:p>
    <w:p w14:paraId="37007F16" w14:textId="2633E5A1" w:rsidR="000F1F79" w:rsidRPr="000F1F79" w:rsidRDefault="000F1F79" w:rsidP="000F1F79">
      <w:pPr>
        <w:spacing w:after="0" w:line="240" w:lineRule="auto"/>
        <w:ind w:firstLine="567"/>
      </w:pPr>
      <w:r w:rsidRPr="000F1F79">
        <w:t xml:space="preserve">Справочник представляет собой список элементов SharePoint 2013, перечень атрибутов элемента данного списка представлен в </w:t>
      </w:r>
      <w:r w:rsidR="00E76568">
        <w:t xml:space="preserve">таблице (см. </w:t>
      </w:r>
      <w:r w:rsidRPr="000F1F79">
        <w:fldChar w:fldCharType="begin"/>
      </w:r>
      <w:r w:rsidRPr="000F1F79">
        <w:instrText xml:space="preserve"> REF _Ref424628976 \h  \* MERGEFORMAT </w:instrText>
      </w:r>
      <w:r w:rsidRPr="000F1F79">
        <w:fldChar w:fldCharType="separate"/>
      </w:r>
      <w:r w:rsidR="00E22EDC" w:rsidRPr="00E22EDC">
        <w:t xml:space="preserve">Таблица </w:t>
      </w:r>
      <w:r w:rsidR="00E22EDC" w:rsidRPr="00E22EDC">
        <w:rPr>
          <w:noProof/>
        </w:rPr>
        <w:t>49</w:t>
      </w:r>
      <w:r w:rsidRPr="000F1F79">
        <w:fldChar w:fldCharType="end"/>
      </w:r>
      <w:r w:rsidR="00E76568">
        <w:t>)</w:t>
      </w:r>
      <w:r w:rsidRPr="000F1F79">
        <w:t xml:space="preserve">. </w:t>
      </w:r>
    </w:p>
    <w:p w14:paraId="29184FBA" w14:textId="77777777" w:rsidR="000F1F79" w:rsidRPr="000F1F79" w:rsidRDefault="000F1F79" w:rsidP="00E76568">
      <w:pPr>
        <w:pStyle w:val="af1"/>
        <w:keepNext/>
        <w:spacing w:before="200"/>
        <w:rPr>
          <w:i/>
        </w:rPr>
      </w:pPr>
      <w:bookmarkStart w:id="225" w:name="_Ref424628976"/>
      <w:r w:rsidRPr="000F1F79">
        <w:rPr>
          <w:i/>
        </w:rPr>
        <w:t xml:space="preserve">Таблица </w:t>
      </w:r>
      <w:r w:rsidRPr="000F1F79">
        <w:rPr>
          <w:i/>
        </w:rPr>
        <w:fldChar w:fldCharType="begin"/>
      </w:r>
      <w:r w:rsidRPr="000F1F79">
        <w:rPr>
          <w:i/>
        </w:rPr>
        <w:instrText xml:space="preserve"> SEQ Таблица \* ARABIC </w:instrText>
      </w:r>
      <w:r w:rsidRPr="000F1F79">
        <w:rPr>
          <w:i/>
        </w:rPr>
        <w:fldChar w:fldCharType="separate"/>
      </w:r>
      <w:r w:rsidR="00E22EDC">
        <w:rPr>
          <w:i/>
          <w:noProof/>
        </w:rPr>
        <w:t>49</w:t>
      </w:r>
      <w:r w:rsidRPr="000F1F79">
        <w:rPr>
          <w:i/>
          <w:noProof/>
        </w:rPr>
        <w:fldChar w:fldCharType="end"/>
      </w:r>
      <w:bookmarkEnd w:id="225"/>
      <w:r w:rsidRPr="000F1F79">
        <w:rPr>
          <w:i/>
        </w:rPr>
        <w:t xml:space="preserve"> – Атрибуты справочника «Виды корреспонденции»</w:t>
      </w:r>
    </w:p>
    <w:tbl>
      <w:tblPr>
        <w:tblStyle w:val="170"/>
        <w:tblW w:w="5000" w:type="pct"/>
        <w:tblLook w:val="04A0" w:firstRow="1" w:lastRow="0" w:firstColumn="1" w:lastColumn="0" w:noHBand="0" w:noVBand="1"/>
      </w:tblPr>
      <w:tblGrid>
        <w:gridCol w:w="458"/>
        <w:gridCol w:w="2093"/>
        <w:gridCol w:w="2662"/>
        <w:gridCol w:w="4131"/>
      </w:tblGrid>
      <w:tr w:rsidR="000F1F79" w:rsidRPr="000F1F79" w14:paraId="58D9D996" w14:textId="77777777" w:rsidTr="00E76568">
        <w:trPr>
          <w:trHeight w:val="640"/>
        </w:trPr>
        <w:tc>
          <w:tcPr>
            <w:tcW w:w="231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24B75928" w14:textId="77777777" w:rsidR="000F1F79" w:rsidRPr="000F1F79" w:rsidRDefault="000F1F79" w:rsidP="000F1F79">
            <w:pPr>
              <w:spacing w:line="240" w:lineRule="auto"/>
              <w:ind w:firstLine="0"/>
              <w:jc w:val="center"/>
              <w:rPr>
                <w:b/>
              </w:rPr>
            </w:pPr>
            <w:r w:rsidRPr="000F1F79">
              <w:rPr>
                <w:b/>
              </w:rPr>
              <w:t>№</w:t>
            </w:r>
          </w:p>
        </w:tc>
        <w:tc>
          <w:tcPr>
            <w:tcW w:w="1125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28E40B0E" w14:textId="77777777" w:rsidR="000F1F79" w:rsidRPr="000F1F79" w:rsidRDefault="000F1F79" w:rsidP="000F1F79">
            <w:pPr>
              <w:spacing w:line="240" w:lineRule="auto"/>
              <w:ind w:firstLine="34"/>
              <w:jc w:val="center"/>
              <w:rPr>
                <w:b/>
              </w:rPr>
            </w:pPr>
            <w:r w:rsidRPr="000F1F79">
              <w:rPr>
                <w:b/>
              </w:rPr>
              <w:t>Отображаемое имя поля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F88E26A" w14:textId="77777777" w:rsidR="000F1F79" w:rsidRPr="000F1F79" w:rsidRDefault="000F1F79" w:rsidP="000F1F79">
            <w:pPr>
              <w:spacing w:line="240" w:lineRule="auto"/>
              <w:ind w:firstLine="0"/>
              <w:jc w:val="center"/>
              <w:rPr>
                <w:b/>
              </w:rPr>
            </w:pPr>
            <w:r w:rsidRPr="000F1F79">
              <w:rPr>
                <w:b/>
              </w:rPr>
              <w:t xml:space="preserve">Тип поля </w:t>
            </w:r>
            <w:r w:rsidRPr="000F1F79">
              <w:rPr>
                <w:b/>
                <w:lang w:val="en-US"/>
              </w:rPr>
              <w:t>SharePoint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</w:tcPr>
          <w:p w14:paraId="5162DD8A" w14:textId="77777777" w:rsidR="000F1F79" w:rsidRPr="000F1F79" w:rsidRDefault="000F1F79" w:rsidP="000F1F79">
            <w:pPr>
              <w:spacing w:line="240" w:lineRule="auto"/>
              <w:ind w:firstLine="0"/>
              <w:jc w:val="center"/>
              <w:rPr>
                <w:b/>
              </w:rPr>
            </w:pPr>
            <w:r w:rsidRPr="000F1F79">
              <w:rPr>
                <w:b/>
              </w:rPr>
              <w:t>Комментарий</w:t>
            </w:r>
          </w:p>
        </w:tc>
      </w:tr>
      <w:tr w:rsidR="000F1F79" w:rsidRPr="000F1F79" w14:paraId="5CA755C3" w14:textId="77777777" w:rsidTr="00E76568">
        <w:trPr>
          <w:trHeight w:val="273"/>
        </w:trPr>
        <w:tc>
          <w:tcPr>
            <w:tcW w:w="231" w:type="pct"/>
            <w:tcBorders>
              <w:top w:val="single" w:sz="4" w:space="0" w:color="auto"/>
            </w:tcBorders>
          </w:tcPr>
          <w:p w14:paraId="387D4342" w14:textId="77777777" w:rsidR="000F1F79" w:rsidRPr="000F1F79" w:rsidRDefault="000F1F79" w:rsidP="000F1F79">
            <w:pPr>
              <w:spacing w:after="0" w:line="240" w:lineRule="auto"/>
              <w:ind w:firstLine="0"/>
              <w:jc w:val="center"/>
            </w:pPr>
            <w:r w:rsidRPr="000F1F79">
              <w:t>1</w:t>
            </w: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388A06CE" w14:textId="77777777" w:rsidR="000F1F79" w:rsidRPr="000F1F79" w:rsidRDefault="000F1F79" w:rsidP="000F1F79">
            <w:pPr>
              <w:spacing w:after="0" w:line="240" w:lineRule="auto"/>
              <w:ind w:firstLine="34"/>
              <w:jc w:val="left"/>
            </w:pPr>
            <w:r w:rsidRPr="000F1F79">
              <w:t>Название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233DFC9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0F1F79">
              <w:t>Однострочный текст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3B1CD86B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Заполняется вручную</w:t>
            </w:r>
          </w:p>
        </w:tc>
      </w:tr>
      <w:tr w:rsidR="000F1F79" w:rsidRPr="000F1F79" w14:paraId="7BA00D9A" w14:textId="77777777" w:rsidTr="00E76568">
        <w:trPr>
          <w:trHeight w:val="273"/>
        </w:trPr>
        <w:tc>
          <w:tcPr>
            <w:tcW w:w="231" w:type="pct"/>
            <w:tcBorders>
              <w:top w:val="single" w:sz="4" w:space="0" w:color="auto"/>
            </w:tcBorders>
          </w:tcPr>
          <w:p w14:paraId="1A921254" w14:textId="77777777" w:rsidR="000F1F79" w:rsidRPr="000F1F79" w:rsidRDefault="000F1F79" w:rsidP="000F1F79">
            <w:pPr>
              <w:spacing w:after="0" w:line="240" w:lineRule="auto"/>
              <w:ind w:firstLine="0"/>
              <w:jc w:val="center"/>
            </w:pPr>
            <w:r w:rsidRPr="000F1F79">
              <w:t>2</w:t>
            </w: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70D5D6FC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Категория</w:t>
            </w:r>
          </w:p>
          <w:p w14:paraId="56A583C5" w14:textId="77777777" w:rsidR="000F1F79" w:rsidRPr="000F1F79" w:rsidRDefault="000F1F79" w:rsidP="000F1F79">
            <w:pPr>
              <w:spacing w:after="0" w:line="240" w:lineRule="auto"/>
              <w:ind w:firstLine="34"/>
              <w:jc w:val="left"/>
            </w:pP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6BD1115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0F1F79">
              <w:t xml:space="preserve">Выбор 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3E45176A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Варианты: письмо/ бандероль/ уведомление</w:t>
            </w:r>
          </w:p>
        </w:tc>
      </w:tr>
      <w:tr w:rsidR="000F1F79" w:rsidRPr="000F1F79" w14:paraId="5E210BDB" w14:textId="77777777" w:rsidTr="00E76568">
        <w:trPr>
          <w:trHeight w:val="640"/>
        </w:trPr>
        <w:tc>
          <w:tcPr>
            <w:tcW w:w="231" w:type="pct"/>
            <w:tcBorders>
              <w:top w:val="single" w:sz="4" w:space="0" w:color="auto"/>
            </w:tcBorders>
          </w:tcPr>
          <w:p w14:paraId="4636D3D1" w14:textId="77777777" w:rsidR="000F1F79" w:rsidRPr="000F1F79" w:rsidRDefault="000F1F79" w:rsidP="000F1F79">
            <w:pPr>
              <w:spacing w:after="0" w:line="240" w:lineRule="auto"/>
              <w:ind w:firstLine="0"/>
              <w:jc w:val="center"/>
            </w:pPr>
            <w:r w:rsidRPr="000F1F79">
              <w:t>3</w:t>
            </w: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4068D0F8" w14:textId="77777777" w:rsidR="000F1F79" w:rsidRPr="000F1F79" w:rsidRDefault="000F1F79" w:rsidP="000F1F79">
            <w:pPr>
              <w:spacing w:after="0" w:line="240" w:lineRule="auto"/>
              <w:ind w:firstLine="34"/>
              <w:jc w:val="left"/>
            </w:pPr>
            <w:r w:rsidRPr="000F1F79">
              <w:t>Номер списка для Ф.103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0257DFB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Число (3 знака)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095ECF64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 xml:space="preserve">Номер выводится в шапке сформированной по виду корреспонденции формы 103 </w:t>
            </w:r>
          </w:p>
          <w:p w14:paraId="1546F491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</w:p>
        </w:tc>
      </w:tr>
    </w:tbl>
    <w:p w14:paraId="275DC7E2" w14:textId="77777777" w:rsidR="000F1F79" w:rsidRDefault="000F1F79" w:rsidP="00413FC2">
      <w:pPr>
        <w:spacing w:after="0" w:line="240" w:lineRule="auto"/>
        <w:ind w:firstLine="567"/>
      </w:pPr>
    </w:p>
    <w:p w14:paraId="2A15FFB9" w14:textId="258B934E" w:rsidR="00385D1E" w:rsidRDefault="000F1F79" w:rsidP="00385D1E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bookmarkStart w:id="226" w:name="_Toc426530632"/>
      <w:r w:rsidRPr="000F1F79">
        <w:rPr>
          <w:sz w:val="24"/>
          <w:szCs w:val="24"/>
        </w:rPr>
        <w:t>Шаблоны почтовых отправлений</w:t>
      </w:r>
      <w:bookmarkEnd w:id="226"/>
    </w:p>
    <w:p w14:paraId="58857B97" w14:textId="739CC573" w:rsidR="000F1F79" w:rsidRPr="000F1F79" w:rsidRDefault="000F1F79" w:rsidP="00E76568">
      <w:pPr>
        <w:spacing w:after="0" w:line="240" w:lineRule="auto"/>
        <w:ind w:firstLine="567"/>
      </w:pPr>
      <w:r w:rsidRPr="000F1F79">
        <w:t xml:space="preserve">Раздел представляет собой библиотеку документов SharePoint 2013, перечень атрибутов документа, представлен в </w:t>
      </w:r>
      <w:r w:rsidR="00E76568">
        <w:t xml:space="preserve">таблице (см. </w:t>
      </w:r>
      <w:r w:rsidRPr="000F1F79">
        <w:fldChar w:fldCharType="begin"/>
      </w:r>
      <w:r w:rsidRPr="000F1F79">
        <w:instrText xml:space="preserve"> REF _Ref424570603 \h  \* MERGEFORMAT </w:instrText>
      </w:r>
      <w:r w:rsidRPr="000F1F79">
        <w:fldChar w:fldCharType="separate"/>
      </w:r>
      <w:r w:rsidR="00E22EDC" w:rsidRPr="00E22EDC">
        <w:t>Таблица 50</w:t>
      </w:r>
      <w:r w:rsidRPr="000F1F79">
        <w:fldChar w:fldCharType="end"/>
      </w:r>
      <w:r w:rsidR="00E76568">
        <w:t>)</w:t>
      </w:r>
      <w:r w:rsidRPr="000F1F79">
        <w:t xml:space="preserve">. </w:t>
      </w:r>
    </w:p>
    <w:p w14:paraId="13E32534" w14:textId="77777777" w:rsidR="000F1F79" w:rsidRPr="000F1F79" w:rsidRDefault="000F1F79" w:rsidP="00E76568">
      <w:pPr>
        <w:pStyle w:val="af1"/>
        <w:keepNext/>
        <w:spacing w:before="200"/>
        <w:rPr>
          <w:i/>
        </w:rPr>
      </w:pPr>
      <w:bookmarkStart w:id="227" w:name="_Ref424570603"/>
      <w:r w:rsidRPr="000F1F79">
        <w:rPr>
          <w:i/>
        </w:rPr>
        <w:t xml:space="preserve">Таблица </w:t>
      </w:r>
      <w:r w:rsidRPr="000F1F79">
        <w:rPr>
          <w:i/>
        </w:rPr>
        <w:fldChar w:fldCharType="begin"/>
      </w:r>
      <w:r w:rsidRPr="000F1F79">
        <w:rPr>
          <w:i/>
        </w:rPr>
        <w:instrText xml:space="preserve"> SEQ Таблица \* ARABIC </w:instrText>
      </w:r>
      <w:r w:rsidRPr="000F1F79">
        <w:rPr>
          <w:i/>
        </w:rPr>
        <w:fldChar w:fldCharType="separate"/>
      </w:r>
      <w:r w:rsidR="00E22EDC">
        <w:rPr>
          <w:i/>
          <w:noProof/>
        </w:rPr>
        <w:t>50</w:t>
      </w:r>
      <w:r w:rsidRPr="000F1F79">
        <w:rPr>
          <w:i/>
        </w:rPr>
        <w:fldChar w:fldCharType="end"/>
      </w:r>
      <w:bookmarkEnd w:id="227"/>
      <w:r w:rsidRPr="000F1F79">
        <w:rPr>
          <w:i/>
        </w:rPr>
        <w:t xml:space="preserve"> – Атрибуты шаблонов почтовых отправлений</w:t>
      </w:r>
    </w:p>
    <w:tbl>
      <w:tblPr>
        <w:tblStyle w:val="183"/>
        <w:tblW w:w="5000" w:type="pct"/>
        <w:tblLook w:val="04A0" w:firstRow="1" w:lastRow="0" w:firstColumn="1" w:lastColumn="0" w:noHBand="0" w:noVBand="1"/>
      </w:tblPr>
      <w:tblGrid>
        <w:gridCol w:w="458"/>
        <w:gridCol w:w="2226"/>
        <w:gridCol w:w="2796"/>
        <w:gridCol w:w="3864"/>
      </w:tblGrid>
      <w:tr w:rsidR="000F1F79" w:rsidRPr="000F1F79" w14:paraId="2A4C9869" w14:textId="77777777" w:rsidTr="00BA4FBF">
        <w:trPr>
          <w:trHeight w:val="640"/>
          <w:tblHeader/>
        </w:trPr>
        <w:tc>
          <w:tcPr>
            <w:tcW w:w="231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0C16EB19" w14:textId="77777777" w:rsidR="000F1F79" w:rsidRPr="000F1F79" w:rsidRDefault="000F1F79" w:rsidP="000F1F79">
            <w:pPr>
              <w:spacing w:line="240" w:lineRule="auto"/>
              <w:ind w:firstLine="0"/>
              <w:jc w:val="center"/>
              <w:rPr>
                <w:b/>
              </w:rPr>
            </w:pPr>
            <w:r w:rsidRPr="000F1F79">
              <w:rPr>
                <w:b/>
              </w:rPr>
              <w:t>№</w:t>
            </w:r>
          </w:p>
        </w:tc>
        <w:tc>
          <w:tcPr>
            <w:tcW w:w="1196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6645E231" w14:textId="77777777" w:rsidR="000F1F79" w:rsidRPr="000F1F79" w:rsidRDefault="000F1F79" w:rsidP="000F1F79">
            <w:pPr>
              <w:spacing w:line="240" w:lineRule="auto"/>
              <w:ind w:firstLine="34"/>
              <w:jc w:val="center"/>
              <w:rPr>
                <w:b/>
              </w:rPr>
            </w:pPr>
            <w:r w:rsidRPr="000F1F79">
              <w:rPr>
                <w:b/>
              </w:rPr>
              <w:t>Отображаемое имя поля</w:t>
            </w:r>
          </w:p>
        </w:tc>
        <w:tc>
          <w:tcPr>
            <w:tcW w:w="1501" w:type="pct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2034FEA" w14:textId="77777777" w:rsidR="000F1F79" w:rsidRPr="000F1F79" w:rsidRDefault="000F1F79" w:rsidP="000F1F79">
            <w:pPr>
              <w:spacing w:line="240" w:lineRule="auto"/>
              <w:ind w:firstLine="0"/>
              <w:jc w:val="center"/>
              <w:rPr>
                <w:b/>
              </w:rPr>
            </w:pPr>
            <w:r w:rsidRPr="000F1F79">
              <w:rPr>
                <w:b/>
              </w:rPr>
              <w:t xml:space="preserve">Тип поля </w:t>
            </w:r>
            <w:r w:rsidRPr="000F1F79">
              <w:rPr>
                <w:b/>
                <w:lang w:val="en-US"/>
              </w:rPr>
              <w:t>SharePoint</w:t>
            </w:r>
          </w:p>
        </w:tc>
        <w:tc>
          <w:tcPr>
            <w:tcW w:w="2072" w:type="pct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</w:tcPr>
          <w:p w14:paraId="741D7CE0" w14:textId="77777777" w:rsidR="000F1F79" w:rsidRPr="000F1F79" w:rsidRDefault="000F1F79" w:rsidP="000F1F79">
            <w:pPr>
              <w:spacing w:line="240" w:lineRule="auto"/>
              <w:ind w:firstLine="0"/>
              <w:jc w:val="center"/>
              <w:rPr>
                <w:b/>
              </w:rPr>
            </w:pPr>
            <w:r w:rsidRPr="000F1F79">
              <w:rPr>
                <w:b/>
              </w:rPr>
              <w:t>Комментарий</w:t>
            </w:r>
          </w:p>
        </w:tc>
      </w:tr>
      <w:tr w:rsidR="000F1F79" w:rsidRPr="000F1F79" w14:paraId="024C2D38" w14:textId="77777777" w:rsidTr="00E76568">
        <w:trPr>
          <w:trHeight w:val="640"/>
        </w:trPr>
        <w:tc>
          <w:tcPr>
            <w:tcW w:w="231" w:type="pct"/>
            <w:tcBorders>
              <w:top w:val="single" w:sz="4" w:space="0" w:color="auto"/>
            </w:tcBorders>
          </w:tcPr>
          <w:p w14:paraId="577FB182" w14:textId="77777777" w:rsidR="000F1F79" w:rsidRPr="000F1F79" w:rsidRDefault="000F1F79" w:rsidP="000F1F79">
            <w:pPr>
              <w:spacing w:after="0" w:line="240" w:lineRule="auto"/>
              <w:ind w:firstLine="0"/>
              <w:jc w:val="center"/>
            </w:pPr>
            <w:r w:rsidRPr="000F1F79">
              <w:t>1</w:t>
            </w:r>
          </w:p>
        </w:tc>
        <w:tc>
          <w:tcPr>
            <w:tcW w:w="1196" w:type="pct"/>
            <w:tcBorders>
              <w:top w:val="single" w:sz="4" w:space="0" w:color="auto"/>
            </w:tcBorders>
          </w:tcPr>
          <w:p w14:paraId="58C9BF5D" w14:textId="77777777" w:rsidR="000F1F79" w:rsidRPr="000F1F79" w:rsidRDefault="000F1F79" w:rsidP="000F1F79">
            <w:pPr>
              <w:spacing w:after="0" w:line="240" w:lineRule="auto"/>
              <w:ind w:firstLine="34"/>
            </w:pPr>
            <w:r w:rsidRPr="000F1F79">
              <w:t>Название шаблона</w:t>
            </w:r>
          </w:p>
        </w:tc>
        <w:tc>
          <w:tcPr>
            <w:tcW w:w="1501" w:type="pct"/>
            <w:tcBorders>
              <w:top w:val="single" w:sz="4" w:space="0" w:color="auto"/>
              <w:right w:val="single" w:sz="4" w:space="0" w:color="auto"/>
            </w:tcBorders>
          </w:tcPr>
          <w:p w14:paraId="4EBF2548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Однострочный текст</w:t>
            </w:r>
          </w:p>
        </w:tc>
        <w:tc>
          <w:tcPr>
            <w:tcW w:w="2072" w:type="pct"/>
            <w:tcBorders>
              <w:top w:val="single" w:sz="4" w:space="0" w:color="auto"/>
              <w:left w:val="single" w:sz="4" w:space="0" w:color="auto"/>
            </w:tcBorders>
          </w:tcPr>
          <w:p w14:paraId="16061479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Заполняется вручную</w:t>
            </w:r>
          </w:p>
        </w:tc>
      </w:tr>
      <w:tr w:rsidR="000F1F79" w:rsidRPr="000F1F79" w14:paraId="40D50080" w14:textId="77777777" w:rsidTr="00E76568">
        <w:trPr>
          <w:trHeight w:val="640"/>
        </w:trPr>
        <w:tc>
          <w:tcPr>
            <w:tcW w:w="231" w:type="pct"/>
            <w:tcBorders>
              <w:top w:val="single" w:sz="4" w:space="0" w:color="auto"/>
            </w:tcBorders>
          </w:tcPr>
          <w:p w14:paraId="3F6F66DB" w14:textId="77777777" w:rsidR="000F1F79" w:rsidRPr="000F1F79" w:rsidRDefault="000F1F79" w:rsidP="000F1F79">
            <w:pPr>
              <w:spacing w:after="0" w:line="240" w:lineRule="auto"/>
              <w:ind w:firstLine="0"/>
              <w:jc w:val="center"/>
            </w:pPr>
            <w:r w:rsidRPr="000F1F79">
              <w:t>2</w:t>
            </w:r>
          </w:p>
        </w:tc>
        <w:tc>
          <w:tcPr>
            <w:tcW w:w="1196" w:type="pct"/>
            <w:tcBorders>
              <w:top w:val="single" w:sz="4" w:space="0" w:color="auto"/>
            </w:tcBorders>
          </w:tcPr>
          <w:p w14:paraId="2FC9AB2A" w14:textId="77777777" w:rsidR="000F1F79" w:rsidRPr="000F1F79" w:rsidRDefault="000F1F79" w:rsidP="000F1F79">
            <w:pPr>
              <w:spacing w:after="0" w:line="240" w:lineRule="auto"/>
              <w:ind w:firstLine="34"/>
              <w:jc w:val="left"/>
            </w:pPr>
            <w:r w:rsidRPr="000F1F79">
              <w:t>Название файла шаблона</w:t>
            </w:r>
          </w:p>
        </w:tc>
        <w:tc>
          <w:tcPr>
            <w:tcW w:w="1501" w:type="pct"/>
            <w:tcBorders>
              <w:top w:val="single" w:sz="4" w:space="0" w:color="auto"/>
              <w:right w:val="single" w:sz="4" w:space="0" w:color="auto"/>
            </w:tcBorders>
          </w:tcPr>
          <w:p w14:paraId="66B83F4D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Однострочный текст</w:t>
            </w:r>
          </w:p>
        </w:tc>
        <w:tc>
          <w:tcPr>
            <w:tcW w:w="2072" w:type="pct"/>
            <w:tcBorders>
              <w:top w:val="single" w:sz="4" w:space="0" w:color="auto"/>
              <w:left w:val="single" w:sz="4" w:space="0" w:color="auto"/>
            </w:tcBorders>
          </w:tcPr>
          <w:p w14:paraId="45614D08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</w:p>
        </w:tc>
      </w:tr>
      <w:tr w:rsidR="000F1F79" w:rsidRPr="000F1F79" w14:paraId="1DDA3D17" w14:textId="77777777" w:rsidTr="00E76568">
        <w:trPr>
          <w:trHeight w:val="465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46810B1C" w14:textId="77777777" w:rsidR="000F1F79" w:rsidRPr="000F1F79" w:rsidRDefault="000F1F79" w:rsidP="000F1F79">
            <w:pPr>
              <w:spacing w:after="0" w:line="240" w:lineRule="auto"/>
              <w:ind w:firstLine="0"/>
              <w:jc w:val="center"/>
            </w:pPr>
            <w:r w:rsidRPr="000F1F79">
              <w:t>3</w:t>
            </w:r>
          </w:p>
        </w:tc>
        <w:tc>
          <w:tcPr>
            <w:tcW w:w="1196" w:type="pct"/>
            <w:tcBorders>
              <w:top w:val="single" w:sz="4" w:space="0" w:color="auto"/>
              <w:bottom w:val="single" w:sz="4" w:space="0" w:color="auto"/>
            </w:tcBorders>
          </w:tcPr>
          <w:p w14:paraId="5062A223" w14:textId="229820F5" w:rsidR="000F1F79" w:rsidRPr="000F1F79" w:rsidRDefault="000F1F79" w:rsidP="00E76568">
            <w:pPr>
              <w:spacing w:after="0" w:line="240" w:lineRule="auto"/>
              <w:ind w:firstLine="0"/>
              <w:jc w:val="left"/>
            </w:pPr>
            <w:r w:rsidRPr="000F1F79">
              <w:t xml:space="preserve">Категория </w:t>
            </w:r>
          </w:p>
        </w:tc>
        <w:tc>
          <w:tcPr>
            <w:tcW w:w="150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2F4CD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 xml:space="preserve">Выбор </w:t>
            </w:r>
          </w:p>
        </w:tc>
        <w:tc>
          <w:tcPr>
            <w:tcW w:w="2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DA63F60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Варианты: письмо, бандероль, уведомление</w:t>
            </w:r>
          </w:p>
        </w:tc>
      </w:tr>
      <w:tr w:rsidR="000F1F79" w:rsidRPr="000F1F79" w14:paraId="182F001E" w14:textId="77777777" w:rsidTr="00E76568">
        <w:trPr>
          <w:trHeight w:val="465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58664E88" w14:textId="77777777" w:rsidR="000F1F79" w:rsidRPr="000F1F79" w:rsidRDefault="000F1F79" w:rsidP="000F1F79">
            <w:pPr>
              <w:spacing w:after="0" w:line="240" w:lineRule="auto"/>
              <w:ind w:firstLine="0"/>
              <w:jc w:val="center"/>
            </w:pPr>
            <w:r w:rsidRPr="000F1F79">
              <w:t>4</w:t>
            </w:r>
          </w:p>
        </w:tc>
        <w:tc>
          <w:tcPr>
            <w:tcW w:w="1196" w:type="pct"/>
            <w:tcBorders>
              <w:top w:val="single" w:sz="4" w:space="0" w:color="auto"/>
              <w:bottom w:val="single" w:sz="4" w:space="0" w:color="auto"/>
            </w:tcBorders>
          </w:tcPr>
          <w:p w14:paraId="67DF9391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 xml:space="preserve">Тип </w:t>
            </w:r>
          </w:p>
        </w:tc>
        <w:tc>
          <w:tcPr>
            <w:tcW w:w="150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D0B8E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 xml:space="preserve">Выбор </w:t>
            </w:r>
          </w:p>
        </w:tc>
        <w:tc>
          <w:tcPr>
            <w:tcW w:w="2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620ECF2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Варианты: конверт/ наклейка/ уведомление</w:t>
            </w:r>
          </w:p>
        </w:tc>
      </w:tr>
      <w:tr w:rsidR="000F1F79" w:rsidRPr="000F1F79" w14:paraId="775918C6" w14:textId="77777777" w:rsidTr="00E76568">
        <w:trPr>
          <w:trHeight w:val="472"/>
        </w:trPr>
        <w:tc>
          <w:tcPr>
            <w:tcW w:w="231" w:type="pct"/>
            <w:tcBorders>
              <w:top w:val="single" w:sz="4" w:space="0" w:color="auto"/>
            </w:tcBorders>
          </w:tcPr>
          <w:p w14:paraId="5E245092" w14:textId="77777777" w:rsidR="000F1F79" w:rsidRPr="000F1F79" w:rsidRDefault="000F1F79" w:rsidP="000F1F79">
            <w:pPr>
              <w:spacing w:after="0" w:line="240" w:lineRule="auto"/>
              <w:ind w:firstLine="0"/>
              <w:jc w:val="center"/>
            </w:pPr>
            <w:r w:rsidRPr="000F1F79">
              <w:t>5</w:t>
            </w:r>
          </w:p>
        </w:tc>
        <w:tc>
          <w:tcPr>
            <w:tcW w:w="1196" w:type="pct"/>
            <w:tcBorders>
              <w:top w:val="single" w:sz="4" w:space="0" w:color="auto"/>
            </w:tcBorders>
          </w:tcPr>
          <w:p w14:paraId="3233CA6E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Вид корреспонденции</w:t>
            </w:r>
          </w:p>
        </w:tc>
        <w:tc>
          <w:tcPr>
            <w:tcW w:w="1501" w:type="pct"/>
            <w:tcBorders>
              <w:top w:val="single" w:sz="4" w:space="0" w:color="auto"/>
              <w:right w:val="single" w:sz="4" w:space="0" w:color="auto"/>
            </w:tcBorders>
          </w:tcPr>
          <w:p w14:paraId="07E9AC31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Подстановка</w:t>
            </w:r>
          </w:p>
        </w:tc>
        <w:tc>
          <w:tcPr>
            <w:tcW w:w="2072" w:type="pct"/>
            <w:tcBorders>
              <w:top w:val="single" w:sz="4" w:space="0" w:color="auto"/>
              <w:left w:val="single" w:sz="4" w:space="0" w:color="auto"/>
            </w:tcBorders>
          </w:tcPr>
          <w:p w14:paraId="2A7F7931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Выбор из справочника «Виды корреспонденции»</w:t>
            </w:r>
          </w:p>
        </w:tc>
      </w:tr>
    </w:tbl>
    <w:p w14:paraId="7A0EAEBA" w14:textId="77777777" w:rsidR="000F1F79" w:rsidRDefault="000F1F79" w:rsidP="00413FC2">
      <w:pPr>
        <w:spacing w:after="0" w:line="240" w:lineRule="auto"/>
        <w:ind w:firstLine="567"/>
      </w:pPr>
    </w:p>
    <w:p w14:paraId="0CC55BF6" w14:textId="7F2FAD87" w:rsidR="000F1F79" w:rsidRPr="00E76568" w:rsidRDefault="000F1F79" w:rsidP="00E76568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bookmarkStart w:id="228" w:name="_Toc425156092"/>
      <w:bookmarkStart w:id="229" w:name="_Ref425180989"/>
      <w:bookmarkStart w:id="230" w:name="_Toc426530635"/>
      <w:r w:rsidRPr="00E76568">
        <w:rPr>
          <w:sz w:val="24"/>
          <w:szCs w:val="24"/>
        </w:rPr>
        <w:t>Статусы исходящих отправлений Почтой России</w:t>
      </w:r>
      <w:bookmarkEnd w:id="228"/>
      <w:bookmarkEnd w:id="229"/>
      <w:bookmarkEnd w:id="230"/>
    </w:p>
    <w:p w14:paraId="612ED444" w14:textId="77777777" w:rsidR="000F1F79" w:rsidRPr="000F1F79" w:rsidRDefault="000F1F79" w:rsidP="000F1F79">
      <w:pPr>
        <w:spacing w:after="0" w:line="240" w:lineRule="auto"/>
        <w:ind w:firstLine="567"/>
      </w:pPr>
      <w:r w:rsidRPr="000F1F79">
        <w:t>Справочник представляет собой список SharePoint.</w:t>
      </w:r>
    </w:p>
    <w:p w14:paraId="37199727" w14:textId="1CDB2A77" w:rsidR="000F1F79" w:rsidRDefault="00E76568" w:rsidP="00413FC2">
      <w:pPr>
        <w:spacing w:after="0" w:line="240" w:lineRule="auto"/>
        <w:ind w:firstLine="567"/>
      </w:pPr>
      <w:r w:rsidRPr="00E76568">
        <w:t>Описание переходов статусов исходящих отправлений Почтой России</w:t>
      </w:r>
      <w:r>
        <w:t xml:space="preserve"> представлено в таблице</w:t>
      </w:r>
      <w:r w:rsidR="00AF135C">
        <w:t xml:space="preserve"> </w:t>
      </w:r>
      <w:r>
        <w:t xml:space="preserve">(см. </w:t>
      </w:r>
      <w:r>
        <w:fldChar w:fldCharType="begin"/>
      </w:r>
      <w:r>
        <w:instrText xml:space="preserve"> REF _Ref463286068 \h  \* MERGEFORMAT </w:instrText>
      </w:r>
      <w:r>
        <w:fldChar w:fldCharType="separate"/>
      </w:r>
      <w:r w:rsidR="00E22EDC" w:rsidRPr="00E22EDC">
        <w:t>Таблица 51</w:t>
      </w:r>
      <w:r>
        <w:fldChar w:fldCharType="end"/>
      </w:r>
      <w:r>
        <w:t>).</w:t>
      </w:r>
    </w:p>
    <w:p w14:paraId="345AC78D" w14:textId="10D49428" w:rsidR="000F1F79" w:rsidRPr="000F1F79" w:rsidRDefault="000F1F79" w:rsidP="00E76568">
      <w:pPr>
        <w:pStyle w:val="af1"/>
        <w:keepNext/>
        <w:spacing w:before="200"/>
        <w:rPr>
          <w:i/>
        </w:rPr>
      </w:pPr>
      <w:bookmarkStart w:id="231" w:name="_Ref463286068"/>
      <w:r w:rsidRPr="000F1F79">
        <w:rPr>
          <w:i/>
        </w:rPr>
        <w:lastRenderedPageBreak/>
        <w:t xml:space="preserve">Таблица </w:t>
      </w:r>
      <w:r w:rsidRPr="000F1F79">
        <w:rPr>
          <w:i/>
        </w:rPr>
        <w:fldChar w:fldCharType="begin"/>
      </w:r>
      <w:r w:rsidRPr="000F1F79">
        <w:rPr>
          <w:i/>
        </w:rPr>
        <w:instrText xml:space="preserve"> SEQ Таблица \* ARABIC </w:instrText>
      </w:r>
      <w:r w:rsidRPr="000F1F79">
        <w:rPr>
          <w:i/>
        </w:rPr>
        <w:fldChar w:fldCharType="separate"/>
      </w:r>
      <w:r w:rsidR="00E22EDC">
        <w:rPr>
          <w:i/>
          <w:noProof/>
        </w:rPr>
        <w:t>51</w:t>
      </w:r>
      <w:r w:rsidRPr="000F1F79">
        <w:rPr>
          <w:i/>
        </w:rPr>
        <w:fldChar w:fldCharType="end"/>
      </w:r>
      <w:bookmarkEnd w:id="231"/>
      <w:r w:rsidRPr="000F1F79">
        <w:rPr>
          <w:i/>
        </w:rPr>
        <w:t xml:space="preserve"> – Описание переходов статусов исходящих </w:t>
      </w:r>
      <w:r w:rsidR="00E76568">
        <w:rPr>
          <w:i/>
        </w:rPr>
        <w:br/>
      </w:r>
      <w:r w:rsidRPr="000F1F79">
        <w:rPr>
          <w:i/>
        </w:rPr>
        <w:t>отправлений Почтой России</w:t>
      </w:r>
    </w:p>
    <w:tbl>
      <w:tblPr>
        <w:tblStyle w:val="19a"/>
        <w:tblW w:w="5059" w:type="pct"/>
        <w:tblLayout w:type="fixed"/>
        <w:tblLook w:val="04A0" w:firstRow="1" w:lastRow="0" w:firstColumn="1" w:lastColumn="0" w:noHBand="0" w:noVBand="1"/>
      </w:tblPr>
      <w:tblGrid>
        <w:gridCol w:w="459"/>
        <w:gridCol w:w="2098"/>
        <w:gridCol w:w="1972"/>
        <w:gridCol w:w="1845"/>
        <w:gridCol w:w="3080"/>
      </w:tblGrid>
      <w:tr w:rsidR="000F1F79" w:rsidRPr="000F1F79" w14:paraId="352140E7" w14:textId="77777777" w:rsidTr="00257532">
        <w:trPr>
          <w:trHeight w:val="20"/>
          <w:tblHeader/>
        </w:trPr>
        <w:tc>
          <w:tcPr>
            <w:tcW w:w="242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19A636C7" w14:textId="77777777" w:rsidR="000F1F79" w:rsidRPr="000F1F79" w:rsidRDefault="000F1F79" w:rsidP="000F1F79">
            <w:pPr>
              <w:spacing w:line="240" w:lineRule="auto"/>
              <w:ind w:firstLine="0"/>
              <w:jc w:val="center"/>
              <w:rPr>
                <w:b/>
              </w:rPr>
            </w:pPr>
            <w:r w:rsidRPr="000F1F79">
              <w:rPr>
                <w:b/>
              </w:rPr>
              <w:t>№</w:t>
            </w:r>
          </w:p>
        </w:tc>
        <w:tc>
          <w:tcPr>
            <w:tcW w:w="1109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18903FDF" w14:textId="77777777" w:rsidR="000F1F79" w:rsidRPr="000F1F79" w:rsidRDefault="000F1F79" w:rsidP="000F1F79">
            <w:pPr>
              <w:spacing w:line="240" w:lineRule="auto"/>
              <w:ind w:firstLine="34"/>
              <w:jc w:val="center"/>
              <w:rPr>
                <w:b/>
              </w:rPr>
            </w:pPr>
            <w:r w:rsidRPr="000F1F79">
              <w:rPr>
                <w:b/>
              </w:rPr>
              <w:t>Статус</w:t>
            </w:r>
          </w:p>
        </w:tc>
        <w:tc>
          <w:tcPr>
            <w:tcW w:w="1043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70EEFDBD" w14:textId="77777777" w:rsidR="000F1F79" w:rsidRPr="000F1F79" w:rsidRDefault="000F1F79" w:rsidP="000F1F79">
            <w:pPr>
              <w:spacing w:line="240" w:lineRule="auto"/>
              <w:ind w:firstLine="0"/>
              <w:jc w:val="center"/>
              <w:rPr>
                <w:b/>
              </w:rPr>
            </w:pPr>
            <w:r w:rsidRPr="000F1F79">
              <w:rPr>
                <w:b/>
              </w:rPr>
              <w:t>Кнопка в ленте</w:t>
            </w:r>
          </w:p>
        </w:tc>
        <w:tc>
          <w:tcPr>
            <w:tcW w:w="976" w:type="pct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B89308D" w14:textId="77777777" w:rsidR="000F1F79" w:rsidRPr="000F1F79" w:rsidRDefault="000F1F79" w:rsidP="000F1F79">
            <w:pPr>
              <w:spacing w:line="240" w:lineRule="auto"/>
              <w:ind w:firstLine="0"/>
              <w:jc w:val="center"/>
              <w:rPr>
                <w:b/>
              </w:rPr>
            </w:pPr>
            <w:r w:rsidRPr="000F1F79">
              <w:rPr>
                <w:b/>
              </w:rPr>
              <w:t>Пользователь</w:t>
            </w:r>
          </w:p>
        </w:tc>
        <w:tc>
          <w:tcPr>
            <w:tcW w:w="1629" w:type="pct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</w:tcPr>
          <w:p w14:paraId="7918527B" w14:textId="77777777" w:rsidR="000F1F79" w:rsidRPr="000F1F79" w:rsidRDefault="000F1F79" w:rsidP="000F1F79">
            <w:pPr>
              <w:spacing w:line="240" w:lineRule="auto"/>
              <w:ind w:firstLine="0"/>
              <w:jc w:val="center"/>
              <w:rPr>
                <w:b/>
              </w:rPr>
            </w:pPr>
            <w:r w:rsidRPr="000F1F79">
              <w:rPr>
                <w:b/>
              </w:rPr>
              <w:t>Событие</w:t>
            </w:r>
          </w:p>
        </w:tc>
      </w:tr>
      <w:tr w:rsidR="000F1F79" w:rsidRPr="000F1F79" w14:paraId="4EB1DCC1" w14:textId="77777777" w:rsidTr="00257532">
        <w:trPr>
          <w:trHeight w:val="20"/>
        </w:trPr>
        <w:tc>
          <w:tcPr>
            <w:tcW w:w="242" w:type="pct"/>
            <w:tcBorders>
              <w:top w:val="single" w:sz="4" w:space="0" w:color="auto"/>
            </w:tcBorders>
          </w:tcPr>
          <w:p w14:paraId="57C3C073" w14:textId="77777777" w:rsidR="000F1F79" w:rsidRPr="000F1F79" w:rsidRDefault="000F1F79" w:rsidP="000F1F79">
            <w:pPr>
              <w:spacing w:after="0" w:line="240" w:lineRule="auto"/>
              <w:ind w:firstLine="0"/>
              <w:jc w:val="center"/>
            </w:pPr>
            <w:r w:rsidRPr="000F1F79">
              <w:t>1</w:t>
            </w:r>
          </w:p>
        </w:tc>
        <w:tc>
          <w:tcPr>
            <w:tcW w:w="1109" w:type="pct"/>
            <w:tcBorders>
              <w:top w:val="single" w:sz="4" w:space="0" w:color="auto"/>
            </w:tcBorders>
          </w:tcPr>
          <w:p w14:paraId="0BBAD026" w14:textId="77777777" w:rsidR="000F1F79" w:rsidRPr="000F1F79" w:rsidRDefault="000F1F79" w:rsidP="000F1F79">
            <w:pPr>
              <w:spacing w:after="0" w:line="240" w:lineRule="auto"/>
              <w:ind w:firstLine="34"/>
            </w:pPr>
            <w:r w:rsidRPr="000F1F79">
              <w:t>Черновик</w:t>
            </w:r>
          </w:p>
        </w:tc>
        <w:tc>
          <w:tcPr>
            <w:tcW w:w="1043" w:type="pct"/>
            <w:tcBorders>
              <w:top w:val="single" w:sz="4" w:space="0" w:color="auto"/>
            </w:tcBorders>
          </w:tcPr>
          <w:p w14:paraId="18D00984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</w:p>
        </w:tc>
        <w:tc>
          <w:tcPr>
            <w:tcW w:w="976" w:type="pct"/>
            <w:tcBorders>
              <w:top w:val="single" w:sz="4" w:space="0" w:color="auto"/>
              <w:right w:val="single" w:sz="4" w:space="0" w:color="auto"/>
            </w:tcBorders>
          </w:tcPr>
          <w:p w14:paraId="0009B9EA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Автор</w:t>
            </w:r>
          </w:p>
        </w:tc>
        <w:tc>
          <w:tcPr>
            <w:tcW w:w="1629" w:type="pct"/>
            <w:tcBorders>
              <w:top w:val="single" w:sz="4" w:space="0" w:color="auto"/>
              <w:left w:val="single" w:sz="4" w:space="0" w:color="auto"/>
            </w:tcBorders>
          </w:tcPr>
          <w:p w14:paraId="102DF8E3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Устанавливается автоматически, при создании элемента в списке «Регистрация исходящей почтовой корреспонденции»</w:t>
            </w:r>
          </w:p>
        </w:tc>
      </w:tr>
      <w:tr w:rsidR="000F1F79" w:rsidRPr="000F1F79" w14:paraId="285A6D0D" w14:textId="77777777" w:rsidTr="00257532">
        <w:trPr>
          <w:trHeight w:val="20"/>
        </w:trPr>
        <w:tc>
          <w:tcPr>
            <w:tcW w:w="242" w:type="pct"/>
            <w:tcBorders>
              <w:top w:val="single" w:sz="4" w:space="0" w:color="auto"/>
              <w:bottom w:val="single" w:sz="4" w:space="0" w:color="auto"/>
            </w:tcBorders>
          </w:tcPr>
          <w:p w14:paraId="186EB9C4" w14:textId="77777777" w:rsidR="000F1F79" w:rsidRPr="000F1F79" w:rsidRDefault="000F1F79" w:rsidP="000F1F79">
            <w:pPr>
              <w:spacing w:after="0" w:line="240" w:lineRule="auto"/>
              <w:ind w:firstLine="0"/>
              <w:jc w:val="center"/>
            </w:pPr>
            <w:r w:rsidRPr="000F1F79">
              <w:t>2</w:t>
            </w:r>
          </w:p>
        </w:tc>
        <w:tc>
          <w:tcPr>
            <w:tcW w:w="1109" w:type="pct"/>
            <w:tcBorders>
              <w:top w:val="single" w:sz="4" w:space="0" w:color="auto"/>
              <w:bottom w:val="single" w:sz="4" w:space="0" w:color="auto"/>
            </w:tcBorders>
          </w:tcPr>
          <w:p w14:paraId="6AD959CF" w14:textId="77777777" w:rsidR="000F1F79" w:rsidRPr="000F1F79" w:rsidRDefault="000F1F79" w:rsidP="000F1F79">
            <w:pPr>
              <w:spacing w:after="0" w:line="240" w:lineRule="auto"/>
              <w:ind w:firstLine="34"/>
              <w:jc w:val="left"/>
            </w:pPr>
            <w:r w:rsidRPr="000F1F79">
              <w:t>Заявка</w:t>
            </w:r>
          </w:p>
        </w:tc>
        <w:tc>
          <w:tcPr>
            <w:tcW w:w="1043" w:type="pct"/>
            <w:tcBorders>
              <w:top w:val="single" w:sz="4" w:space="0" w:color="auto"/>
              <w:bottom w:val="single" w:sz="4" w:space="0" w:color="auto"/>
            </w:tcBorders>
          </w:tcPr>
          <w:p w14:paraId="2F575096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Зарегистрировать отправление</w:t>
            </w:r>
          </w:p>
        </w:tc>
        <w:tc>
          <w:tcPr>
            <w:tcW w:w="97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B6408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Автор</w:t>
            </w:r>
          </w:p>
        </w:tc>
        <w:tc>
          <w:tcPr>
            <w:tcW w:w="1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F96312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 xml:space="preserve">После того как вся необходимая информация об отправлении внесена, автор изменяет статус элемента, нажав кнопку в ленте. </w:t>
            </w:r>
          </w:p>
        </w:tc>
      </w:tr>
      <w:tr w:rsidR="000F1F79" w:rsidRPr="000F1F79" w14:paraId="6EA5FEB0" w14:textId="77777777" w:rsidTr="00257532">
        <w:trPr>
          <w:trHeight w:val="20"/>
        </w:trPr>
        <w:tc>
          <w:tcPr>
            <w:tcW w:w="242" w:type="pct"/>
            <w:vMerge w:val="restart"/>
            <w:tcBorders>
              <w:top w:val="single" w:sz="4" w:space="0" w:color="auto"/>
            </w:tcBorders>
          </w:tcPr>
          <w:p w14:paraId="30165873" w14:textId="77777777" w:rsidR="000F1F79" w:rsidRPr="000F1F79" w:rsidRDefault="000F1F79" w:rsidP="000F1F79">
            <w:pPr>
              <w:spacing w:after="0" w:line="240" w:lineRule="auto"/>
              <w:ind w:firstLine="0"/>
              <w:jc w:val="center"/>
            </w:pPr>
            <w:r w:rsidRPr="000F1F79">
              <w:t>3</w:t>
            </w:r>
          </w:p>
        </w:tc>
        <w:tc>
          <w:tcPr>
            <w:tcW w:w="1109" w:type="pct"/>
            <w:vMerge w:val="restart"/>
            <w:tcBorders>
              <w:top w:val="single" w:sz="4" w:space="0" w:color="auto"/>
            </w:tcBorders>
          </w:tcPr>
          <w:p w14:paraId="644C0D9D" w14:textId="77777777" w:rsidR="000F1F79" w:rsidRPr="000F1F79" w:rsidRDefault="000F1F79" w:rsidP="000F1F79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0F1F79">
              <w:rPr>
                <w:szCs w:val="24"/>
              </w:rPr>
              <w:t>Зарегистрировано</w:t>
            </w:r>
          </w:p>
        </w:tc>
        <w:tc>
          <w:tcPr>
            <w:tcW w:w="1043" w:type="pct"/>
            <w:tcBorders>
              <w:top w:val="single" w:sz="4" w:space="0" w:color="auto"/>
              <w:bottom w:val="single" w:sz="4" w:space="0" w:color="auto"/>
            </w:tcBorders>
          </w:tcPr>
          <w:p w14:paraId="54B33812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</w:p>
        </w:tc>
        <w:tc>
          <w:tcPr>
            <w:tcW w:w="97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7AE3ED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 xml:space="preserve">Пользователь, входящий в группу «Сотрудники ОДиКИ» </w:t>
            </w:r>
          </w:p>
        </w:tc>
        <w:tc>
          <w:tcPr>
            <w:tcW w:w="1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786EFAF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Устанавливается автоматически, после заполнения атрибута «Идентификатор отправления»</w:t>
            </w:r>
          </w:p>
        </w:tc>
      </w:tr>
      <w:tr w:rsidR="000F1F79" w:rsidRPr="000F1F79" w14:paraId="491FD995" w14:textId="77777777" w:rsidTr="00257532">
        <w:trPr>
          <w:trHeight w:val="20"/>
        </w:trPr>
        <w:tc>
          <w:tcPr>
            <w:tcW w:w="242" w:type="pct"/>
            <w:vMerge/>
            <w:tcBorders>
              <w:bottom w:val="single" w:sz="4" w:space="0" w:color="auto"/>
            </w:tcBorders>
          </w:tcPr>
          <w:p w14:paraId="71289847" w14:textId="77777777" w:rsidR="000F1F79" w:rsidRPr="000F1F79" w:rsidRDefault="000F1F79" w:rsidP="000F1F79">
            <w:pPr>
              <w:spacing w:after="0" w:line="240" w:lineRule="auto"/>
              <w:ind w:firstLine="0"/>
              <w:jc w:val="center"/>
            </w:pPr>
          </w:p>
        </w:tc>
        <w:tc>
          <w:tcPr>
            <w:tcW w:w="1109" w:type="pct"/>
            <w:vMerge/>
            <w:tcBorders>
              <w:bottom w:val="single" w:sz="4" w:space="0" w:color="auto"/>
            </w:tcBorders>
          </w:tcPr>
          <w:p w14:paraId="3D66BCD3" w14:textId="77777777" w:rsidR="000F1F79" w:rsidRPr="000F1F79" w:rsidRDefault="000F1F79" w:rsidP="000F1F79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</w:p>
        </w:tc>
        <w:tc>
          <w:tcPr>
            <w:tcW w:w="1043" w:type="pct"/>
            <w:tcBorders>
              <w:top w:val="single" w:sz="4" w:space="0" w:color="auto"/>
              <w:bottom w:val="single" w:sz="4" w:space="0" w:color="auto"/>
            </w:tcBorders>
          </w:tcPr>
          <w:p w14:paraId="2966CD2F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Вернуть «Зарегистрировано»</w:t>
            </w:r>
          </w:p>
        </w:tc>
        <w:tc>
          <w:tcPr>
            <w:tcW w:w="97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A5871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Пользователь, входящий в группу «Сотрудники ОДиКИ»</w:t>
            </w:r>
          </w:p>
        </w:tc>
        <w:tc>
          <w:tcPr>
            <w:tcW w:w="1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E7FD51F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При нажатии на кнопку статус элемента устанавливается «</w:t>
            </w:r>
            <w:r w:rsidRPr="000F1F79">
              <w:rPr>
                <w:szCs w:val="24"/>
              </w:rPr>
              <w:t>Зарегистрировано</w:t>
            </w:r>
            <w:r w:rsidRPr="000F1F79">
              <w:t xml:space="preserve">». </w:t>
            </w:r>
          </w:p>
        </w:tc>
      </w:tr>
      <w:tr w:rsidR="000F1F79" w:rsidRPr="000F1F79" w14:paraId="0779BD5A" w14:textId="77777777" w:rsidTr="00257532">
        <w:trPr>
          <w:trHeight w:val="20"/>
        </w:trPr>
        <w:tc>
          <w:tcPr>
            <w:tcW w:w="242" w:type="pct"/>
            <w:vMerge w:val="restart"/>
            <w:tcBorders>
              <w:top w:val="single" w:sz="4" w:space="0" w:color="auto"/>
            </w:tcBorders>
          </w:tcPr>
          <w:p w14:paraId="65EB025E" w14:textId="77777777" w:rsidR="000F1F79" w:rsidRPr="000F1F79" w:rsidRDefault="000F1F79" w:rsidP="000F1F79">
            <w:pPr>
              <w:spacing w:after="0" w:line="240" w:lineRule="auto"/>
              <w:ind w:firstLine="0"/>
              <w:jc w:val="center"/>
            </w:pPr>
            <w:r w:rsidRPr="000F1F79">
              <w:t>4</w:t>
            </w:r>
          </w:p>
        </w:tc>
        <w:tc>
          <w:tcPr>
            <w:tcW w:w="1109" w:type="pct"/>
            <w:vMerge w:val="restart"/>
            <w:tcBorders>
              <w:top w:val="single" w:sz="4" w:space="0" w:color="auto"/>
            </w:tcBorders>
          </w:tcPr>
          <w:p w14:paraId="03C6B6CE" w14:textId="77777777" w:rsidR="000F1F79" w:rsidRPr="000F1F79" w:rsidRDefault="000F1F79" w:rsidP="000F1F79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0F1F79">
              <w:rPr>
                <w:szCs w:val="24"/>
              </w:rPr>
              <w:t>Отправлено</w:t>
            </w:r>
          </w:p>
        </w:tc>
        <w:tc>
          <w:tcPr>
            <w:tcW w:w="1043" w:type="pct"/>
            <w:tcBorders>
              <w:top w:val="single" w:sz="4" w:space="0" w:color="auto"/>
              <w:bottom w:val="single" w:sz="4" w:space="0" w:color="auto"/>
            </w:tcBorders>
          </w:tcPr>
          <w:p w14:paraId="795FAA77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</w:p>
        </w:tc>
        <w:tc>
          <w:tcPr>
            <w:tcW w:w="97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B88D2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Пользователь, входящий в группу «Сотрудники ОДиКИ»</w:t>
            </w:r>
          </w:p>
        </w:tc>
        <w:tc>
          <w:tcPr>
            <w:tcW w:w="1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95CC837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 xml:space="preserve">Устанавливается автоматически, если элемент выбран при формировании формы 103. </w:t>
            </w:r>
          </w:p>
        </w:tc>
      </w:tr>
      <w:tr w:rsidR="000F1F79" w:rsidRPr="000F1F79" w14:paraId="74FE9EBA" w14:textId="77777777" w:rsidTr="00257532">
        <w:trPr>
          <w:trHeight w:val="20"/>
        </w:trPr>
        <w:tc>
          <w:tcPr>
            <w:tcW w:w="242" w:type="pct"/>
            <w:vMerge/>
            <w:tcBorders>
              <w:bottom w:val="single" w:sz="4" w:space="0" w:color="auto"/>
            </w:tcBorders>
          </w:tcPr>
          <w:p w14:paraId="6461D13A" w14:textId="77777777" w:rsidR="000F1F79" w:rsidRPr="000F1F79" w:rsidRDefault="000F1F79" w:rsidP="000F1F79">
            <w:pPr>
              <w:spacing w:after="0" w:line="240" w:lineRule="auto"/>
              <w:ind w:firstLine="0"/>
              <w:jc w:val="center"/>
            </w:pPr>
          </w:p>
        </w:tc>
        <w:tc>
          <w:tcPr>
            <w:tcW w:w="1109" w:type="pct"/>
            <w:vMerge/>
            <w:tcBorders>
              <w:bottom w:val="single" w:sz="4" w:space="0" w:color="auto"/>
            </w:tcBorders>
          </w:tcPr>
          <w:p w14:paraId="17A48C5E" w14:textId="77777777" w:rsidR="000F1F79" w:rsidRPr="000F1F79" w:rsidRDefault="000F1F79" w:rsidP="000F1F79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</w:p>
        </w:tc>
        <w:tc>
          <w:tcPr>
            <w:tcW w:w="1043" w:type="pct"/>
            <w:tcBorders>
              <w:top w:val="single" w:sz="4" w:space="0" w:color="auto"/>
              <w:bottom w:val="single" w:sz="4" w:space="0" w:color="auto"/>
            </w:tcBorders>
          </w:tcPr>
          <w:p w14:paraId="1EA9B403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Отправить</w:t>
            </w:r>
          </w:p>
        </w:tc>
        <w:tc>
          <w:tcPr>
            <w:tcW w:w="97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BA3F7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Пользователь, входящий в группу «Сотрудники ОДиКИ»</w:t>
            </w:r>
          </w:p>
        </w:tc>
        <w:tc>
          <w:tcPr>
            <w:tcW w:w="1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F7E2282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Если статус «Зарегистрировано» сотруднику ОДиКИ доступна кнопка «Отправить», при нажатии на которую статус элемента устанавливается «</w:t>
            </w:r>
            <w:r w:rsidRPr="000F1F79">
              <w:rPr>
                <w:szCs w:val="24"/>
              </w:rPr>
              <w:t>Отправлено</w:t>
            </w:r>
            <w:r w:rsidRPr="000F1F79">
              <w:t>».</w:t>
            </w:r>
          </w:p>
        </w:tc>
      </w:tr>
      <w:tr w:rsidR="000F1F79" w:rsidRPr="000F1F79" w14:paraId="37194F3C" w14:textId="77777777" w:rsidTr="00257532">
        <w:trPr>
          <w:trHeight w:val="20"/>
        </w:trPr>
        <w:tc>
          <w:tcPr>
            <w:tcW w:w="242" w:type="pct"/>
            <w:tcBorders>
              <w:top w:val="single" w:sz="4" w:space="0" w:color="auto"/>
              <w:bottom w:val="single" w:sz="4" w:space="0" w:color="auto"/>
            </w:tcBorders>
          </w:tcPr>
          <w:p w14:paraId="671C4D0A" w14:textId="77777777" w:rsidR="000F1F79" w:rsidRPr="000F1F79" w:rsidRDefault="000F1F79" w:rsidP="000F1F79">
            <w:pPr>
              <w:spacing w:after="0" w:line="240" w:lineRule="auto"/>
              <w:ind w:firstLine="0"/>
              <w:jc w:val="center"/>
            </w:pPr>
            <w:r w:rsidRPr="000F1F79">
              <w:t>5</w:t>
            </w:r>
          </w:p>
        </w:tc>
        <w:tc>
          <w:tcPr>
            <w:tcW w:w="1109" w:type="pct"/>
            <w:tcBorders>
              <w:top w:val="single" w:sz="4" w:space="0" w:color="auto"/>
              <w:bottom w:val="single" w:sz="4" w:space="0" w:color="auto"/>
            </w:tcBorders>
          </w:tcPr>
          <w:p w14:paraId="43C4620F" w14:textId="77777777" w:rsidR="000F1F79" w:rsidRPr="000F1F79" w:rsidRDefault="000F1F79" w:rsidP="000F1F79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0F1F79">
              <w:rPr>
                <w:szCs w:val="24"/>
              </w:rPr>
              <w:t>Возвращено</w:t>
            </w:r>
          </w:p>
        </w:tc>
        <w:tc>
          <w:tcPr>
            <w:tcW w:w="1043" w:type="pct"/>
            <w:tcBorders>
              <w:top w:val="single" w:sz="4" w:space="0" w:color="auto"/>
              <w:bottom w:val="single" w:sz="4" w:space="0" w:color="auto"/>
            </w:tcBorders>
          </w:tcPr>
          <w:p w14:paraId="5FF2A2BA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Возврат отправления</w:t>
            </w:r>
          </w:p>
        </w:tc>
        <w:tc>
          <w:tcPr>
            <w:tcW w:w="97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9AC22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Пользователь, входящий в группу «Сотрудники ОДиКИ»</w:t>
            </w:r>
          </w:p>
        </w:tc>
        <w:tc>
          <w:tcPr>
            <w:tcW w:w="1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D2D8A23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Если статус «Отправлено» сотруднику ОДиКИ доступна кнопка «Возврат отправления», при нажатии на которую статус элемента устанавливается «</w:t>
            </w:r>
            <w:r w:rsidRPr="000F1F79">
              <w:rPr>
                <w:szCs w:val="24"/>
              </w:rPr>
              <w:t>Возвращено</w:t>
            </w:r>
            <w:r w:rsidRPr="000F1F79">
              <w:t>».</w:t>
            </w:r>
          </w:p>
        </w:tc>
      </w:tr>
      <w:tr w:rsidR="000F1F79" w:rsidRPr="000F1F79" w14:paraId="53024ABE" w14:textId="77777777" w:rsidTr="00257532">
        <w:trPr>
          <w:trHeight w:val="20"/>
        </w:trPr>
        <w:tc>
          <w:tcPr>
            <w:tcW w:w="242" w:type="pct"/>
            <w:tcBorders>
              <w:top w:val="single" w:sz="4" w:space="0" w:color="auto"/>
              <w:bottom w:val="single" w:sz="4" w:space="0" w:color="auto"/>
            </w:tcBorders>
          </w:tcPr>
          <w:p w14:paraId="61018790" w14:textId="77777777" w:rsidR="000F1F79" w:rsidRPr="000F1F79" w:rsidRDefault="000F1F79" w:rsidP="000F1F79">
            <w:pPr>
              <w:spacing w:after="0" w:line="240" w:lineRule="auto"/>
              <w:ind w:firstLine="0"/>
              <w:jc w:val="center"/>
            </w:pPr>
            <w:r w:rsidRPr="000F1F79">
              <w:t>6</w:t>
            </w:r>
          </w:p>
        </w:tc>
        <w:tc>
          <w:tcPr>
            <w:tcW w:w="1109" w:type="pct"/>
            <w:tcBorders>
              <w:top w:val="single" w:sz="4" w:space="0" w:color="auto"/>
              <w:bottom w:val="single" w:sz="4" w:space="0" w:color="auto"/>
            </w:tcBorders>
          </w:tcPr>
          <w:p w14:paraId="12BA8631" w14:textId="77777777" w:rsidR="000F1F79" w:rsidRPr="000F1F79" w:rsidRDefault="000F1F79" w:rsidP="000F1F79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0F1F79">
              <w:rPr>
                <w:szCs w:val="24"/>
              </w:rPr>
              <w:t>Отменено</w:t>
            </w:r>
          </w:p>
        </w:tc>
        <w:tc>
          <w:tcPr>
            <w:tcW w:w="1043" w:type="pct"/>
            <w:tcBorders>
              <w:top w:val="single" w:sz="4" w:space="0" w:color="auto"/>
              <w:bottom w:val="single" w:sz="4" w:space="0" w:color="auto"/>
            </w:tcBorders>
          </w:tcPr>
          <w:p w14:paraId="18BAC857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Отменить отправление</w:t>
            </w:r>
          </w:p>
        </w:tc>
        <w:tc>
          <w:tcPr>
            <w:tcW w:w="97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47078" w14:textId="77777777" w:rsidR="000F1F79" w:rsidRPr="000F1F79" w:rsidRDefault="000F1F79" w:rsidP="000F1F79">
            <w:pPr>
              <w:spacing w:after="0" w:line="240" w:lineRule="auto"/>
              <w:ind w:firstLine="34"/>
              <w:jc w:val="left"/>
            </w:pPr>
            <w:r w:rsidRPr="000F1F79">
              <w:t>Пользователь, входящий в группу «Сотрудники ОДиКИ»</w:t>
            </w:r>
          </w:p>
        </w:tc>
        <w:tc>
          <w:tcPr>
            <w:tcW w:w="1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F7B94A5" w14:textId="77777777" w:rsidR="000F1F79" w:rsidRPr="000F1F79" w:rsidRDefault="000F1F79" w:rsidP="000F1F79">
            <w:pPr>
              <w:spacing w:after="0" w:line="240" w:lineRule="auto"/>
              <w:ind w:firstLine="33"/>
              <w:jc w:val="left"/>
            </w:pPr>
            <w:r w:rsidRPr="000F1F79">
              <w:t>Отменить отправление можно на любом этапе.</w:t>
            </w:r>
          </w:p>
        </w:tc>
      </w:tr>
    </w:tbl>
    <w:p w14:paraId="0CAE72C0" w14:textId="77777777" w:rsidR="000F1F79" w:rsidRDefault="000F1F79" w:rsidP="00413FC2">
      <w:pPr>
        <w:spacing w:after="0" w:line="240" w:lineRule="auto"/>
        <w:ind w:firstLine="567"/>
      </w:pPr>
    </w:p>
    <w:p w14:paraId="10A4ABA1" w14:textId="6F68B692" w:rsidR="000F1F79" w:rsidRPr="000F1F79" w:rsidRDefault="000F1F79" w:rsidP="00E76568">
      <w:pPr>
        <w:spacing w:after="0" w:line="240" w:lineRule="auto"/>
        <w:ind w:firstLine="567"/>
      </w:pPr>
      <w:r w:rsidRPr="000F1F79">
        <w:t>Перечень уведомлений</w:t>
      </w:r>
      <w:r w:rsidR="00E76568">
        <w:t>,</w:t>
      </w:r>
      <w:r w:rsidRPr="000F1F79">
        <w:t xml:space="preserve"> отправляемых при изменении статусов отправлений Почтой России</w:t>
      </w:r>
      <w:r w:rsidR="00E76568">
        <w:t>,</w:t>
      </w:r>
      <w:r w:rsidRPr="000F1F79">
        <w:t xml:space="preserve"> представлен в </w:t>
      </w:r>
      <w:r w:rsidR="00E76568">
        <w:t xml:space="preserve">таблице (см. </w:t>
      </w:r>
      <w:r w:rsidRPr="000F1F79">
        <w:fldChar w:fldCharType="begin"/>
      </w:r>
      <w:r w:rsidRPr="000F1F79">
        <w:instrText xml:space="preserve"> REF _Ref425262346 \h  \* MERGEFORMAT </w:instrText>
      </w:r>
      <w:r w:rsidRPr="000F1F79">
        <w:fldChar w:fldCharType="separate"/>
      </w:r>
      <w:r w:rsidR="00E22EDC" w:rsidRPr="00E22EDC">
        <w:t>Таблица 52</w:t>
      </w:r>
      <w:r w:rsidRPr="000F1F79">
        <w:fldChar w:fldCharType="end"/>
      </w:r>
      <w:r w:rsidR="00E76568">
        <w:t>).</w:t>
      </w:r>
    </w:p>
    <w:p w14:paraId="1858E9C0" w14:textId="77777777" w:rsidR="000F1F79" w:rsidRPr="000F1F79" w:rsidRDefault="000F1F79" w:rsidP="00E76568">
      <w:pPr>
        <w:pStyle w:val="af1"/>
        <w:keepNext/>
        <w:spacing w:before="200"/>
        <w:rPr>
          <w:i/>
        </w:rPr>
      </w:pPr>
      <w:bookmarkStart w:id="232" w:name="_Ref425262346"/>
      <w:r w:rsidRPr="000F1F79">
        <w:rPr>
          <w:i/>
        </w:rPr>
        <w:t xml:space="preserve">Таблица </w:t>
      </w:r>
      <w:r w:rsidRPr="000F1F79">
        <w:rPr>
          <w:i/>
        </w:rPr>
        <w:fldChar w:fldCharType="begin"/>
      </w:r>
      <w:r w:rsidRPr="000F1F79">
        <w:rPr>
          <w:i/>
        </w:rPr>
        <w:instrText xml:space="preserve"> SEQ Таблица \* ARABIC </w:instrText>
      </w:r>
      <w:r w:rsidRPr="000F1F79">
        <w:rPr>
          <w:i/>
        </w:rPr>
        <w:fldChar w:fldCharType="separate"/>
      </w:r>
      <w:r w:rsidR="00E22EDC">
        <w:rPr>
          <w:i/>
          <w:noProof/>
        </w:rPr>
        <w:t>52</w:t>
      </w:r>
      <w:r w:rsidRPr="000F1F79">
        <w:rPr>
          <w:i/>
        </w:rPr>
        <w:fldChar w:fldCharType="end"/>
      </w:r>
      <w:bookmarkEnd w:id="232"/>
      <w:r w:rsidRPr="000F1F79">
        <w:rPr>
          <w:i/>
        </w:rPr>
        <w:t xml:space="preserve"> - Уведомления при изменении статусов отправлений Почтой России</w:t>
      </w:r>
    </w:p>
    <w:tbl>
      <w:tblPr>
        <w:tblStyle w:val="20b"/>
        <w:tblW w:w="5000" w:type="pct"/>
        <w:tblLook w:val="04A0" w:firstRow="1" w:lastRow="0" w:firstColumn="1" w:lastColumn="0" w:noHBand="0" w:noVBand="1"/>
      </w:tblPr>
      <w:tblGrid>
        <w:gridCol w:w="2305"/>
        <w:gridCol w:w="1857"/>
        <w:gridCol w:w="5182"/>
      </w:tblGrid>
      <w:tr w:rsidR="000F1F79" w:rsidRPr="000F1F79" w14:paraId="1DCC90F7" w14:textId="77777777" w:rsidTr="00BA4FBF">
        <w:trPr>
          <w:trHeight w:val="20"/>
          <w:tblHeader/>
        </w:trPr>
        <w:tc>
          <w:tcPr>
            <w:tcW w:w="1165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260C2F50" w14:textId="77777777" w:rsidR="000F1F79" w:rsidRPr="000F1F79" w:rsidRDefault="000F1F79" w:rsidP="000F1F79">
            <w:pPr>
              <w:spacing w:line="240" w:lineRule="auto"/>
              <w:ind w:firstLine="0"/>
              <w:jc w:val="center"/>
              <w:rPr>
                <w:b/>
              </w:rPr>
            </w:pPr>
            <w:r w:rsidRPr="000F1F79">
              <w:rPr>
                <w:b/>
              </w:rPr>
              <w:t>Событие</w:t>
            </w:r>
          </w:p>
        </w:tc>
        <w:tc>
          <w:tcPr>
            <w:tcW w:w="1028" w:type="pct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C7FCB42" w14:textId="77777777" w:rsidR="000F1F79" w:rsidRPr="000F1F79" w:rsidRDefault="000F1F79" w:rsidP="000F1F79">
            <w:pPr>
              <w:spacing w:line="240" w:lineRule="auto"/>
              <w:ind w:firstLine="0"/>
              <w:jc w:val="center"/>
              <w:rPr>
                <w:b/>
              </w:rPr>
            </w:pPr>
            <w:r w:rsidRPr="000F1F79">
              <w:rPr>
                <w:b/>
              </w:rPr>
              <w:t>Получатель уведомления</w:t>
            </w:r>
          </w:p>
        </w:tc>
        <w:tc>
          <w:tcPr>
            <w:tcW w:w="2807" w:type="pct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</w:tcPr>
          <w:p w14:paraId="0DA5697D" w14:textId="77777777" w:rsidR="000F1F79" w:rsidRPr="000F1F79" w:rsidRDefault="000F1F79" w:rsidP="000F1F79">
            <w:pPr>
              <w:spacing w:line="240" w:lineRule="auto"/>
              <w:ind w:firstLine="0"/>
              <w:jc w:val="center"/>
              <w:rPr>
                <w:b/>
              </w:rPr>
            </w:pPr>
            <w:r w:rsidRPr="000F1F79">
              <w:rPr>
                <w:b/>
              </w:rPr>
              <w:t>Уведомление</w:t>
            </w:r>
          </w:p>
        </w:tc>
      </w:tr>
      <w:tr w:rsidR="000F1F79" w:rsidRPr="000F1F79" w14:paraId="50BE9762" w14:textId="77777777" w:rsidTr="00E76568">
        <w:trPr>
          <w:trHeight w:val="390"/>
        </w:trPr>
        <w:tc>
          <w:tcPr>
            <w:tcW w:w="1165" w:type="pct"/>
            <w:tcBorders>
              <w:top w:val="single" w:sz="4" w:space="0" w:color="auto"/>
            </w:tcBorders>
          </w:tcPr>
          <w:p w14:paraId="4BE2222E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 xml:space="preserve">Статус отправления установлен «Заявка» </w:t>
            </w:r>
          </w:p>
        </w:tc>
        <w:tc>
          <w:tcPr>
            <w:tcW w:w="1028" w:type="pct"/>
            <w:tcBorders>
              <w:top w:val="single" w:sz="4" w:space="0" w:color="auto"/>
              <w:right w:val="single" w:sz="4" w:space="0" w:color="auto"/>
            </w:tcBorders>
          </w:tcPr>
          <w:p w14:paraId="3D461F5E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 xml:space="preserve"> «Сотрудники ОДиКИ»</w:t>
            </w:r>
          </w:p>
        </w:tc>
        <w:tc>
          <w:tcPr>
            <w:tcW w:w="2807" w:type="pct"/>
            <w:tcBorders>
              <w:top w:val="single" w:sz="4" w:space="0" w:color="auto"/>
              <w:left w:val="single" w:sz="4" w:space="0" w:color="auto"/>
            </w:tcBorders>
          </w:tcPr>
          <w:p w14:paraId="462E3F20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rPr>
                <w:b/>
                <w:i/>
              </w:rPr>
              <w:t>Тема:</w:t>
            </w:r>
            <w:r w:rsidRPr="000F1F79">
              <w:t xml:space="preserve"> Зарегистрируйте отправление Почтой России</w:t>
            </w:r>
          </w:p>
          <w:p w14:paraId="773890A1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b/>
                <w:i/>
              </w:rPr>
            </w:pPr>
            <w:r w:rsidRPr="000F1F79">
              <w:rPr>
                <w:b/>
                <w:i/>
              </w:rPr>
              <w:t>Текст:</w:t>
            </w:r>
          </w:p>
          <w:p w14:paraId="501160CE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Зарегистрируйте отправление Почтой России.</w:t>
            </w:r>
          </w:p>
          <w:p w14:paraId="45BBA377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0F1F79">
              <w:rPr>
                <w:szCs w:val="24"/>
              </w:rPr>
              <w:t>Отправитель: &lt;…&gt;</w:t>
            </w:r>
          </w:p>
          <w:p w14:paraId="4A7AE3E5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0F1F79">
              <w:rPr>
                <w:szCs w:val="24"/>
              </w:rPr>
              <w:t>Структурное подразделение: &lt;…&gt;</w:t>
            </w:r>
          </w:p>
          <w:p w14:paraId="6785B5F6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0F1F79">
              <w:rPr>
                <w:szCs w:val="24"/>
              </w:rPr>
              <w:t>Наименование организации: &lt;…&gt;</w:t>
            </w:r>
          </w:p>
          <w:p w14:paraId="0FA27C2E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0F1F79">
              <w:rPr>
                <w:szCs w:val="24"/>
              </w:rPr>
              <w:t>ФИО получателя: &lt;…&gt;</w:t>
            </w:r>
          </w:p>
          <w:p w14:paraId="6782B412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0F1F79">
              <w:rPr>
                <w:szCs w:val="24"/>
              </w:rPr>
              <w:t>Краткое описание содержимого: &lt;…&gt;</w:t>
            </w:r>
          </w:p>
          <w:p w14:paraId="1C42FBB2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i/>
                <w:u w:val="single"/>
              </w:rPr>
            </w:pPr>
            <w:r w:rsidRPr="000F1F79">
              <w:rPr>
                <w:i/>
                <w:color w:val="0070C0"/>
                <w:u w:val="single"/>
              </w:rPr>
              <w:t>Ссылка на карточку отправления</w:t>
            </w:r>
          </w:p>
        </w:tc>
      </w:tr>
      <w:tr w:rsidR="000F1F79" w:rsidRPr="000F1F79" w14:paraId="76541E13" w14:textId="77777777" w:rsidTr="00E76568">
        <w:trPr>
          <w:trHeight w:val="212"/>
        </w:trPr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3AC25B86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Статус отправления установлен «</w:t>
            </w:r>
            <w:r w:rsidRPr="000F1F79">
              <w:rPr>
                <w:szCs w:val="24"/>
              </w:rPr>
              <w:t>Зарегистрировано</w:t>
            </w:r>
            <w:r w:rsidRPr="000F1F79">
              <w:t>»</w:t>
            </w:r>
          </w:p>
        </w:tc>
        <w:tc>
          <w:tcPr>
            <w:tcW w:w="102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E041D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Пользователь, указанный в поле «</w:t>
            </w:r>
            <w:r w:rsidRPr="000F1F79">
              <w:rPr>
                <w:szCs w:val="24"/>
              </w:rPr>
              <w:t>Отправитель</w:t>
            </w:r>
            <w:r w:rsidRPr="000F1F79">
              <w:t>»</w:t>
            </w:r>
          </w:p>
        </w:tc>
        <w:tc>
          <w:tcPr>
            <w:tcW w:w="2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F309D9B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rPr>
                <w:b/>
                <w:i/>
              </w:rPr>
              <w:t>Тема:</w:t>
            </w:r>
            <w:r w:rsidRPr="000F1F79">
              <w:t xml:space="preserve"> Отправление Почтой России зарегистрировано </w:t>
            </w:r>
          </w:p>
          <w:p w14:paraId="671B31AD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b/>
                <w:i/>
              </w:rPr>
            </w:pPr>
            <w:r w:rsidRPr="000F1F79">
              <w:rPr>
                <w:b/>
                <w:i/>
              </w:rPr>
              <w:t>Текст:</w:t>
            </w:r>
          </w:p>
          <w:p w14:paraId="194DA90B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Отправление Почтой России зарегистрировано.</w:t>
            </w:r>
          </w:p>
          <w:p w14:paraId="535AD3C0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 xml:space="preserve">Идентификатор отправления: </w:t>
            </w:r>
            <w:r w:rsidRPr="000F1F79">
              <w:rPr>
                <w:szCs w:val="24"/>
              </w:rPr>
              <w:t>&lt;…&gt;</w:t>
            </w:r>
          </w:p>
          <w:p w14:paraId="5E7A54E6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0F1F79">
              <w:rPr>
                <w:szCs w:val="24"/>
              </w:rPr>
              <w:t>Отправитель: &lt;…&gt;</w:t>
            </w:r>
          </w:p>
          <w:p w14:paraId="1617E7D4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0F1F79">
              <w:rPr>
                <w:szCs w:val="24"/>
              </w:rPr>
              <w:t>Структурное подразделение: &lt;…&gt;</w:t>
            </w:r>
          </w:p>
          <w:p w14:paraId="2E25758D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0F1F79">
              <w:rPr>
                <w:szCs w:val="24"/>
              </w:rPr>
              <w:t>Наименование организации: &lt;…&gt;</w:t>
            </w:r>
          </w:p>
          <w:p w14:paraId="6E1B6B46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rPr>
                <w:szCs w:val="24"/>
              </w:rPr>
              <w:t>ФИО получателя: &lt;…&gt;</w:t>
            </w:r>
          </w:p>
          <w:p w14:paraId="2CEF6074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rPr>
                <w:i/>
                <w:color w:val="0070C0"/>
                <w:u w:val="single"/>
              </w:rPr>
              <w:t>Ссылка на карточку отправления</w:t>
            </w:r>
          </w:p>
        </w:tc>
      </w:tr>
      <w:tr w:rsidR="000F1F79" w:rsidRPr="000F1F79" w14:paraId="162C4DBE" w14:textId="77777777" w:rsidTr="00E76568">
        <w:trPr>
          <w:trHeight w:val="870"/>
        </w:trPr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1412BA3D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Статус отправления установлен «</w:t>
            </w:r>
            <w:r w:rsidRPr="000F1F79">
              <w:rPr>
                <w:szCs w:val="24"/>
              </w:rPr>
              <w:t>Отправлено</w:t>
            </w:r>
            <w:r w:rsidRPr="000F1F79">
              <w:t>»</w:t>
            </w:r>
          </w:p>
        </w:tc>
        <w:tc>
          <w:tcPr>
            <w:tcW w:w="102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F690A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Пользователь, указанный в поле «</w:t>
            </w:r>
            <w:r w:rsidRPr="000F1F79">
              <w:rPr>
                <w:szCs w:val="24"/>
              </w:rPr>
              <w:t>Отправитель</w:t>
            </w:r>
            <w:r w:rsidRPr="000F1F79">
              <w:t>»</w:t>
            </w:r>
          </w:p>
        </w:tc>
        <w:tc>
          <w:tcPr>
            <w:tcW w:w="2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BED64ED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rPr>
                <w:b/>
                <w:i/>
              </w:rPr>
              <w:t>Тема:</w:t>
            </w:r>
            <w:r w:rsidRPr="000F1F79">
              <w:t xml:space="preserve"> Отправление Почтой России отправлено </w:t>
            </w:r>
          </w:p>
          <w:p w14:paraId="2D4585BB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b/>
                <w:i/>
              </w:rPr>
            </w:pPr>
            <w:r w:rsidRPr="000F1F79">
              <w:rPr>
                <w:b/>
                <w:i/>
              </w:rPr>
              <w:t>Текст:</w:t>
            </w:r>
          </w:p>
          <w:p w14:paraId="5F282229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Отправление Почтой России отправлено.</w:t>
            </w:r>
          </w:p>
          <w:p w14:paraId="21B366D2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0F1F79">
              <w:t>Идентификатор отправления:</w:t>
            </w:r>
            <w:r w:rsidRPr="000F1F79">
              <w:rPr>
                <w:szCs w:val="24"/>
              </w:rPr>
              <w:t xml:space="preserve"> &lt;…&gt;</w:t>
            </w:r>
          </w:p>
          <w:p w14:paraId="7A7C5DA7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0F1F79">
              <w:t xml:space="preserve">Сайт курьерской службы: </w:t>
            </w:r>
            <w:r w:rsidRPr="000F1F79">
              <w:rPr>
                <w:szCs w:val="24"/>
              </w:rPr>
              <w:t>&lt;…&gt;</w:t>
            </w:r>
          </w:p>
          <w:p w14:paraId="1021C7EE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0F1F79">
              <w:rPr>
                <w:szCs w:val="24"/>
              </w:rPr>
              <w:t>Отправитель: &lt;…&gt;</w:t>
            </w:r>
          </w:p>
          <w:p w14:paraId="7AFFBD77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0F1F79">
              <w:rPr>
                <w:szCs w:val="24"/>
              </w:rPr>
              <w:t>Структурное подразделение: &lt;…&gt;</w:t>
            </w:r>
          </w:p>
          <w:p w14:paraId="40146D6D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0F1F79">
              <w:rPr>
                <w:szCs w:val="24"/>
              </w:rPr>
              <w:t>Наименование организации: &lt;…&gt;</w:t>
            </w:r>
          </w:p>
          <w:p w14:paraId="6AB6B75A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rPr>
                <w:szCs w:val="24"/>
              </w:rPr>
              <w:t>ФИО получателя: &lt;…&gt;</w:t>
            </w:r>
          </w:p>
          <w:p w14:paraId="7EA4DFD8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rPr>
                <w:i/>
                <w:color w:val="0070C0"/>
                <w:u w:val="single"/>
              </w:rPr>
              <w:t>Ссылка на карточку отправления</w:t>
            </w:r>
          </w:p>
        </w:tc>
      </w:tr>
      <w:tr w:rsidR="000F1F79" w:rsidRPr="000F1F79" w14:paraId="12DCE9C4" w14:textId="77777777" w:rsidTr="00E76568">
        <w:trPr>
          <w:trHeight w:val="495"/>
        </w:trPr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3CAF37A2" w14:textId="77777777" w:rsidR="000F1F79" w:rsidRPr="000F1F79" w:rsidRDefault="000F1F79" w:rsidP="000F1F79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0F1F79">
              <w:t>Статус отправления установлен «</w:t>
            </w:r>
            <w:r w:rsidRPr="000F1F79">
              <w:rPr>
                <w:szCs w:val="24"/>
              </w:rPr>
              <w:t>Возвращено</w:t>
            </w:r>
            <w:r w:rsidRPr="000F1F79">
              <w:t>»</w:t>
            </w:r>
          </w:p>
        </w:tc>
        <w:tc>
          <w:tcPr>
            <w:tcW w:w="102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F611E0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Пользователь, указанный в поле «</w:t>
            </w:r>
            <w:r w:rsidRPr="000F1F79">
              <w:rPr>
                <w:szCs w:val="24"/>
              </w:rPr>
              <w:t>Отправитель</w:t>
            </w:r>
            <w:r w:rsidRPr="000F1F79">
              <w:t>»</w:t>
            </w:r>
          </w:p>
        </w:tc>
        <w:tc>
          <w:tcPr>
            <w:tcW w:w="2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31897EB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rPr>
                <w:b/>
                <w:i/>
              </w:rPr>
              <w:t>Тема:</w:t>
            </w:r>
            <w:r w:rsidRPr="000F1F79">
              <w:t xml:space="preserve"> Отправление Почтой России возвращено </w:t>
            </w:r>
          </w:p>
          <w:p w14:paraId="6188C82B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b/>
                <w:i/>
              </w:rPr>
            </w:pPr>
            <w:r w:rsidRPr="000F1F79">
              <w:rPr>
                <w:b/>
                <w:i/>
              </w:rPr>
              <w:t>Текст:</w:t>
            </w:r>
          </w:p>
          <w:p w14:paraId="5774037F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Отправление Почтой России возвращено.</w:t>
            </w:r>
          </w:p>
          <w:p w14:paraId="18B702DE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 xml:space="preserve">Примечание: </w:t>
            </w:r>
            <w:r w:rsidRPr="000F1F79">
              <w:rPr>
                <w:szCs w:val="24"/>
              </w:rPr>
              <w:t>&lt;…&gt;</w:t>
            </w:r>
          </w:p>
          <w:p w14:paraId="3FF5CF6C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Идентификатор отправления:</w:t>
            </w:r>
            <w:r w:rsidRPr="000F1F79">
              <w:rPr>
                <w:szCs w:val="24"/>
              </w:rPr>
              <w:t xml:space="preserve"> &lt;…&gt;</w:t>
            </w:r>
          </w:p>
          <w:p w14:paraId="542334BB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0F1F79">
              <w:rPr>
                <w:szCs w:val="24"/>
              </w:rPr>
              <w:t>Отправитель: &lt;…&gt;</w:t>
            </w:r>
          </w:p>
          <w:p w14:paraId="65AAC33F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0F1F79">
              <w:rPr>
                <w:szCs w:val="24"/>
              </w:rPr>
              <w:t>Структурное подразделение: &lt;…&gt;</w:t>
            </w:r>
          </w:p>
          <w:p w14:paraId="63113581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0F1F79">
              <w:rPr>
                <w:szCs w:val="24"/>
              </w:rPr>
              <w:t>Наименование организации: &lt;…&gt;</w:t>
            </w:r>
          </w:p>
          <w:p w14:paraId="263E8C1A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rPr>
                <w:szCs w:val="24"/>
              </w:rPr>
              <w:t>ФИО получателя: &lt;…&gt;</w:t>
            </w:r>
          </w:p>
          <w:p w14:paraId="48918D0C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rPr>
                <w:i/>
                <w:color w:val="0070C0"/>
                <w:u w:val="single"/>
              </w:rPr>
              <w:t>Ссылка на карточку отправления</w:t>
            </w:r>
          </w:p>
        </w:tc>
      </w:tr>
      <w:tr w:rsidR="000F1F79" w:rsidRPr="000F1F79" w14:paraId="30B4C8F2" w14:textId="77777777" w:rsidTr="00E76568">
        <w:trPr>
          <w:trHeight w:val="96"/>
        </w:trPr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4000C6F7" w14:textId="77777777" w:rsidR="000F1F79" w:rsidRPr="000F1F79" w:rsidRDefault="000F1F79" w:rsidP="000F1F79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0F1F79">
              <w:t>Статус отправления установлен «</w:t>
            </w:r>
            <w:r w:rsidRPr="000F1F79">
              <w:rPr>
                <w:szCs w:val="24"/>
              </w:rPr>
              <w:t>Отменено</w:t>
            </w:r>
            <w:r w:rsidRPr="000F1F79">
              <w:t>»</w:t>
            </w:r>
          </w:p>
        </w:tc>
        <w:tc>
          <w:tcPr>
            <w:tcW w:w="102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DC57F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</w:p>
        </w:tc>
        <w:tc>
          <w:tcPr>
            <w:tcW w:w="2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EE9C2F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rPr>
                <w:b/>
                <w:i/>
              </w:rPr>
              <w:t>Тема:</w:t>
            </w:r>
            <w:r w:rsidRPr="000F1F79">
              <w:t xml:space="preserve"> Отправление Почтой России отменено </w:t>
            </w:r>
          </w:p>
          <w:p w14:paraId="52EAAB70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b/>
                <w:i/>
              </w:rPr>
            </w:pPr>
            <w:r w:rsidRPr="000F1F79">
              <w:rPr>
                <w:b/>
                <w:i/>
              </w:rPr>
              <w:t>Текст:</w:t>
            </w:r>
          </w:p>
          <w:p w14:paraId="0FBFC4FA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Отправление Почтой России отменено.</w:t>
            </w:r>
          </w:p>
          <w:p w14:paraId="4AF463C4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t>Идентификатор отправления:</w:t>
            </w:r>
            <w:r w:rsidRPr="000F1F79">
              <w:rPr>
                <w:szCs w:val="24"/>
              </w:rPr>
              <w:t xml:space="preserve"> &lt;…&gt;</w:t>
            </w:r>
          </w:p>
          <w:p w14:paraId="1CA431D8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0F1F79">
              <w:rPr>
                <w:szCs w:val="24"/>
              </w:rPr>
              <w:lastRenderedPageBreak/>
              <w:t>Отправитель: &lt;…&gt;</w:t>
            </w:r>
          </w:p>
          <w:p w14:paraId="6218E490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0F1F79">
              <w:rPr>
                <w:szCs w:val="24"/>
              </w:rPr>
              <w:t>Структурное подразделение: &lt;…&gt;</w:t>
            </w:r>
          </w:p>
          <w:p w14:paraId="700551E2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0F1F79">
              <w:rPr>
                <w:szCs w:val="24"/>
              </w:rPr>
              <w:t>Наименование организации: &lt;…&gt;</w:t>
            </w:r>
          </w:p>
          <w:p w14:paraId="172348AF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rPr>
                <w:szCs w:val="24"/>
              </w:rPr>
              <w:t>ФИО получателя: &lt;…&gt;</w:t>
            </w:r>
          </w:p>
          <w:p w14:paraId="3FA82589" w14:textId="77777777" w:rsidR="000F1F79" w:rsidRPr="000F1F79" w:rsidRDefault="000F1F79" w:rsidP="000F1F79">
            <w:pPr>
              <w:spacing w:after="0" w:line="240" w:lineRule="auto"/>
              <w:ind w:firstLine="0"/>
              <w:jc w:val="left"/>
            </w:pPr>
            <w:r w:rsidRPr="000F1F79">
              <w:rPr>
                <w:i/>
                <w:color w:val="0070C0"/>
                <w:u w:val="single"/>
              </w:rPr>
              <w:t>Ссылка на карточку отправления</w:t>
            </w:r>
          </w:p>
        </w:tc>
      </w:tr>
    </w:tbl>
    <w:p w14:paraId="4E75D14E" w14:textId="77777777" w:rsidR="000F1F79" w:rsidRDefault="000F1F79" w:rsidP="00413FC2">
      <w:pPr>
        <w:spacing w:after="0" w:line="240" w:lineRule="auto"/>
        <w:ind w:firstLine="567"/>
      </w:pPr>
    </w:p>
    <w:p w14:paraId="66C72D55" w14:textId="04A1DCCD" w:rsidR="00AF135C" w:rsidRPr="00E76568" w:rsidRDefault="00AF135C" w:rsidP="00AF135C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 w:rsidRPr="00E76568">
        <w:rPr>
          <w:sz w:val="24"/>
          <w:szCs w:val="24"/>
        </w:rPr>
        <w:t xml:space="preserve">Статусы исходящих отправлений </w:t>
      </w:r>
      <w:r>
        <w:rPr>
          <w:sz w:val="24"/>
          <w:szCs w:val="24"/>
        </w:rPr>
        <w:t>экспресс-почтой</w:t>
      </w:r>
    </w:p>
    <w:p w14:paraId="3146EEDD" w14:textId="77777777" w:rsidR="00AF135C" w:rsidRPr="00AF135C" w:rsidRDefault="00AF135C" w:rsidP="00AF135C">
      <w:pPr>
        <w:spacing w:after="0" w:line="240" w:lineRule="auto"/>
        <w:ind w:firstLine="567"/>
      </w:pPr>
      <w:r w:rsidRPr="00AF135C">
        <w:t>Справочник представляет собой список SharePoint.</w:t>
      </w:r>
    </w:p>
    <w:p w14:paraId="7592D3FB" w14:textId="18AE24B9" w:rsidR="00AF135C" w:rsidRDefault="00AF135C" w:rsidP="00AF135C">
      <w:pPr>
        <w:spacing w:after="0" w:line="240" w:lineRule="auto"/>
        <w:ind w:firstLine="567"/>
      </w:pPr>
      <w:r w:rsidRPr="00E76568">
        <w:t xml:space="preserve">Описание переходов статусов исходящих отправлений </w:t>
      </w:r>
      <w:r>
        <w:t xml:space="preserve">экспресс-почтой представлено в таблице (см. </w:t>
      </w:r>
      <w:r>
        <w:fldChar w:fldCharType="begin"/>
      </w:r>
      <w:r>
        <w:instrText xml:space="preserve"> REF _Ref463286619 \h  \* MERGEFORMAT </w:instrText>
      </w:r>
      <w:r>
        <w:fldChar w:fldCharType="separate"/>
      </w:r>
      <w:r w:rsidR="00E22EDC" w:rsidRPr="00E22EDC">
        <w:t>Таблица 53</w:t>
      </w:r>
      <w:r>
        <w:fldChar w:fldCharType="end"/>
      </w:r>
      <w:r>
        <w:t>).</w:t>
      </w:r>
    </w:p>
    <w:p w14:paraId="758F69E1" w14:textId="59BB651B" w:rsidR="00AF135C" w:rsidRPr="00AF135C" w:rsidRDefault="00AF135C" w:rsidP="00AF135C">
      <w:pPr>
        <w:pStyle w:val="af1"/>
        <w:keepNext/>
        <w:spacing w:before="200"/>
        <w:rPr>
          <w:i/>
        </w:rPr>
      </w:pPr>
      <w:bookmarkStart w:id="233" w:name="_Ref463286619"/>
      <w:r w:rsidRPr="00AF135C">
        <w:rPr>
          <w:i/>
        </w:rPr>
        <w:t xml:space="preserve">Таблица </w:t>
      </w:r>
      <w:r w:rsidRPr="00AF135C">
        <w:rPr>
          <w:i/>
        </w:rPr>
        <w:fldChar w:fldCharType="begin"/>
      </w:r>
      <w:r w:rsidRPr="00AF135C">
        <w:rPr>
          <w:i/>
        </w:rPr>
        <w:instrText xml:space="preserve"> SEQ Таблица \* ARABIC </w:instrText>
      </w:r>
      <w:r w:rsidRPr="00AF135C">
        <w:rPr>
          <w:i/>
        </w:rPr>
        <w:fldChar w:fldCharType="separate"/>
      </w:r>
      <w:r w:rsidR="00E22EDC">
        <w:rPr>
          <w:i/>
          <w:noProof/>
        </w:rPr>
        <w:t>53</w:t>
      </w:r>
      <w:r w:rsidRPr="00AF135C">
        <w:rPr>
          <w:i/>
        </w:rPr>
        <w:fldChar w:fldCharType="end"/>
      </w:r>
      <w:bookmarkEnd w:id="233"/>
      <w:r w:rsidRPr="00AF135C">
        <w:rPr>
          <w:i/>
        </w:rPr>
        <w:t xml:space="preserve"> – Описание переходов статусов исходящих</w:t>
      </w:r>
      <w:r>
        <w:rPr>
          <w:i/>
        </w:rPr>
        <w:br/>
      </w:r>
      <w:r w:rsidRPr="00AF135C">
        <w:rPr>
          <w:i/>
        </w:rPr>
        <w:t xml:space="preserve"> отправлений экспресс-почтой</w:t>
      </w:r>
    </w:p>
    <w:tbl>
      <w:tblPr>
        <w:tblStyle w:val="219"/>
        <w:tblW w:w="5000" w:type="pct"/>
        <w:tblLook w:val="04A0" w:firstRow="1" w:lastRow="0" w:firstColumn="1" w:lastColumn="0" w:noHBand="0" w:noVBand="1"/>
      </w:tblPr>
      <w:tblGrid>
        <w:gridCol w:w="458"/>
        <w:gridCol w:w="1620"/>
        <w:gridCol w:w="1654"/>
        <w:gridCol w:w="1783"/>
        <w:gridCol w:w="3829"/>
      </w:tblGrid>
      <w:tr w:rsidR="00AF135C" w:rsidRPr="00AF135C" w14:paraId="0408DA26" w14:textId="77777777" w:rsidTr="00BA4FBF">
        <w:trPr>
          <w:trHeight w:val="20"/>
          <w:tblHeader/>
        </w:trPr>
        <w:tc>
          <w:tcPr>
            <w:tcW w:w="221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19DDC26B" w14:textId="77777777" w:rsidR="00AF135C" w:rsidRPr="00AF135C" w:rsidRDefault="00AF135C" w:rsidP="00AF135C">
            <w:pPr>
              <w:spacing w:line="240" w:lineRule="auto"/>
              <w:ind w:firstLine="0"/>
              <w:jc w:val="center"/>
              <w:rPr>
                <w:b/>
              </w:rPr>
            </w:pPr>
            <w:r w:rsidRPr="00AF135C">
              <w:rPr>
                <w:b/>
              </w:rPr>
              <w:t>№</w:t>
            </w:r>
          </w:p>
        </w:tc>
        <w:tc>
          <w:tcPr>
            <w:tcW w:w="873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6B784914" w14:textId="77777777" w:rsidR="00AF135C" w:rsidRPr="00AF135C" w:rsidRDefault="00AF135C" w:rsidP="00AF135C">
            <w:pPr>
              <w:spacing w:line="240" w:lineRule="auto"/>
              <w:ind w:firstLine="34"/>
              <w:jc w:val="center"/>
              <w:rPr>
                <w:b/>
              </w:rPr>
            </w:pPr>
            <w:r w:rsidRPr="00AF135C">
              <w:rPr>
                <w:b/>
              </w:rPr>
              <w:t>Статус</w:t>
            </w:r>
          </w:p>
        </w:tc>
        <w:tc>
          <w:tcPr>
            <w:tcW w:w="891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009865AD" w14:textId="77777777" w:rsidR="00AF135C" w:rsidRPr="00AF135C" w:rsidRDefault="00AF135C" w:rsidP="00AF135C">
            <w:pPr>
              <w:spacing w:line="240" w:lineRule="auto"/>
              <w:ind w:firstLine="0"/>
              <w:jc w:val="center"/>
              <w:rPr>
                <w:b/>
              </w:rPr>
            </w:pPr>
            <w:r w:rsidRPr="00AF135C">
              <w:rPr>
                <w:b/>
              </w:rPr>
              <w:t>Кнопка в ленте</w:t>
            </w:r>
          </w:p>
        </w:tc>
        <w:tc>
          <w:tcPr>
            <w:tcW w:w="960" w:type="pct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181566A" w14:textId="77777777" w:rsidR="00AF135C" w:rsidRPr="00AF135C" w:rsidRDefault="00AF135C" w:rsidP="00AF135C">
            <w:pPr>
              <w:spacing w:line="240" w:lineRule="auto"/>
              <w:ind w:firstLine="0"/>
              <w:jc w:val="center"/>
              <w:rPr>
                <w:b/>
              </w:rPr>
            </w:pPr>
            <w:r w:rsidRPr="00AF135C">
              <w:rPr>
                <w:b/>
              </w:rPr>
              <w:t>Пользователь</w:t>
            </w:r>
          </w:p>
        </w:tc>
        <w:tc>
          <w:tcPr>
            <w:tcW w:w="2055" w:type="pct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</w:tcPr>
          <w:p w14:paraId="09DD2609" w14:textId="77777777" w:rsidR="00AF135C" w:rsidRPr="00AF135C" w:rsidRDefault="00AF135C" w:rsidP="00AF135C">
            <w:pPr>
              <w:spacing w:line="240" w:lineRule="auto"/>
              <w:ind w:firstLine="0"/>
              <w:jc w:val="center"/>
              <w:rPr>
                <w:b/>
              </w:rPr>
            </w:pPr>
            <w:r w:rsidRPr="00AF135C">
              <w:rPr>
                <w:b/>
              </w:rPr>
              <w:t>Событие</w:t>
            </w:r>
          </w:p>
        </w:tc>
      </w:tr>
      <w:tr w:rsidR="00AF135C" w:rsidRPr="00AF135C" w14:paraId="43037388" w14:textId="77777777" w:rsidTr="00BA4FBF">
        <w:trPr>
          <w:trHeight w:val="20"/>
        </w:trPr>
        <w:tc>
          <w:tcPr>
            <w:tcW w:w="221" w:type="pct"/>
            <w:tcBorders>
              <w:top w:val="single" w:sz="4" w:space="0" w:color="auto"/>
            </w:tcBorders>
          </w:tcPr>
          <w:p w14:paraId="62A5A417" w14:textId="77777777" w:rsidR="00AF135C" w:rsidRPr="00AF135C" w:rsidRDefault="00AF135C" w:rsidP="00AF135C">
            <w:pPr>
              <w:spacing w:after="0" w:line="240" w:lineRule="auto"/>
              <w:ind w:firstLine="0"/>
              <w:jc w:val="center"/>
            </w:pPr>
            <w:r w:rsidRPr="00AF135C">
              <w:t>1</w:t>
            </w:r>
          </w:p>
        </w:tc>
        <w:tc>
          <w:tcPr>
            <w:tcW w:w="873" w:type="pct"/>
            <w:tcBorders>
              <w:top w:val="single" w:sz="4" w:space="0" w:color="auto"/>
            </w:tcBorders>
          </w:tcPr>
          <w:p w14:paraId="079500B8" w14:textId="77777777" w:rsidR="00AF135C" w:rsidRPr="00AF135C" w:rsidRDefault="00AF135C" w:rsidP="00AF135C">
            <w:pPr>
              <w:spacing w:after="0" w:line="240" w:lineRule="auto"/>
              <w:ind w:firstLine="34"/>
            </w:pPr>
            <w:r w:rsidRPr="00AF135C">
              <w:t>Черновик</w:t>
            </w:r>
          </w:p>
        </w:tc>
        <w:tc>
          <w:tcPr>
            <w:tcW w:w="891" w:type="pct"/>
            <w:tcBorders>
              <w:top w:val="single" w:sz="4" w:space="0" w:color="auto"/>
            </w:tcBorders>
          </w:tcPr>
          <w:p w14:paraId="7A4937B5" w14:textId="77777777" w:rsidR="00AF135C" w:rsidRPr="00AF135C" w:rsidRDefault="00AF135C" w:rsidP="00AF135C">
            <w:pPr>
              <w:spacing w:after="0" w:line="240" w:lineRule="auto"/>
              <w:ind w:firstLine="0"/>
              <w:jc w:val="left"/>
            </w:pPr>
          </w:p>
        </w:tc>
        <w:tc>
          <w:tcPr>
            <w:tcW w:w="960" w:type="pct"/>
            <w:tcBorders>
              <w:top w:val="single" w:sz="4" w:space="0" w:color="auto"/>
              <w:right w:val="single" w:sz="4" w:space="0" w:color="auto"/>
            </w:tcBorders>
          </w:tcPr>
          <w:p w14:paraId="65EB02AD" w14:textId="77777777" w:rsidR="00AF135C" w:rsidRPr="00AF135C" w:rsidRDefault="00AF135C" w:rsidP="00AF135C">
            <w:pPr>
              <w:spacing w:after="0" w:line="240" w:lineRule="auto"/>
              <w:ind w:firstLine="0"/>
              <w:jc w:val="left"/>
            </w:pPr>
            <w:r w:rsidRPr="00AF135C">
              <w:t>Автор</w:t>
            </w:r>
          </w:p>
        </w:tc>
        <w:tc>
          <w:tcPr>
            <w:tcW w:w="2055" w:type="pct"/>
            <w:tcBorders>
              <w:top w:val="single" w:sz="4" w:space="0" w:color="auto"/>
              <w:left w:val="single" w:sz="4" w:space="0" w:color="auto"/>
            </w:tcBorders>
          </w:tcPr>
          <w:p w14:paraId="03D2A4A8" w14:textId="77777777" w:rsidR="00AF135C" w:rsidRPr="00AF135C" w:rsidRDefault="00AF135C" w:rsidP="00AF135C">
            <w:pPr>
              <w:spacing w:after="0" w:line="240" w:lineRule="auto"/>
              <w:ind w:firstLine="0"/>
              <w:jc w:val="left"/>
            </w:pPr>
            <w:r w:rsidRPr="00AF135C">
              <w:t>Устанавливается автоматически, при создании элемента в списке «Регистрация исходящей почтовой корреспонденции»</w:t>
            </w:r>
          </w:p>
        </w:tc>
      </w:tr>
      <w:tr w:rsidR="00AF135C" w:rsidRPr="00AF135C" w14:paraId="654F46EE" w14:textId="77777777" w:rsidTr="00BA4FBF">
        <w:trPr>
          <w:trHeight w:val="20"/>
        </w:trPr>
        <w:tc>
          <w:tcPr>
            <w:tcW w:w="221" w:type="pct"/>
            <w:tcBorders>
              <w:top w:val="single" w:sz="4" w:space="0" w:color="auto"/>
              <w:bottom w:val="single" w:sz="4" w:space="0" w:color="auto"/>
            </w:tcBorders>
          </w:tcPr>
          <w:p w14:paraId="76741294" w14:textId="77777777" w:rsidR="00AF135C" w:rsidRPr="00AF135C" w:rsidRDefault="00AF135C" w:rsidP="00AF135C">
            <w:pPr>
              <w:spacing w:after="0" w:line="240" w:lineRule="auto"/>
              <w:ind w:firstLine="0"/>
              <w:jc w:val="center"/>
            </w:pPr>
            <w:r w:rsidRPr="00AF135C">
              <w:t>2</w:t>
            </w:r>
          </w:p>
        </w:tc>
        <w:tc>
          <w:tcPr>
            <w:tcW w:w="873" w:type="pct"/>
            <w:tcBorders>
              <w:top w:val="single" w:sz="4" w:space="0" w:color="auto"/>
              <w:bottom w:val="single" w:sz="4" w:space="0" w:color="auto"/>
            </w:tcBorders>
          </w:tcPr>
          <w:p w14:paraId="5DF9A05D" w14:textId="77777777" w:rsidR="00AF135C" w:rsidRPr="00AF135C" w:rsidRDefault="00AF135C" w:rsidP="00AF135C">
            <w:pPr>
              <w:spacing w:after="0" w:line="240" w:lineRule="auto"/>
              <w:ind w:firstLine="34"/>
              <w:jc w:val="left"/>
            </w:pPr>
            <w:r w:rsidRPr="00AF135C">
              <w:t>Заявка</w:t>
            </w:r>
          </w:p>
        </w:tc>
        <w:tc>
          <w:tcPr>
            <w:tcW w:w="891" w:type="pct"/>
            <w:tcBorders>
              <w:top w:val="single" w:sz="4" w:space="0" w:color="auto"/>
              <w:bottom w:val="single" w:sz="4" w:space="0" w:color="auto"/>
            </w:tcBorders>
          </w:tcPr>
          <w:p w14:paraId="4C89FF81" w14:textId="77777777" w:rsidR="00AF135C" w:rsidRPr="00AF135C" w:rsidRDefault="00AF135C" w:rsidP="00AF135C">
            <w:pPr>
              <w:spacing w:after="0" w:line="240" w:lineRule="auto"/>
              <w:ind w:firstLine="0"/>
              <w:jc w:val="left"/>
            </w:pPr>
            <w:r w:rsidRPr="00AF135C">
              <w:t>Согласовать отправление</w:t>
            </w:r>
          </w:p>
        </w:tc>
        <w:tc>
          <w:tcPr>
            <w:tcW w:w="96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BCB08" w14:textId="77777777" w:rsidR="00AF135C" w:rsidRPr="00AF135C" w:rsidRDefault="00AF135C" w:rsidP="00AF135C">
            <w:pPr>
              <w:spacing w:after="0" w:line="240" w:lineRule="auto"/>
              <w:ind w:firstLine="0"/>
              <w:jc w:val="left"/>
            </w:pPr>
            <w:r w:rsidRPr="00AF135C">
              <w:t>Автор</w:t>
            </w:r>
          </w:p>
        </w:tc>
        <w:tc>
          <w:tcPr>
            <w:tcW w:w="2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648E392" w14:textId="77777777" w:rsidR="00AF135C" w:rsidRPr="00AF135C" w:rsidRDefault="00AF135C" w:rsidP="00AF135C">
            <w:pPr>
              <w:spacing w:after="0" w:line="240" w:lineRule="auto"/>
              <w:ind w:firstLine="0"/>
              <w:jc w:val="left"/>
            </w:pPr>
            <w:r w:rsidRPr="00AF135C">
              <w:t xml:space="preserve">После того как вся необходимая информация об отправлении внесена, автор изменяет статус элемента, нажав кнопку в ленте. </w:t>
            </w:r>
          </w:p>
        </w:tc>
      </w:tr>
      <w:tr w:rsidR="00AF135C" w:rsidRPr="00AF135C" w14:paraId="270AEC62" w14:textId="77777777" w:rsidTr="00BA4FBF">
        <w:trPr>
          <w:trHeight w:val="20"/>
        </w:trPr>
        <w:tc>
          <w:tcPr>
            <w:tcW w:w="221" w:type="pct"/>
            <w:tcBorders>
              <w:top w:val="single" w:sz="4" w:space="0" w:color="auto"/>
              <w:bottom w:val="single" w:sz="4" w:space="0" w:color="auto"/>
            </w:tcBorders>
          </w:tcPr>
          <w:p w14:paraId="2D611212" w14:textId="77777777" w:rsidR="00AF135C" w:rsidRPr="00AF135C" w:rsidRDefault="00AF135C" w:rsidP="00AF135C">
            <w:pPr>
              <w:spacing w:after="0" w:line="240" w:lineRule="auto"/>
              <w:ind w:firstLine="0"/>
              <w:jc w:val="center"/>
            </w:pPr>
            <w:r w:rsidRPr="00AF135C">
              <w:t>3</w:t>
            </w:r>
          </w:p>
        </w:tc>
        <w:tc>
          <w:tcPr>
            <w:tcW w:w="873" w:type="pct"/>
            <w:tcBorders>
              <w:top w:val="single" w:sz="4" w:space="0" w:color="auto"/>
              <w:bottom w:val="single" w:sz="4" w:space="0" w:color="auto"/>
            </w:tcBorders>
          </w:tcPr>
          <w:p w14:paraId="7FFF0ECF" w14:textId="77777777" w:rsidR="00AF135C" w:rsidRPr="00AF135C" w:rsidRDefault="00AF135C" w:rsidP="00AF135C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Согласовано</w:t>
            </w:r>
          </w:p>
        </w:tc>
        <w:tc>
          <w:tcPr>
            <w:tcW w:w="891" w:type="pct"/>
            <w:tcBorders>
              <w:top w:val="single" w:sz="4" w:space="0" w:color="auto"/>
              <w:bottom w:val="single" w:sz="4" w:space="0" w:color="auto"/>
            </w:tcBorders>
          </w:tcPr>
          <w:p w14:paraId="76E805F8" w14:textId="77777777" w:rsidR="00AF135C" w:rsidRPr="00AF135C" w:rsidRDefault="00AF135C" w:rsidP="00AF135C">
            <w:pPr>
              <w:spacing w:after="0" w:line="240" w:lineRule="auto"/>
              <w:ind w:firstLine="0"/>
              <w:jc w:val="left"/>
            </w:pPr>
          </w:p>
        </w:tc>
        <w:tc>
          <w:tcPr>
            <w:tcW w:w="96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9F527" w14:textId="77777777" w:rsidR="00AF135C" w:rsidRPr="00AF135C" w:rsidRDefault="00AF135C" w:rsidP="00AF135C">
            <w:pPr>
              <w:spacing w:after="0" w:line="240" w:lineRule="auto"/>
              <w:ind w:firstLine="0"/>
              <w:jc w:val="left"/>
            </w:pPr>
            <w:r w:rsidRPr="00AF135C">
              <w:t xml:space="preserve">Пользователь, входящий в группу «Сотрудники ОДиКИ» </w:t>
            </w:r>
          </w:p>
        </w:tc>
        <w:tc>
          <w:tcPr>
            <w:tcW w:w="2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07EAEF6" w14:textId="77777777" w:rsidR="00AF135C" w:rsidRPr="00AF135C" w:rsidRDefault="00AF135C" w:rsidP="00AF135C">
            <w:pPr>
              <w:spacing w:after="0" w:line="240" w:lineRule="auto"/>
              <w:ind w:firstLine="0"/>
              <w:jc w:val="left"/>
            </w:pPr>
            <w:r w:rsidRPr="00AF135C">
              <w:t>Устанавливается, если сотрудник согласовал отправление, выполняв задачу согласования.</w:t>
            </w:r>
          </w:p>
        </w:tc>
      </w:tr>
      <w:tr w:rsidR="00AF135C" w:rsidRPr="00AF135C" w14:paraId="0B4400BA" w14:textId="77777777" w:rsidTr="00BA4FBF">
        <w:trPr>
          <w:trHeight w:val="20"/>
        </w:trPr>
        <w:tc>
          <w:tcPr>
            <w:tcW w:w="221" w:type="pct"/>
            <w:tcBorders>
              <w:top w:val="single" w:sz="4" w:space="0" w:color="auto"/>
              <w:bottom w:val="single" w:sz="4" w:space="0" w:color="auto"/>
            </w:tcBorders>
          </w:tcPr>
          <w:p w14:paraId="691B3D59" w14:textId="77777777" w:rsidR="00AF135C" w:rsidRPr="00AF135C" w:rsidRDefault="00AF135C" w:rsidP="00AF135C">
            <w:pPr>
              <w:spacing w:after="0" w:line="240" w:lineRule="auto"/>
              <w:ind w:firstLine="0"/>
              <w:jc w:val="center"/>
            </w:pPr>
            <w:r w:rsidRPr="00AF135C">
              <w:t>4</w:t>
            </w:r>
          </w:p>
        </w:tc>
        <w:tc>
          <w:tcPr>
            <w:tcW w:w="873" w:type="pct"/>
            <w:tcBorders>
              <w:top w:val="single" w:sz="4" w:space="0" w:color="auto"/>
              <w:bottom w:val="single" w:sz="4" w:space="0" w:color="auto"/>
            </w:tcBorders>
          </w:tcPr>
          <w:p w14:paraId="550D5FB0" w14:textId="77777777" w:rsidR="00AF135C" w:rsidRPr="00AF135C" w:rsidRDefault="00AF135C" w:rsidP="00AF135C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Отклонено</w:t>
            </w:r>
          </w:p>
        </w:tc>
        <w:tc>
          <w:tcPr>
            <w:tcW w:w="891" w:type="pct"/>
            <w:tcBorders>
              <w:top w:val="single" w:sz="4" w:space="0" w:color="auto"/>
              <w:bottom w:val="single" w:sz="4" w:space="0" w:color="auto"/>
            </w:tcBorders>
          </w:tcPr>
          <w:p w14:paraId="7D1CD367" w14:textId="77777777" w:rsidR="00AF135C" w:rsidRPr="00AF135C" w:rsidRDefault="00AF135C" w:rsidP="00AF135C">
            <w:pPr>
              <w:spacing w:after="0" w:line="240" w:lineRule="auto"/>
              <w:ind w:firstLine="0"/>
              <w:jc w:val="left"/>
            </w:pPr>
          </w:p>
        </w:tc>
        <w:tc>
          <w:tcPr>
            <w:tcW w:w="96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708E8" w14:textId="77777777" w:rsidR="00AF135C" w:rsidRPr="00AF135C" w:rsidRDefault="00AF135C" w:rsidP="00AF135C">
            <w:pPr>
              <w:spacing w:after="0" w:line="240" w:lineRule="auto"/>
              <w:ind w:firstLine="0"/>
              <w:jc w:val="left"/>
            </w:pPr>
            <w:r w:rsidRPr="00AF135C">
              <w:t xml:space="preserve">Пользователь, входящий в группу «Сотрудники ОДиКИ» </w:t>
            </w:r>
          </w:p>
        </w:tc>
        <w:tc>
          <w:tcPr>
            <w:tcW w:w="2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B4D9B1A" w14:textId="77777777" w:rsidR="00AF135C" w:rsidRPr="00AF135C" w:rsidRDefault="00AF135C" w:rsidP="00AF135C">
            <w:pPr>
              <w:spacing w:after="0" w:line="240" w:lineRule="auto"/>
              <w:ind w:firstLine="0"/>
              <w:jc w:val="left"/>
            </w:pPr>
            <w:r w:rsidRPr="00AF135C">
              <w:t>Устанавливается, если сотрудник ОДиКИ отклонил отправление, выполняв задачу согласования.</w:t>
            </w:r>
          </w:p>
        </w:tc>
      </w:tr>
      <w:tr w:rsidR="00AF135C" w:rsidRPr="00AF135C" w14:paraId="0A589D51" w14:textId="77777777" w:rsidTr="00BA4FBF">
        <w:trPr>
          <w:trHeight w:val="20"/>
        </w:trPr>
        <w:tc>
          <w:tcPr>
            <w:tcW w:w="221" w:type="pct"/>
            <w:tcBorders>
              <w:top w:val="single" w:sz="4" w:space="0" w:color="auto"/>
            </w:tcBorders>
          </w:tcPr>
          <w:p w14:paraId="4ADC8F99" w14:textId="77777777" w:rsidR="00AF135C" w:rsidRPr="00AF135C" w:rsidRDefault="00AF135C" w:rsidP="00AF135C">
            <w:pPr>
              <w:spacing w:after="0" w:line="240" w:lineRule="auto"/>
              <w:ind w:firstLine="0"/>
              <w:jc w:val="center"/>
            </w:pPr>
            <w:r w:rsidRPr="00AF135C">
              <w:t>5</w:t>
            </w:r>
          </w:p>
        </w:tc>
        <w:tc>
          <w:tcPr>
            <w:tcW w:w="873" w:type="pct"/>
            <w:tcBorders>
              <w:top w:val="single" w:sz="4" w:space="0" w:color="auto"/>
            </w:tcBorders>
          </w:tcPr>
          <w:p w14:paraId="0A7DCAFC" w14:textId="77777777" w:rsidR="00AF135C" w:rsidRPr="00AF135C" w:rsidRDefault="00AF135C" w:rsidP="00AF135C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Отправлено</w:t>
            </w:r>
          </w:p>
        </w:tc>
        <w:tc>
          <w:tcPr>
            <w:tcW w:w="891" w:type="pct"/>
            <w:tcBorders>
              <w:top w:val="single" w:sz="4" w:space="0" w:color="auto"/>
              <w:bottom w:val="single" w:sz="4" w:space="0" w:color="auto"/>
            </w:tcBorders>
          </w:tcPr>
          <w:p w14:paraId="4A8B1182" w14:textId="1EED9C45" w:rsidR="00AF135C" w:rsidRPr="00AF135C" w:rsidRDefault="00AF135C" w:rsidP="00AF135C">
            <w:pPr>
              <w:spacing w:after="0" w:line="240" w:lineRule="auto"/>
              <w:ind w:firstLine="0"/>
              <w:jc w:val="left"/>
            </w:pPr>
            <w:r w:rsidRPr="00AF135C">
              <w:t>Отправить</w:t>
            </w:r>
          </w:p>
        </w:tc>
        <w:tc>
          <w:tcPr>
            <w:tcW w:w="96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B7C85" w14:textId="77777777" w:rsidR="00AF135C" w:rsidRPr="00AF135C" w:rsidRDefault="00AF135C" w:rsidP="00AF135C">
            <w:pPr>
              <w:spacing w:after="0" w:line="240" w:lineRule="auto"/>
              <w:ind w:firstLine="0"/>
              <w:jc w:val="left"/>
            </w:pPr>
            <w:r w:rsidRPr="00AF135C">
              <w:t>Пользователь, входящий в группу «Сотрудники ОДиКИ»</w:t>
            </w:r>
          </w:p>
        </w:tc>
        <w:tc>
          <w:tcPr>
            <w:tcW w:w="2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354E16B" w14:textId="77777777" w:rsidR="00AF135C" w:rsidRPr="00AF135C" w:rsidRDefault="00AF135C" w:rsidP="00AF135C">
            <w:pPr>
              <w:spacing w:after="0" w:line="240" w:lineRule="auto"/>
              <w:ind w:firstLine="0"/>
              <w:jc w:val="left"/>
            </w:pPr>
          </w:p>
        </w:tc>
      </w:tr>
      <w:tr w:rsidR="00AF135C" w:rsidRPr="00AF135C" w14:paraId="2B88D3CC" w14:textId="77777777" w:rsidTr="00BA4FBF">
        <w:trPr>
          <w:trHeight w:val="20"/>
        </w:trPr>
        <w:tc>
          <w:tcPr>
            <w:tcW w:w="221" w:type="pct"/>
            <w:tcBorders>
              <w:top w:val="single" w:sz="4" w:space="0" w:color="auto"/>
              <w:bottom w:val="single" w:sz="4" w:space="0" w:color="auto"/>
            </w:tcBorders>
          </w:tcPr>
          <w:p w14:paraId="0497DEEE" w14:textId="77777777" w:rsidR="00AF135C" w:rsidRPr="00AF135C" w:rsidRDefault="00AF135C" w:rsidP="00AF135C">
            <w:pPr>
              <w:spacing w:after="0" w:line="240" w:lineRule="auto"/>
              <w:ind w:firstLine="0"/>
              <w:jc w:val="center"/>
            </w:pPr>
            <w:r w:rsidRPr="00AF135C">
              <w:t>6</w:t>
            </w:r>
          </w:p>
        </w:tc>
        <w:tc>
          <w:tcPr>
            <w:tcW w:w="873" w:type="pct"/>
            <w:tcBorders>
              <w:top w:val="single" w:sz="4" w:space="0" w:color="auto"/>
              <w:bottom w:val="single" w:sz="4" w:space="0" w:color="auto"/>
            </w:tcBorders>
          </w:tcPr>
          <w:p w14:paraId="51501445" w14:textId="77777777" w:rsidR="00AF135C" w:rsidRPr="00AF135C" w:rsidRDefault="00AF135C" w:rsidP="00AF135C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Возвращено</w:t>
            </w:r>
          </w:p>
        </w:tc>
        <w:tc>
          <w:tcPr>
            <w:tcW w:w="891" w:type="pct"/>
            <w:tcBorders>
              <w:top w:val="single" w:sz="4" w:space="0" w:color="auto"/>
              <w:bottom w:val="single" w:sz="4" w:space="0" w:color="auto"/>
            </w:tcBorders>
          </w:tcPr>
          <w:p w14:paraId="082683AC" w14:textId="77777777" w:rsidR="00AF135C" w:rsidRPr="00AF135C" w:rsidRDefault="00AF135C" w:rsidP="00AF135C">
            <w:pPr>
              <w:spacing w:after="0" w:line="240" w:lineRule="auto"/>
              <w:ind w:firstLine="0"/>
              <w:jc w:val="left"/>
            </w:pPr>
            <w:r w:rsidRPr="00AF135C">
              <w:t>Возврат отправления</w:t>
            </w:r>
          </w:p>
        </w:tc>
        <w:tc>
          <w:tcPr>
            <w:tcW w:w="96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6007A" w14:textId="77777777" w:rsidR="00AF135C" w:rsidRPr="00AF135C" w:rsidRDefault="00AF135C" w:rsidP="00AF135C">
            <w:pPr>
              <w:spacing w:after="0" w:line="240" w:lineRule="auto"/>
              <w:ind w:firstLine="0"/>
              <w:jc w:val="left"/>
            </w:pPr>
            <w:r w:rsidRPr="00AF135C">
              <w:t>Пользователь, входящий в группу «Сотрудники ОДиКИ»</w:t>
            </w:r>
          </w:p>
        </w:tc>
        <w:tc>
          <w:tcPr>
            <w:tcW w:w="2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D9D1B7E" w14:textId="77777777" w:rsidR="00AF135C" w:rsidRPr="00AF135C" w:rsidRDefault="00AF135C" w:rsidP="00AF135C">
            <w:pPr>
              <w:spacing w:after="0" w:line="240" w:lineRule="auto"/>
              <w:ind w:firstLine="0"/>
              <w:jc w:val="left"/>
            </w:pPr>
            <w:r w:rsidRPr="00AF135C">
              <w:t>Если статус «Отправлено» сотруднику ОДиКИ доступна кнопка «Возврат отправления», при нажатии на которую статус элемента устанавливается «</w:t>
            </w:r>
            <w:r w:rsidRPr="00AF135C">
              <w:rPr>
                <w:szCs w:val="24"/>
              </w:rPr>
              <w:t>Возвращено</w:t>
            </w:r>
            <w:r w:rsidRPr="00AF135C">
              <w:t>».</w:t>
            </w:r>
          </w:p>
          <w:p w14:paraId="4F347C13" w14:textId="77777777" w:rsidR="00AF135C" w:rsidRPr="00AF135C" w:rsidRDefault="00AF135C" w:rsidP="00AF135C">
            <w:pPr>
              <w:spacing w:after="0" w:line="240" w:lineRule="auto"/>
              <w:jc w:val="left"/>
            </w:pPr>
          </w:p>
        </w:tc>
      </w:tr>
      <w:tr w:rsidR="00AF135C" w:rsidRPr="00AF135C" w14:paraId="21A4F448" w14:textId="77777777" w:rsidTr="00BA4FBF">
        <w:trPr>
          <w:trHeight w:val="20"/>
        </w:trPr>
        <w:tc>
          <w:tcPr>
            <w:tcW w:w="221" w:type="pct"/>
            <w:tcBorders>
              <w:top w:val="single" w:sz="4" w:space="0" w:color="auto"/>
              <w:bottom w:val="single" w:sz="4" w:space="0" w:color="auto"/>
            </w:tcBorders>
          </w:tcPr>
          <w:p w14:paraId="3B320C5B" w14:textId="77777777" w:rsidR="00AF135C" w:rsidRPr="00AF135C" w:rsidRDefault="00AF135C" w:rsidP="00AF135C">
            <w:pPr>
              <w:spacing w:after="0" w:line="240" w:lineRule="auto"/>
              <w:ind w:firstLine="0"/>
              <w:jc w:val="center"/>
            </w:pPr>
            <w:r w:rsidRPr="00AF135C">
              <w:t>7</w:t>
            </w:r>
          </w:p>
        </w:tc>
        <w:tc>
          <w:tcPr>
            <w:tcW w:w="873" w:type="pct"/>
            <w:tcBorders>
              <w:top w:val="single" w:sz="4" w:space="0" w:color="auto"/>
              <w:bottom w:val="single" w:sz="4" w:space="0" w:color="auto"/>
            </w:tcBorders>
          </w:tcPr>
          <w:p w14:paraId="0A10D155" w14:textId="77777777" w:rsidR="00AF135C" w:rsidRPr="00AF135C" w:rsidRDefault="00AF135C" w:rsidP="00AF135C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Отменено</w:t>
            </w:r>
          </w:p>
        </w:tc>
        <w:tc>
          <w:tcPr>
            <w:tcW w:w="891" w:type="pct"/>
            <w:tcBorders>
              <w:top w:val="single" w:sz="4" w:space="0" w:color="auto"/>
              <w:bottom w:val="single" w:sz="4" w:space="0" w:color="auto"/>
            </w:tcBorders>
          </w:tcPr>
          <w:p w14:paraId="423B6E4A" w14:textId="77777777" w:rsidR="00AF135C" w:rsidRPr="00AF135C" w:rsidRDefault="00AF135C" w:rsidP="00AF135C">
            <w:pPr>
              <w:spacing w:after="0" w:line="240" w:lineRule="auto"/>
              <w:ind w:firstLine="0"/>
              <w:jc w:val="left"/>
            </w:pPr>
            <w:r w:rsidRPr="00AF135C">
              <w:t>Отменить отправление</w:t>
            </w:r>
          </w:p>
        </w:tc>
        <w:tc>
          <w:tcPr>
            <w:tcW w:w="96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2E080" w14:textId="77777777" w:rsidR="00AF135C" w:rsidRPr="00AF135C" w:rsidRDefault="00AF135C" w:rsidP="00AF135C">
            <w:pPr>
              <w:spacing w:after="0" w:line="240" w:lineRule="auto"/>
              <w:ind w:firstLine="0"/>
              <w:jc w:val="left"/>
            </w:pPr>
            <w:r w:rsidRPr="00AF135C">
              <w:t xml:space="preserve">Пользователь, входящий в группу </w:t>
            </w:r>
            <w:r w:rsidRPr="00AF135C">
              <w:lastRenderedPageBreak/>
              <w:t>«Сотрудники ОДиКИ»</w:t>
            </w:r>
          </w:p>
        </w:tc>
        <w:tc>
          <w:tcPr>
            <w:tcW w:w="2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26B839C" w14:textId="77777777" w:rsidR="00AF135C" w:rsidRPr="00AF135C" w:rsidRDefault="00AF135C" w:rsidP="00AF135C">
            <w:pPr>
              <w:spacing w:after="0" w:line="240" w:lineRule="auto"/>
              <w:ind w:firstLine="0"/>
              <w:jc w:val="left"/>
            </w:pPr>
            <w:r w:rsidRPr="00AF135C">
              <w:lastRenderedPageBreak/>
              <w:t>Отменить отправление можно на любом этапе.</w:t>
            </w:r>
          </w:p>
        </w:tc>
      </w:tr>
    </w:tbl>
    <w:p w14:paraId="596D7A66" w14:textId="77777777" w:rsidR="00AF135C" w:rsidRDefault="00AF135C" w:rsidP="00413FC2">
      <w:pPr>
        <w:spacing w:after="0" w:line="240" w:lineRule="auto"/>
        <w:ind w:firstLine="567"/>
      </w:pPr>
    </w:p>
    <w:p w14:paraId="695B2392" w14:textId="38AB6E2A" w:rsidR="00AF135C" w:rsidRPr="00AF135C" w:rsidRDefault="00AF135C" w:rsidP="00AF135C">
      <w:pPr>
        <w:spacing w:after="0" w:line="240" w:lineRule="auto"/>
        <w:ind w:firstLine="567"/>
      </w:pPr>
      <w:r w:rsidRPr="00AF135C">
        <w:t>Перечень уведомлений отправляемых при изменении статусов отправлений экспресс-Почтой представлен в</w:t>
      </w:r>
      <w:r>
        <w:t xml:space="preserve"> таблице (см. </w:t>
      </w:r>
      <w:r w:rsidRPr="00AF135C">
        <w:fldChar w:fldCharType="begin"/>
      </w:r>
      <w:r w:rsidRPr="00AF135C">
        <w:instrText xml:space="preserve"> REF _Ref425262486 \h  \* MERGEFORMAT </w:instrText>
      </w:r>
      <w:r w:rsidRPr="00AF135C">
        <w:fldChar w:fldCharType="separate"/>
      </w:r>
      <w:r w:rsidR="00E22EDC" w:rsidRPr="00E22EDC">
        <w:t>Таблица 54</w:t>
      </w:r>
      <w:r w:rsidRPr="00AF135C">
        <w:fldChar w:fldCharType="end"/>
      </w:r>
      <w:r>
        <w:t>)</w:t>
      </w:r>
      <w:r w:rsidRPr="00AF135C">
        <w:t>.</w:t>
      </w:r>
    </w:p>
    <w:p w14:paraId="68707A7E" w14:textId="77777777" w:rsidR="00AF135C" w:rsidRPr="00AF135C" w:rsidRDefault="00AF135C" w:rsidP="00AF135C">
      <w:pPr>
        <w:pStyle w:val="af1"/>
        <w:keepNext/>
        <w:spacing w:before="200"/>
        <w:rPr>
          <w:i/>
        </w:rPr>
      </w:pPr>
      <w:bookmarkStart w:id="234" w:name="_Ref425262486"/>
      <w:r w:rsidRPr="00AF135C">
        <w:rPr>
          <w:i/>
        </w:rPr>
        <w:t xml:space="preserve">Таблица </w:t>
      </w:r>
      <w:r w:rsidRPr="00AF135C">
        <w:rPr>
          <w:i/>
        </w:rPr>
        <w:fldChar w:fldCharType="begin"/>
      </w:r>
      <w:r w:rsidRPr="00AF135C">
        <w:rPr>
          <w:i/>
        </w:rPr>
        <w:instrText xml:space="preserve"> SEQ Таблица \* ARABIC </w:instrText>
      </w:r>
      <w:r w:rsidRPr="00AF135C">
        <w:rPr>
          <w:i/>
        </w:rPr>
        <w:fldChar w:fldCharType="separate"/>
      </w:r>
      <w:r w:rsidR="00E22EDC">
        <w:rPr>
          <w:i/>
          <w:noProof/>
        </w:rPr>
        <w:t>54</w:t>
      </w:r>
      <w:r w:rsidRPr="00AF135C">
        <w:rPr>
          <w:i/>
        </w:rPr>
        <w:fldChar w:fldCharType="end"/>
      </w:r>
      <w:bookmarkEnd w:id="234"/>
      <w:r w:rsidRPr="00AF135C">
        <w:rPr>
          <w:i/>
        </w:rPr>
        <w:t xml:space="preserve"> - Уведомления при изменении статусов отправлений экспресс-почтой</w:t>
      </w:r>
    </w:p>
    <w:tbl>
      <w:tblPr>
        <w:tblStyle w:val="22c"/>
        <w:tblW w:w="5000" w:type="pct"/>
        <w:tblLook w:val="04A0" w:firstRow="1" w:lastRow="0" w:firstColumn="1" w:lastColumn="0" w:noHBand="0" w:noVBand="1"/>
      </w:tblPr>
      <w:tblGrid>
        <w:gridCol w:w="509"/>
        <w:gridCol w:w="2177"/>
        <w:gridCol w:w="1921"/>
        <w:gridCol w:w="4737"/>
      </w:tblGrid>
      <w:tr w:rsidR="00AF135C" w:rsidRPr="00AF135C" w14:paraId="2EF4AC8C" w14:textId="77777777" w:rsidTr="00257532">
        <w:trPr>
          <w:trHeight w:val="20"/>
          <w:tblHeader/>
        </w:trPr>
        <w:tc>
          <w:tcPr>
            <w:tcW w:w="272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3E18278A" w14:textId="77777777" w:rsidR="00AF135C" w:rsidRPr="00AF135C" w:rsidRDefault="00AF135C" w:rsidP="00257532">
            <w:pPr>
              <w:spacing w:after="0" w:line="240" w:lineRule="auto"/>
              <w:ind w:firstLine="0"/>
              <w:jc w:val="center"/>
              <w:rPr>
                <w:b/>
              </w:rPr>
            </w:pPr>
          </w:p>
        </w:tc>
        <w:tc>
          <w:tcPr>
            <w:tcW w:w="1165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3FB1A4F6" w14:textId="77777777" w:rsidR="00AF135C" w:rsidRPr="00AF135C" w:rsidRDefault="00AF135C" w:rsidP="00257532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AF135C">
              <w:rPr>
                <w:b/>
              </w:rPr>
              <w:t>Событие</w:t>
            </w:r>
          </w:p>
        </w:tc>
        <w:tc>
          <w:tcPr>
            <w:tcW w:w="1028" w:type="pct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D124451" w14:textId="77777777" w:rsidR="00AF135C" w:rsidRPr="00AF135C" w:rsidRDefault="00AF135C" w:rsidP="00257532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AF135C">
              <w:rPr>
                <w:b/>
              </w:rPr>
              <w:t>Получатель уведомления</w:t>
            </w:r>
          </w:p>
        </w:tc>
        <w:tc>
          <w:tcPr>
            <w:tcW w:w="2536" w:type="pct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</w:tcPr>
          <w:p w14:paraId="60D38DD2" w14:textId="77777777" w:rsidR="00AF135C" w:rsidRPr="00AF135C" w:rsidRDefault="00AF135C" w:rsidP="00257532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AF135C">
              <w:rPr>
                <w:b/>
              </w:rPr>
              <w:t>Уведомление</w:t>
            </w:r>
          </w:p>
        </w:tc>
      </w:tr>
      <w:tr w:rsidR="00AF135C" w:rsidRPr="00AF135C" w14:paraId="3A17A190" w14:textId="77777777" w:rsidTr="00257532">
        <w:trPr>
          <w:trHeight w:val="20"/>
        </w:trPr>
        <w:tc>
          <w:tcPr>
            <w:tcW w:w="272" w:type="pct"/>
            <w:tcBorders>
              <w:top w:val="single" w:sz="4" w:space="0" w:color="auto"/>
              <w:bottom w:val="single" w:sz="4" w:space="0" w:color="auto"/>
            </w:tcBorders>
          </w:tcPr>
          <w:p w14:paraId="7B8C48FA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b/>
              </w:rPr>
            </w:pPr>
            <w:r w:rsidRPr="00AF135C">
              <w:t>1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4FD8A205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t xml:space="preserve">Статус отправления установлен «Заявка» </w:t>
            </w:r>
          </w:p>
        </w:tc>
        <w:tc>
          <w:tcPr>
            <w:tcW w:w="102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C75C1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t xml:space="preserve"> «Сотрудники ОДиКИ»</w:t>
            </w:r>
          </w:p>
        </w:tc>
        <w:tc>
          <w:tcPr>
            <w:tcW w:w="2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2CE4214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rPr>
                <w:b/>
                <w:i/>
              </w:rPr>
              <w:t>Тема:</w:t>
            </w:r>
            <w:r w:rsidRPr="00AF135C">
              <w:t xml:space="preserve"> Согласуйте отправление экспресс-почтой</w:t>
            </w:r>
          </w:p>
          <w:p w14:paraId="6DC9F8B7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b/>
                <w:i/>
              </w:rPr>
            </w:pPr>
            <w:r w:rsidRPr="00AF135C">
              <w:rPr>
                <w:b/>
                <w:i/>
              </w:rPr>
              <w:t>Текст:</w:t>
            </w:r>
          </w:p>
          <w:p w14:paraId="785783A1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t>Согласуйте отправление экспресс-почтой.</w:t>
            </w:r>
          </w:p>
          <w:p w14:paraId="5061C122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Отправитель: &lt;…&gt;</w:t>
            </w:r>
          </w:p>
          <w:p w14:paraId="513B02C0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Структурное подразделение: &lt;…&gt;</w:t>
            </w:r>
          </w:p>
          <w:p w14:paraId="5FE571F0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Наименование организации: &lt;…&gt;</w:t>
            </w:r>
          </w:p>
          <w:p w14:paraId="0050FD80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ФИО получателя: &lt;…&gt;</w:t>
            </w:r>
          </w:p>
          <w:p w14:paraId="3E19CDE6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Краткое описание содержимого: &lt;…&gt;</w:t>
            </w:r>
          </w:p>
          <w:p w14:paraId="7EFCC572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AF135C">
              <w:rPr>
                <w:i/>
                <w:color w:val="0070C0"/>
                <w:u w:val="single"/>
              </w:rPr>
              <w:t>Ссылка на задачу согласования</w:t>
            </w:r>
          </w:p>
          <w:p w14:paraId="422FAD49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rPr>
                <w:i/>
                <w:color w:val="0070C0"/>
                <w:u w:val="single"/>
              </w:rPr>
              <w:t xml:space="preserve"> Ссылка на карточку отправления</w:t>
            </w:r>
          </w:p>
        </w:tc>
      </w:tr>
      <w:tr w:rsidR="00AF135C" w:rsidRPr="00AF135C" w14:paraId="2495F308" w14:textId="77777777" w:rsidTr="00257532">
        <w:trPr>
          <w:trHeight w:val="20"/>
        </w:trPr>
        <w:tc>
          <w:tcPr>
            <w:tcW w:w="272" w:type="pct"/>
            <w:tcBorders>
              <w:top w:val="single" w:sz="4" w:space="0" w:color="auto"/>
              <w:bottom w:val="single" w:sz="4" w:space="0" w:color="auto"/>
            </w:tcBorders>
          </w:tcPr>
          <w:p w14:paraId="379DD533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b/>
              </w:rPr>
            </w:pPr>
            <w:r w:rsidRPr="00AF135C">
              <w:t>2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3D08CEBC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t>Статус отправления установлен «Согласовано»</w:t>
            </w:r>
          </w:p>
        </w:tc>
        <w:tc>
          <w:tcPr>
            <w:tcW w:w="102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FC789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t>Пользователь, указанный в поле «</w:t>
            </w:r>
            <w:r w:rsidRPr="00AF135C">
              <w:rPr>
                <w:szCs w:val="24"/>
              </w:rPr>
              <w:t>Отправитель</w:t>
            </w:r>
            <w:r w:rsidRPr="00AF135C">
              <w:t>»</w:t>
            </w:r>
          </w:p>
        </w:tc>
        <w:tc>
          <w:tcPr>
            <w:tcW w:w="2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AC67FF4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rPr>
                <w:b/>
                <w:i/>
              </w:rPr>
              <w:t>Тема:</w:t>
            </w:r>
            <w:r w:rsidRPr="00AF135C">
              <w:t xml:space="preserve"> Отправление экспресс-почтой согласовано </w:t>
            </w:r>
          </w:p>
          <w:p w14:paraId="1C277B6D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b/>
                <w:i/>
              </w:rPr>
            </w:pPr>
            <w:r w:rsidRPr="00AF135C">
              <w:rPr>
                <w:b/>
                <w:i/>
              </w:rPr>
              <w:t>Текст:</w:t>
            </w:r>
          </w:p>
          <w:p w14:paraId="31B6B886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t>Отправление экспресс-почтой согласовано.</w:t>
            </w:r>
          </w:p>
          <w:p w14:paraId="49D1C1CC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Отправитель: &lt;…&gt;</w:t>
            </w:r>
          </w:p>
          <w:p w14:paraId="0F049624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Структурное подразделение: &lt;…&gt;</w:t>
            </w:r>
          </w:p>
          <w:p w14:paraId="3E008D30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Наименование организации: &lt;…&gt;</w:t>
            </w:r>
          </w:p>
          <w:p w14:paraId="3635476D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rPr>
                <w:szCs w:val="24"/>
              </w:rPr>
              <w:t>ФИО получателя: &lt;…&gt;</w:t>
            </w:r>
          </w:p>
          <w:p w14:paraId="3501E409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b/>
                <w:i/>
              </w:rPr>
            </w:pPr>
            <w:r w:rsidRPr="00AF135C">
              <w:rPr>
                <w:i/>
                <w:color w:val="0070C0"/>
                <w:u w:val="single"/>
              </w:rPr>
              <w:t>Ссылка на карточку отправления</w:t>
            </w:r>
          </w:p>
        </w:tc>
      </w:tr>
      <w:tr w:rsidR="00AF135C" w:rsidRPr="00AF135C" w14:paraId="617E96CF" w14:textId="77777777" w:rsidTr="00257532">
        <w:trPr>
          <w:trHeight w:val="20"/>
        </w:trPr>
        <w:tc>
          <w:tcPr>
            <w:tcW w:w="272" w:type="pct"/>
            <w:tcBorders>
              <w:top w:val="single" w:sz="4" w:space="0" w:color="auto"/>
              <w:bottom w:val="single" w:sz="4" w:space="0" w:color="auto"/>
            </w:tcBorders>
          </w:tcPr>
          <w:p w14:paraId="27993181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t>3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3B0CF329" w14:textId="77777777" w:rsidR="00AF135C" w:rsidRPr="00AF135C" w:rsidRDefault="00AF135C" w:rsidP="00257532">
            <w:pPr>
              <w:spacing w:after="0" w:line="240" w:lineRule="auto"/>
              <w:ind w:firstLine="34"/>
              <w:jc w:val="left"/>
            </w:pPr>
            <w:r w:rsidRPr="00AF135C">
              <w:t>Статус отправления установлен «Отклонено»</w:t>
            </w:r>
          </w:p>
        </w:tc>
        <w:tc>
          <w:tcPr>
            <w:tcW w:w="102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948CD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t>Пользователь, указанный в поле «</w:t>
            </w:r>
            <w:r w:rsidRPr="00AF135C">
              <w:rPr>
                <w:szCs w:val="24"/>
              </w:rPr>
              <w:t>Отправитель</w:t>
            </w:r>
            <w:r w:rsidRPr="00AF135C">
              <w:t>»</w:t>
            </w:r>
          </w:p>
        </w:tc>
        <w:tc>
          <w:tcPr>
            <w:tcW w:w="2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CCAE9AA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rPr>
                <w:b/>
                <w:i/>
              </w:rPr>
              <w:t>Тема:</w:t>
            </w:r>
            <w:r w:rsidRPr="00AF135C">
              <w:t xml:space="preserve"> Отправление экспресс-почтой отклонено </w:t>
            </w:r>
          </w:p>
          <w:p w14:paraId="0F730F14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b/>
                <w:i/>
              </w:rPr>
            </w:pPr>
            <w:r w:rsidRPr="00AF135C">
              <w:rPr>
                <w:b/>
                <w:i/>
              </w:rPr>
              <w:t>Текст:</w:t>
            </w:r>
          </w:p>
          <w:p w14:paraId="4C163088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t>Отправление экспресс-почтой отклонено.</w:t>
            </w:r>
          </w:p>
          <w:p w14:paraId="0A50A913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 xml:space="preserve">Комментарий согласующего: &lt;…&gt; </w:t>
            </w:r>
          </w:p>
          <w:p w14:paraId="5373054F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Отправитель: &lt;…&gt;</w:t>
            </w:r>
          </w:p>
          <w:p w14:paraId="7E9F8582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Структурное подразделение: &lt;…&gt;</w:t>
            </w:r>
          </w:p>
          <w:p w14:paraId="48D1B5F3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Наименование организации: &lt;…&gt;</w:t>
            </w:r>
          </w:p>
          <w:p w14:paraId="303E1082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rPr>
                <w:szCs w:val="24"/>
              </w:rPr>
              <w:t>ФИО получателя: &lt;…&gt;</w:t>
            </w:r>
          </w:p>
          <w:p w14:paraId="580C0DE9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b/>
                <w:i/>
              </w:rPr>
            </w:pPr>
            <w:r w:rsidRPr="00AF135C">
              <w:rPr>
                <w:i/>
                <w:color w:val="0070C0"/>
                <w:u w:val="single"/>
              </w:rPr>
              <w:t>Ссылка на карточку отправления</w:t>
            </w:r>
          </w:p>
        </w:tc>
      </w:tr>
      <w:tr w:rsidR="00AF135C" w:rsidRPr="00AF135C" w14:paraId="338A5EC2" w14:textId="77777777" w:rsidTr="00257532">
        <w:trPr>
          <w:trHeight w:val="20"/>
        </w:trPr>
        <w:tc>
          <w:tcPr>
            <w:tcW w:w="272" w:type="pct"/>
            <w:tcBorders>
              <w:top w:val="single" w:sz="4" w:space="0" w:color="auto"/>
              <w:bottom w:val="single" w:sz="4" w:space="0" w:color="auto"/>
            </w:tcBorders>
          </w:tcPr>
          <w:p w14:paraId="506C6402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t>4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69456E46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t>Статус отправления установлен «Отправлено»</w:t>
            </w:r>
          </w:p>
        </w:tc>
        <w:tc>
          <w:tcPr>
            <w:tcW w:w="102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4738F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t>Пользователь, указанный в поле «</w:t>
            </w:r>
            <w:r w:rsidRPr="00AF135C">
              <w:rPr>
                <w:szCs w:val="24"/>
              </w:rPr>
              <w:t>Отправитель</w:t>
            </w:r>
            <w:r w:rsidRPr="00AF135C">
              <w:t>»</w:t>
            </w:r>
          </w:p>
        </w:tc>
        <w:tc>
          <w:tcPr>
            <w:tcW w:w="2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AF1FFA7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b/>
                <w:i/>
              </w:rPr>
            </w:pPr>
            <w:r w:rsidRPr="00AF135C">
              <w:rPr>
                <w:b/>
                <w:i/>
              </w:rPr>
              <w:t>Тема:</w:t>
            </w:r>
            <w:r w:rsidRPr="00AF135C">
              <w:t xml:space="preserve"> Отправление экспресс-почтой отправлено</w:t>
            </w:r>
          </w:p>
          <w:p w14:paraId="60E9872D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b/>
                <w:i/>
              </w:rPr>
            </w:pPr>
            <w:r w:rsidRPr="00AF135C">
              <w:rPr>
                <w:b/>
                <w:i/>
              </w:rPr>
              <w:t>Текст:</w:t>
            </w:r>
          </w:p>
          <w:p w14:paraId="79F3BD8F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t>Отправление экспресс-почтой отправлено.</w:t>
            </w:r>
          </w:p>
          <w:p w14:paraId="16BC0C97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AF135C">
              <w:t>Идентификатор отправления:</w:t>
            </w:r>
            <w:r w:rsidRPr="00AF135C">
              <w:rPr>
                <w:szCs w:val="24"/>
              </w:rPr>
              <w:t xml:space="preserve"> &lt;…&gt;</w:t>
            </w:r>
          </w:p>
          <w:p w14:paraId="473BB739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AF135C">
              <w:t xml:space="preserve">Сайт курьерской службы: </w:t>
            </w:r>
            <w:r w:rsidRPr="00AF135C">
              <w:rPr>
                <w:szCs w:val="24"/>
              </w:rPr>
              <w:t>&lt;…&gt;</w:t>
            </w:r>
          </w:p>
          <w:p w14:paraId="58F0F2A7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Отправитель: &lt;…&gt;</w:t>
            </w:r>
          </w:p>
          <w:p w14:paraId="2E99CE8E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Структурное подразделение: &lt;…&gt;</w:t>
            </w:r>
          </w:p>
          <w:p w14:paraId="5D95E7EA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Наименование организации: &lt;…&gt;</w:t>
            </w:r>
          </w:p>
          <w:p w14:paraId="5AEEDD0A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rPr>
                <w:szCs w:val="24"/>
              </w:rPr>
              <w:t>ФИО получателя: &lt;…&gt;</w:t>
            </w:r>
          </w:p>
          <w:p w14:paraId="18A2AB17" w14:textId="77777777" w:rsidR="00AF135C" w:rsidRPr="00AF135C" w:rsidRDefault="00AF135C" w:rsidP="00257532">
            <w:pPr>
              <w:spacing w:after="0" w:line="240" w:lineRule="auto"/>
              <w:ind w:firstLine="34"/>
              <w:jc w:val="left"/>
              <w:rPr>
                <w:b/>
                <w:i/>
              </w:rPr>
            </w:pPr>
            <w:r w:rsidRPr="00AF135C">
              <w:rPr>
                <w:i/>
                <w:color w:val="0070C0"/>
                <w:u w:val="single"/>
              </w:rPr>
              <w:lastRenderedPageBreak/>
              <w:t>Ссылка на карточку отправления</w:t>
            </w:r>
          </w:p>
        </w:tc>
      </w:tr>
      <w:tr w:rsidR="00AF135C" w:rsidRPr="00AF135C" w14:paraId="2C69B0CC" w14:textId="77777777" w:rsidTr="00257532">
        <w:trPr>
          <w:trHeight w:val="20"/>
        </w:trPr>
        <w:tc>
          <w:tcPr>
            <w:tcW w:w="272" w:type="pct"/>
            <w:tcBorders>
              <w:top w:val="single" w:sz="4" w:space="0" w:color="auto"/>
              <w:bottom w:val="single" w:sz="4" w:space="0" w:color="auto"/>
            </w:tcBorders>
          </w:tcPr>
          <w:p w14:paraId="5E62044D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b/>
              </w:rPr>
            </w:pPr>
            <w:r w:rsidRPr="00AF135C">
              <w:lastRenderedPageBreak/>
              <w:t>5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714BF747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t>Статус отправления установлен «</w:t>
            </w:r>
            <w:r w:rsidRPr="00AF135C">
              <w:rPr>
                <w:szCs w:val="24"/>
              </w:rPr>
              <w:t>Возвращено</w:t>
            </w:r>
            <w:r w:rsidRPr="00AF135C">
              <w:t>»</w:t>
            </w:r>
          </w:p>
        </w:tc>
        <w:tc>
          <w:tcPr>
            <w:tcW w:w="102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A61EC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t>Пользователь, указанный в поле «</w:t>
            </w:r>
            <w:r w:rsidRPr="00AF135C">
              <w:rPr>
                <w:szCs w:val="24"/>
              </w:rPr>
              <w:t>Отправитель</w:t>
            </w:r>
            <w:r w:rsidRPr="00AF135C">
              <w:t>»</w:t>
            </w:r>
          </w:p>
        </w:tc>
        <w:tc>
          <w:tcPr>
            <w:tcW w:w="2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86B496A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rPr>
                <w:b/>
                <w:i/>
              </w:rPr>
              <w:t>Тема:</w:t>
            </w:r>
            <w:r w:rsidRPr="00AF135C">
              <w:t xml:space="preserve"> Отправление экспресс-почтой возвращено </w:t>
            </w:r>
          </w:p>
          <w:p w14:paraId="56EC4791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b/>
                <w:i/>
              </w:rPr>
            </w:pPr>
            <w:r w:rsidRPr="00AF135C">
              <w:rPr>
                <w:b/>
                <w:i/>
              </w:rPr>
              <w:t>Текст:</w:t>
            </w:r>
          </w:p>
          <w:p w14:paraId="41825A45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t>Отправление экспресс-почтой возвращено.</w:t>
            </w:r>
          </w:p>
          <w:p w14:paraId="40CDE5AE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t xml:space="preserve">Примечание: </w:t>
            </w:r>
            <w:r w:rsidRPr="00AF135C">
              <w:rPr>
                <w:szCs w:val="24"/>
              </w:rPr>
              <w:t>&lt;…&gt;</w:t>
            </w:r>
          </w:p>
          <w:p w14:paraId="35F10B2B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t>Идентификатор отправления:</w:t>
            </w:r>
            <w:r w:rsidRPr="00AF135C">
              <w:rPr>
                <w:szCs w:val="24"/>
              </w:rPr>
              <w:t xml:space="preserve"> &lt;…&gt;</w:t>
            </w:r>
          </w:p>
          <w:p w14:paraId="7B464AFB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Отправитель: &lt;…&gt;</w:t>
            </w:r>
          </w:p>
          <w:p w14:paraId="52B781A2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Структурное подразделение: &lt;…&gt;</w:t>
            </w:r>
          </w:p>
          <w:p w14:paraId="64F506D4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Наименование организации: &lt;…&gt;</w:t>
            </w:r>
          </w:p>
          <w:p w14:paraId="2713F132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rPr>
                <w:szCs w:val="24"/>
              </w:rPr>
              <w:t>ФИО получателя: &lt;…&gt;</w:t>
            </w:r>
          </w:p>
          <w:p w14:paraId="4318E082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b/>
                <w:i/>
              </w:rPr>
            </w:pPr>
            <w:r w:rsidRPr="00AF135C">
              <w:rPr>
                <w:i/>
                <w:color w:val="0070C0"/>
                <w:u w:val="single"/>
              </w:rPr>
              <w:t>Ссылка на карточку отправления</w:t>
            </w:r>
          </w:p>
        </w:tc>
      </w:tr>
      <w:tr w:rsidR="00AF135C" w:rsidRPr="00AF135C" w14:paraId="13D81687" w14:textId="77777777" w:rsidTr="00257532">
        <w:trPr>
          <w:trHeight w:val="20"/>
        </w:trPr>
        <w:tc>
          <w:tcPr>
            <w:tcW w:w="272" w:type="pct"/>
            <w:tcBorders>
              <w:top w:val="single" w:sz="4" w:space="0" w:color="auto"/>
              <w:bottom w:val="single" w:sz="4" w:space="0" w:color="auto"/>
            </w:tcBorders>
          </w:tcPr>
          <w:p w14:paraId="6DB04637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b/>
              </w:rPr>
            </w:pPr>
            <w:r w:rsidRPr="00AF135C">
              <w:t>6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1E82B075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t>Статус отправления установлен «</w:t>
            </w:r>
            <w:r w:rsidRPr="00AF135C">
              <w:rPr>
                <w:szCs w:val="24"/>
              </w:rPr>
              <w:t>Отменено</w:t>
            </w:r>
            <w:r w:rsidRPr="00AF135C">
              <w:t>»</w:t>
            </w:r>
          </w:p>
        </w:tc>
        <w:tc>
          <w:tcPr>
            <w:tcW w:w="102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83161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t>Пользователь, указанный в поле «</w:t>
            </w:r>
            <w:r w:rsidRPr="00AF135C">
              <w:rPr>
                <w:szCs w:val="24"/>
              </w:rPr>
              <w:t>Отправитель</w:t>
            </w:r>
            <w:r w:rsidRPr="00AF135C">
              <w:t>»</w:t>
            </w:r>
          </w:p>
        </w:tc>
        <w:tc>
          <w:tcPr>
            <w:tcW w:w="2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34B048C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rPr>
                <w:b/>
                <w:i/>
              </w:rPr>
              <w:t>Тема:</w:t>
            </w:r>
            <w:r w:rsidRPr="00AF135C">
              <w:t xml:space="preserve"> Отправление экспресс-почтой отменено </w:t>
            </w:r>
          </w:p>
          <w:p w14:paraId="5FFA2C13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b/>
                <w:i/>
              </w:rPr>
            </w:pPr>
            <w:r w:rsidRPr="00AF135C">
              <w:rPr>
                <w:b/>
                <w:i/>
              </w:rPr>
              <w:t>Текст:</w:t>
            </w:r>
          </w:p>
          <w:p w14:paraId="1B79BE1B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t>Отправление экспресс-почтой.</w:t>
            </w:r>
          </w:p>
          <w:p w14:paraId="287EC62F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t>Идентификатор отправления:</w:t>
            </w:r>
            <w:r w:rsidRPr="00AF135C">
              <w:rPr>
                <w:szCs w:val="24"/>
              </w:rPr>
              <w:t xml:space="preserve"> &lt;…&gt;</w:t>
            </w:r>
          </w:p>
          <w:p w14:paraId="2285D1A4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Отправитель: &lt;…&gt;</w:t>
            </w:r>
          </w:p>
          <w:p w14:paraId="02C84EE2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Структурное подразделение: &lt;…&gt;</w:t>
            </w:r>
          </w:p>
          <w:p w14:paraId="5986E075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AF135C">
              <w:rPr>
                <w:szCs w:val="24"/>
              </w:rPr>
              <w:t>Наименование организации: &lt;…&gt;</w:t>
            </w:r>
          </w:p>
          <w:p w14:paraId="265DD6BA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</w:pPr>
            <w:r w:rsidRPr="00AF135C">
              <w:rPr>
                <w:szCs w:val="24"/>
              </w:rPr>
              <w:t>ФИО получателя: &lt;…&gt;</w:t>
            </w:r>
          </w:p>
          <w:p w14:paraId="79036F77" w14:textId="77777777" w:rsidR="00AF135C" w:rsidRPr="00AF135C" w:rsidRDefault="00AF135C" w:rsidP="00257532">
            <w:pPr>
              <w:spacing w:after="0" w:line="240" w:lineRule="auto"/>
              <w:ind w:firstLine="0"/>
              <w:jc w:val="left"/>
              <w:rPr>
                <w:b/>
                <w:i/>
              </w:rPr>
            </w:pPr>
            <w:r w:rsidRPr="00AF135C">
              <w:rPr>
                <w:i/>
                <w:color w:val="0070C0"/>
                <w:u w:val="single"/>
              </w:rPr>
              <w:t>Ссылка на карточку отправления</w:t>
            </w:r>
          </w:p>
        </w:tc>
      </w:tr>
    </w:tbl>
    <w:p w14:paraId="57FD72CB" w14:textId="77777777" w:rsidR="00AF135C" w:rsidRDefault="00AF135C" w:rsidP="00413FC2">
      <w:pPr>
        <w:spacing w:after="0" w:line="240" w:lineRule="auto"/>
        <w:ind w:firstLine="567"/>
      </w:pPr>
    </w:p>
    <w:p w14:paraId="5C42F77A" w14:textId="09F62531" w:rsidR="00AF135C" w:rsidRPr="00E76568" w:rsidRDefault="00AF135C" w:rsidP="00AF135C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 w:rsidRPr="00E76568">
        <w:rPr>
          <w:sz w:val="24"/>
          <w:szCs w:val="24"/>
        </w:rPr>
        <w:t xml:space="preserve">Статусы </w:t>
      </w:r>
      <w:r w:rsidR="00617924">
        <w:rPr>
          <w:sz w:val="24"/>
          <w:szCs w:val="24"/>
        </w:rPr>
        <w:t>входящей корреспонденции</w:t>
      </w:r>
    </w:p>
    <w:p w14:paraId="4DF29186" w14:textId="7388E966" w:rsidR="00617924" w:rsidRPr="00D131CF" w:rsidRDefault="00617924" w:rsidP="00D131CF">
      <w:pPr>
        <w:spacing w:after="0" w:line="240" w:lineRule="auto"/>
        <w:ind w:firstLine="567"/>
      </w:pPr>
      <w:r w:rsidRPr="00D131CF">
        <w:t>Раздел представляет собой список SharePoint 2013, перечень атрибутов элемента</w:t>
      </w:r>
      <w:r w:rsidR="00D131CF">
        <w:t xml:space="preserve"> представлен в таблице (см. </w:t>
      </w:r>
      <w:r w:rsidR="00D131CF">
        <w:fldChar w:fldCharType="begin"/>
      </w:r>
      <w:r w:rsidR="00D131CF">
        <w:instrText xml:space="preserve"> REF _Ref463288341 \h  \* MERGEFORMAT </w:instrText>
      </w:r>
      <w:r w:rsidR="00D131CF">
        <w:fldChar w:fldCharType="separate"/>
      </w:r>
      <w:r w:rsidR="00E22EDC" w:rsidRPr="00E22EDC">
        <w:t>Таблица 55</w:t>
      </w:r>
      <w:r w:rsidR="00D131CF">
        <w:fldChar w:fldCharType="end"/>
      </w:r>
      <w:r w:rsidR="00D131CF">
        <w:t>)</w:t>
      </w:r>
      <w:r w:rsidRPr="00D131CF">
        <w:t>.</w:t>
      </w:r>
    </w:p>
    <w:p w14:paraId="6DC594B3" w14:textId="77777777" w:rsidR="00617924" w:rsidRPr="00D131CF" w:rsidRDefault="00617924" w:rsidP="00D131CF">
      <w:pPr>
        <w:pStyle w:val="af1"/>
        <w:keepNext/>
        <w:spacing w:before="200"/>
        <w:rPr>
          <w:i/>
        </w:rPr>
      </w:pPr>
      <w:bookmarkStart w:id="235" w:name="_Ref463288341"/>
      <w:r w:rsidRPr="00D131CF">
        <w:rPr>
          <w:i/>
        </w:rPr>
        <w:t xml:space="preserve">Таблица </w:t>
      </w:r>
      <w:r w:rsidRPr="00D131CF">
        <w:rPr>
          <w:i/>
        </w:rPr>
        <w:fldChar w:fldCharType="begin"/>
      </w:r>
      <w:r w:rsidRPr="00D131CF">
        <w:rPr>
          <w:i/>
        </w:rPr>
        <w:instrText xml:space="preserve"> SEQ Таблица \* ARABIC </w:instrText>
      </w:r>
      <w:r w:rsidRPr="00D131CF">
        <w:rPr>
          <w:i/>
        </w:rPr>
        <w:fldChar w:fldCharType="separate"/>
      </w:r>
      <w:r w:rsidR="00E22EDC">
        <w:rPr>
          <w:i/>
          <w:noProof/>
        </w:rPr>
        <w:t>55</w:t>
      </w:r>
      <w:r w:rsidRPr="00D131CF">
        <w:rPr>
          <w:i/>
        </w:rPr>
        <w:fldChar w:fldCharType="end"/>
      </w:r>
      <w:bookmarkEnd w:id="235"/>
      <w:r w:rsidRPr="00D131CF">
        <w:rPr>
          <w:i/>
        </w:rPr>
        <w:t xml:space="preserve"> – Описание статусов входящей корреспонденции</w:t>
      </w:r>
    </w:p>
    <w:tbl>
      <w:tblPr>
        <w:tblStyle w:val="23b"/>
        <w:tblW w:w="5000" w:type="pct"/>
        <w:tblLook w:val="04A0" w:firstRow="1" w:lastRow="0" w:firstColumn="1" w:lastColumn="0" w:noHBand="0" w:noVBand="1"/>
      </w:tblPr>
      <w:tblGrid>
        <w:gridCol w:w="458"/>
        <w:gridCol w:w="2248"/>
        <w:gridCol w:w="6638"/>
      </w:tblGrid>
      <w:tr w:rsidR="00617924" w:rsidRPr="00617924" w14:paraId="7E74A497" w14:textId="77777777" w:rsidTr="00D131CF">
        <w:trPr>
          <w:trHeight w:val="640"/>
        </w:trPr>
        <w:tc>
          <w:tcPr>
            <w:tcW w:w="221" w:type="pct"/>
            <w:shd w:val="clear" w:color="auto" w:fill="D9D9D9" w:themeFill="background1" w:themeFillShade="D9"/>
          </w:tcPr>
          <w:p w14:paraId="4FE67AC2" w14:textId="77777777" w:rsidR="00617924" w:rsidRPr="00617924" w:rsidRDefault="00617924" w:rsidP="00617924">
            <w:pPr>
              <w:spacing w:line="240" w:lineRule="auto"/>
              <w:ind w:firstLine="0"/>
              <w:jc w:val="center"/>
              <w:rPr>
                <w:b/>
              </w:rPr>
            </w:pPr>
            <w:r w:rsidRPr="00617924">
              <w:rPr>
                <w:b/>
              </w:rPr>
              <w:t>№</w:t>
            </w:r>
          </w:p>
        </w:tc>
        <w:tc>
          <w:tcPr>
            <w:tcW w:w="1215" w:type="pct"/>
            <w:shd w:val="clear" w:color="auto" w:fill="D9D9D9" w:themeFill="background1" w:themeFillShade="D9"/>
          </w:tcPr>
          <w:p w14:paraId="58003553" w14:textId="77777777" w:rsidR="00617924" w:rsidRPr="00617924" w:rsidRDefault="00617924" w:rsidP="00617924">
            <w:pPr>
              <w:spacing w:line="240" w:lineRule="auto"/>
              <w:ind w:firstLine="34"/>
              <w:jc w:val="center"/>
              <w:rPr>
                <w:b/>
              </w:rPr>
            </w:pPr>
            <w:r w:rsidRPr="00617924">
              <w:rPr>
                <w:b/>
              </w:rPr>
              <w:t>Статус</w:t>
            </w:r>
          </w:p>
        </w:tc>
        <w:tc>
          <w:tcPr>
            <w:tcW w:w="3563" w:type="pct"/>
            <w:shd w:val="clear" w:color="auto" w:fill="D9D9D9" w:themeFill="background1" w:themeFillShade="D9"/>
          </w:tcPr>
          <w:p w14:paraId="1B0A8A9F" w14:textId="77777777" w:rsidR="00617924" w:rsidRPr="00617924" w:rsidRDefault="00617924" w:rsidP="00617924">
            <w:pPr>
              <w:spacing w:line="240" w:lineRule="auto"/>
              <w:ind w:firstLine="0"/>
              <w:jc w:val="center"/>
              <w:rPr>
                <w:b/>
              </w:rPr>
            </w:pPr>
            <w:r w:rsidRPr="00617924">
              <w:rPr>
                <w:b/>
              </w:rPr>
              <w:t>Событие</w:t>
            </w:r>
          </w:p>
        </w:tc>
      </w:tr>
      <w:tr w:rsidR="00617924" w:rsidRPr="00617924" w14:paraId="30D5DBA0" w14:textId="77777777" w:rsidTr="00D131CF">
        <w:trPr>
          <w:trHeight w:val="212"/>
        </w:trPr>
        <w:tc>
          <w:tcPr>
            <w:tcW w:w="221" w:type="pct"/>
          </w:tcPr>
          <w:p w14:paraId="5BDB22D9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1</w:t>
            </w:r>
          </w:p>
        </w:tc>
        <w:tc>
          <w:tcPr>
            <w:tcW w:w="1215" w:type="pct"/>
            <w:shd w:val="clear" w:color="auto" w:fill="FFFFFF" w:themeFill="background1"/>
          </w:tcPr>
          <w:p w14:paraId="00D4D18D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Выдано</w:t>
            </w:r>
          </w:p>
        </w:tc>
        <w:tc>
          <w:tcPr>
            <w:tcW w:w="3563" w:type="pct"/>
          </w:tcPr>
          <w:p w14:paraId="7F77C537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Создание элемента.</w:t>
            </w:r>
          </w:p>
        </w:tc>
      </w:tr>
      <w:tr w:rsidR="00617924" w:rsidRPr="00617924" w14:paraId="361E93C0" w14:textId="77777777" w:rsidTr="00D131CF">
        <w:trPr>
          <w:trHeight w:val="212"/>
        </w:trPr>
        <w:tc>
          <w:tcPr>
            <w:tcW w:w="221" w:type="pct"/>
          </w:tcPr>
          <w:p w14:paraId="175745E5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2</w:t>
            </w:r>
          </w:p>
        </w:tc>
        <w:tc>
          <w:tcPr>
            <w:tcW w:w="1215" w:type="pct"/>
            <w:shd w:val="clear" w:color="auto" w:fill="FFFFFF" w:themeFill="background1"/>
          </w:tcPr>
          <w:p w14:paraId="0A212196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Получено</w:t>
            </w:r>
          </w:p>
        </w:tc>
        <w:tc>
          <w:tcPr>
            <w:tcW w:w="3563" w:type="pct"/>
          </w:tcPr>
          <w:p w14:paraId="34121E3B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В поле «Корреспонденция получена» установлено значение «Да»</w:t>
            </w:r>
          </w:p>
        </w:tc>
      </w:tr>
    </w:tbl>
    <w:p w14:paraId="34A309AE" w14:textId="77777777" w:rsidR="00AF135C" w:rsidRDefault="00AF135C" w:rsidP="00413FC2">
      <w:pPr>
        <w:spacing w:after="0" w:line="240" w:lineRule="auto"/>
        <w:ind w:firstLine="567"/>
      </w:pPr>
    </w:p>
    <w:p w14:paraId="37207938" w14:textId="77777777" w:rsidR="00617924" w:rsidRPr="00617924" w:rsidRDefault="00617924" w:rsidP="00617924">
      <w:pPr>
        <w:spacing w:after="0" w:line="240" w:lineRule="auto"/>
      </w:pPr>
      <w:r w:rsidRPr="00617924">
        <w:t xml:space="preserve">Для изменения статуса элемента сотрудник, входящий в группу «Сотрудники ОДиКИ», нажимает на кнопку в ленте «Изменить статус», затем в открывшемся диалоговом окне выбирает период регистрации входящей корреспонденции (дата и время) и подразделение получателя (выбор значения из справочника «Организационная структура»), статус. </w:t>
      </w:r>
    </w:p>
    <w:p w14:paraId="73D727B7" w14:textId="77777777" w:rsidR="00617924" w:rsidRPr="00617924" w:rsidRDefault="00617924" w:rsidP="00617924">
      <w:pPr>
        <w:spacing w:after="0" w:line="240" w:lineRule="auto"/>
      </w:pPr>
      <w:r w:rsidRPr="00617924">
        <w:t>Система на форме отображает список элементов, зарегистрированных в указанный период, статус которых имеет выбранное пользователем значение, по каждому элементу выводится:</w:t>
      </w:r>
    </w:p>
    <w:p w14:paraId="201B9789" w14:textId="77777777" w:rsidR="00617924" w:rsidRPr="00B67CC5" w:rsidRDefault="00617924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Номер корреспонденции.</w:t>
      </w:r>
    </w:p>
    <w:p w14:paraId="5D912694" w14:textId="77777777" w:rsidR="00617924" w:rsidRPr="00B67CC5" w:rsidRDefault="00617924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Наименование организации корреспондента.</w:t>
      </w:r>
    </w:p>
    <w:p w14:paraId="2481E45E" w14:textId="77777777" w:rsidR="00617924" w:rsidRPr="00B67CC5" w:rsidRDefault="00617924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Город, область, край, республика, страна.</w:t>
      </w:r>
    </w:p>
    <w:p w14:paraId="2622B381" w14:textId="77777777" w:rsidR="00617924" w:rsidRPr="00B67CC5" w:rsidRDefault="00617924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Краткое описание содержимого.</w:t>
      </w:r>
    </w:p>
    <w:p w14:paraId="1C4D2F09" w14:textId="77777777" w:rsidR="00617924" w:rsidRPr="00617924" w:rsidRDefault="00617924" w:rsidP="00617924">
      <w:pPr>
        <w:spacing w:after="0" w:line="240" w:lineRule="auto"/>
      </w:pPr>
      <w:r w:rsidRPr="00617924">
        <w:t>На форме пользователь выбирает элементы (кнопки «Выделить все», «Очистить все») затем нажимает кнопку «Выдано» или «Получено» после чего система устанавливает для выбранных элементов соответствующий статус.</w:t>
      </w:r>
    </w:p>
    <w:p w14:paraId="3F08D41D" w14:textId="49700329" w:rsidR="00617924" w:rsidRDefault="00617924" w:rsidP="00413FC2">
      <w:pPr>
        <w:spacing w:after="0" w:line="240" w:lineRule="auto"/>
        <w:ind w:firstLine="567"/>
      </w:pPr>
    </w:p>
    <w:p w14:paraId="18FDD7E0" w14:textId="0B8E3F76" w:rsidR="00AF135C" w:rsidRPr="00E76568" w:rsidRDefault="00617924" w:rsidP="00AF135C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Регистрация входящей корреспонденции</w:t>
      </w:r>
    </w:p>
    <w:p w14:paraId="2CA51DF1" w14:textId="71D2DDE9" w:rsidR="00617924" w:rsidRPr="00617924" w:rsidRDefault="00617924" w:rsidP="00617924">
      <w:pPr>
        <w:spacing w:line="240" w:lineRule="auto"/>
        <w:ind w:firstLine="567"/>
      </w:pPr>
      <w:r w:rsidRPr="00617924">
        <w:t xml:space="preserve">Компонент представляет собой список SharePoint 2013, перечень атрибутов элемента данного списка представлен в </w:t>
      </w:r>
      <w:r w:rsidR="00D131CF">
        <w:t xml:space="preserve">таблице (см. </w:t>
      </w:r>
      <w:r w:rsidRPr="00617924">
        <w:fldChar w:fldCharType="begin"/>
      </w:r>
      <w:r w:rsidRPr="00617924">
        <w:instrText xml:space="preserve"> REF _Ref424631517 \h  \* MERGEFORMAT </w:instrText>
      </w:r>
      <w:r w:rsidRPr="00617924">
        <w:fldChar w:fldCharType="separate"/>
      </w:r>
      <w:r w:rsidR="00E22EDC" w:rsidRPr="00E22EDC">
        <w:t xml:space="preserve">Таблица </w:t>
      </w:r>
      <w:r w:rsidR="00E22EDC" w:rsidRPr="00E22EDC">
        <w:rPr>
          <w:noProof/>
        </w:rPr>
        <w:t>56</w:t>
      </w:r>
      <w:r w:rsidRPr="00617924">
        <w:fldChar w:fldCharType="end"/>
      </w:r>
      <w:r w:rsidR="00D131CF">
        <w:t>)</w:t>
      </w:r>
      <w:r w:rsidRPr="00617924">
        <w:t xml:space="preserve">. </w:t>
      </w:r>
    </w:p>
    <w:p w14:paraId="57DB8B27" w14:textId="77777777" w:rsidR="00617924" w:rsidRPr="00D131CF" w:rsidRDefault="00617924" w:rsidP="00D131CF">
      <w:pPr>
        <w:pStyle w:val="af1"/>
        <w:keepNext/>
        <w:spacing w:before="200"/>
        <w:rPr>
          <w:i/>
        </w:rPr>
      </w:pPr>
      <w:bookmarkStart w:id="236" w:name="_Ref424631517"/>
      <w:r w:rsidRPr="00D131CF">
        <w:rPr>
          <w:i/>
        </w:rPr>
        <w:t xml:space="preserve">Таблица </w:t>
      </w:r>
      <w:r w:rsidRPr="00D131CF">
        <w:rPr>
          <w:i/>
        </w:rPr>
        <w:fldChar w:fldCharType="begin"/>
      </w:r>
      <w:r w:rsidRPr="00D131CF">
        <w:rPr>
          <w:i/>
        </w:rPr>
        <w:instrText xml:space="preserve"> SEQ Таблица \* ARABIC </w:instrText>
      </w:r>
      <w:r w:rsidRPr="00D131CF">
        <w:rPr>
          <w:i/>
        </w:rPr>
        <w:fldChar w:fldCharType="separate"/>
      </w:r>
      <w:r w:rsidR="00E22EDC">
        <w:rPr>
          <w:i/>
          <w:noProof/>
        </w:rPr>
        <w:t>56</w:t>
      </w:r>
      <w:r w:rsidRPr="00D131CF">
        <w:rPr>
          <w:i/>
        </w:rPr>
        <w:fldChar w:fldCharType="end"/>
      </w:r>
      <w:bookmarkEnd w:id="236"/>
      <w:r w:rsidRPr="00D131CF">
        <w:rPr>
          <w:i/>
        </w:rPr>
        <w:t xml:space="preserve"> – Регистрационная карточка</w:t>
      </w:r>
    </w:p>
    <w:tbl>
      <w:tblPr>
        <w:tblStyle w:val="247"/>
        <w:tblW w:w="5000" w:type="pct"/>
        <w:tblLook w:val="04A0" w:firstRow="1" w:lastRow="0" w:firstColumn="1" w:lastColumn="0" w:noHBand="0" w:noVBand="1"/>
      </w:tblPr>
      <w:tblGrid>
        <w:gridCol w:w="513"/>
        <w:gridCol w:w="2202"/>
        <w:gridCol w:w="1587"/>
        <w:gridCol w:w="1987"/>
        <w:gridCol w:w="3055"/>
      </w:tblGrid>
      <w:tr w:rsidR="00617924" w:rsidRPr="00617924" w14:paraId="55AC3A21" w14:textId="77777777" w:rsidTr="00BA4FBF">
        <w:trPr>
          <w:trHeight w:val="506"/>
          <w:tblHeader/>
        </w:trPr>
        <w:tc>
          <w:tcPr>
            <w:tcW w:w="283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1C7648FD" w14:textId="77777777" w:rsidR="00617924" w:rsidRPr="00617924" w:rsidRDefault="00617924" w:rsidP="00617924">
            <w:pPr>
              <w:spacing w:line="240" w:lineRule="auto"/>
              <w:ind w:firstLine="0"/>
              <w:jc w:val="center"/>
              <w:rPr>
                <w:b/>
              </w:rPr>
            </w:pPr>
            <w:r w:rsidRPr="00617924">
              <w:rPr>
                <w:b/>
              </w:rPr>
              <w:t>№</w:t>
            </w:r>
          </w:p>
        </w:tc>
        <w:tc>
          <w:tcPr>
            <w:tcW w:w="1143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00DAC205" w14:textId="77777777" w:rsidR="00617924" w:rsidRPr="00617924" w:rsidRDefault="00617924" w:rsidP="00617924">
            <w:pPr>
              <w:spacing w:line="240" w:lineRule="auto"/>
              <w:ind w:firstLine="34"/>
              <w:jc w:val="center"/>
              <w:rPr>
                <w:b/>
              </w:rPr>
            </w:pPr>
            <w:r w:rsidRPr="00617924">
              <w:rPr>
                <w:b/>
              </w:rPr>
              <w:t>Отображаемое имя поля</w:t>
            </w:r>
          </w:p>
        </w:tc>
        <w:tc>
          <w:tcPr>
            <w:tcW w:w="858" w:type="pct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351DE74" w14:textId="77777777" w:rsidR="00617924" w:rsidRPr="00617924" w:rsidRDefault="00617924" w:rsidP="00617924">
            <w:pPr>
              <w:spacing w:line="240" w:lineRule="auto"/>
              <w:ind w:firstLine="0"/>
              <w:jc w:val="center"/>
              <w:rPr>
                <w:b/>
              </w:rPr>
            </w:pPr>
            <w:r w:rsidRPr="00617924">
              <w:rPr>
                <w:b/>
              </w:rPr>
              <w:t>Вкладка</w:t>
            </w:r>
          </w:p>
        </w:tc>
        <w:tc>
          <w:tcPr>
            <w:tcW w:w="1072" w:type="pct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6D00186" w14:textId="77777777" w:rsidR="00617924" w:rsidRPr="00617924" w:rsidRDefault="00617924" w:rsidP="00617924">
            <w:pPr>
              <w:spacing w:line="240" w:lineRule="auto"/>
              <w:ind w:firstLine="0"/>
              <w:jc w:val="center"/>
              <w:rPr>
                <w:b/>
              </w:rPr>
            </w:pPr>
            <w:r w:rsidRPr="00617924">
              <w:rPr>
                <w:b/>
              </w:rPr>
              <w:t xml:space="preserve">Тип поля </w:t>
            </w:r>
            <w:r w:rsidRPr="00617924">
              <w:rPr>
                <w:b/>
                <w:lang w:val="en-US"/>
              </w:rPr>
              <w:t>SharePoint</w:t>
            </w: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</w:tcPr>
          <w:p w14:paraId="04D760E1" w14:textId="77777777" w:rsidR="00617924" w:rsidRPr="00617924" w:rsidRDefault="00617924" w:rsidP="00617924">
            <w:pPr>
              <w:spacing w:line="240" w:lineRule="auto"/>
              <w:ind w:firstLine="0"/>
              <w:jc w:val="center"/>
              <w:rPr>
                <w:b/>
              </w:rPr>
            </w:pPr>
            <w:r w:rsidRPr="00617924">
              <w:rPr>
                <w:b/>
              </w:rPr>
              <w:t>Комментарий</w:t>
            </w:r>
          </w:p>
        </w:tc>
      </w:tr>
      <w:tr w:rsidR="00617924" w:rsidRPr="00617924" w14:paraId="4FDAED66" w14:textId="77777777" w:rsidTr="00D131CF">
        <w:trPr>
          <w:trHeight w:val="212"/>
        </w:trPr>
        <w:tc>
          <w:tcPr>
            <w:tcW w:w="283" w:type="pct"/>
            <w:tcBorders>
              <w:top w:val="single" w:sz="4" w:space="0" w:color="auto"/>
              <w:bottom w:val="single" w:sz="4" w:space="0" w:color="auto"/>
            </w:tcBorders>
          </w:tcPr>
          <w:p w14:paraId="4B3EEC23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1</w:t>
            </w:r>
          </w:p>
        </w:tc>
        <w:tc>
          <w:tcPr>
            <w:tcW w:w="1143" w:type="pct"/>
            <w:tcBorders>
              <w:top w:val="single" w:sz="4" w:space="0" w:color="auto"/>
              <w:bottom w:val="single" w:sz="4" w:space="0" w:color="auto"/>
            </w:tcBorders>
          </w:tcPr>
          <w:p w14:paraId="47F5E6FC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Наименование организации корреспондента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B3D72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Отправитель</w:t>
            </w:r>
          </w:p>
        </w:tc>
        <w:tc>
          <w:tcPr>
            <w:tcW w:w="10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10779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Однострочный текст</w:t>
            </w: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0686441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Выбор значения осуществляется на форме поиска и выбора адресата.</w:t>
            </w:r>
          </w:p>
        </w:tc>
      </w:tr>
      <w:tr w:rsidR="00617924" w:rsidRPr="00617924" w14:paraId="1AE1CA98" w14:textId="77777777" w:rsidTr="00D131CF">
        <w:trPr>
          <w:trHeight w:val="212"/>
        </w:trPr>
        <w:tc>
          <w:tcPr>
            <w:tcW w:w="283" w:type="pct"/>
            <w:tcBorders>
              <w:top w:val="single" w:sz="4" w:space="0" w:color="auto"/>
              <w:bottom w:val="single" w:sz="4" w:space="0" w:color="auto"/>
            </w:tcBorders>
          </w:tcPr>
          <w:p w14:paraId="1CD24F74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2</w:t>
            </w:r>
          </w:p>
        </w:tc>
        <w:tc>
          <w:tcPr>
            <w:tcW w:w="1143" w:type="pct"/>
            <w:tcBorders>
              <w:top w:val="single" w:sz="4" w:space="0" w:color="auto"/>
              <w:bottom w:val="single" w:sz="4" w:space="0" w:color="auto"/>
            </w:tcBorders>
          </w:tcPr>
          <w:p w14:paraId="4B3ED01C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Улица, номер дома, квартиры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C29A23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Отправитель</w:t>
            </w:r>
          </w:p>
        </w:tc>
        <w:tc>
          <w:tcPr>
            <w:tcW w:w="10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013FF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Однострочный текст</w:t>
            </w: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72BEAF6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Заполняется автоматически в соответствии с выбранной организацией</w:t>
            </w:r>
          </w:p>
        </w:tc>
      </w:tr>
      <w:tr w:rsidR="00617924" w:rsidRPr="00617924" w14:paraId="31B05242" w14:textId="77777777" w:rsidTr="00D131CF">
        <w:trPr>
          <w:trHeight w:val="212"/>
        </w:trPr>
        <w:tc>
          <w:tcPr>
            <w:tcW w:w="283" w:type="pct"/>
            <w:tcBorders>
              <w:top w:val="single" w:sz="4" w:space="0" w:color="auto"/>
              <w:bottom w:val="single" w:sz="4" w:space="0" w:color="auto"/>
            </w:tcBorders>
          </w:tcPr>
          <w:p w14:paraId="6325D9EC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3</w:t>
            </w:r>
          </w:p>
        </w:tc>
        <w:tc>
          <w:tcPr>
            <w:tcW w:w="1143" w:type="pct"/>
            <w:tcBorders>
              <w:top w:val="single" w:sz="4" w:space="0" w:color="auto"/>
              <w:bottom w:val="single" w:sz="4" w:space="0" w:color="auto"/>
            </w:tcBorders>
          </w:tcPr>
          <w:p w14:paraId="3E260F1F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Город, область, край, республика, страна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EF0AD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Отправитель</w:t>
            </w:r>
          </w:p>
        </w:tc>
        <w:tc>
          <w:tcPr>
            <w:tcW w:w="10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40394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Однострочный текст</w:t>
            </w: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809F95D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Заполняется автоматически в соответствии с выбранной организацией</w:t>
            </w:r>
          </w:p>
        </w:tc>
      </w:tr>
      <w:tr w:rsidR="00617924" w:rsidRPr="00617924" w14:paraId="01B3D0FE" w14:textId="77777777" w:rsidTr="00D131CF">
        <w:trPr>
          <w:trHeight w:val="212"/>
        </w:trPr>
        <w:tc>
          <w:tcPr>
            <w:tcW w:w="283" w:type="pct"/>
            <w:tcBorders>
              <w:top w:val="single" w:sz="4" w:space="0" w:color="auto"/>
              <w:bottom w:val="single" w:sz="4" w:space="0" w:color="auto"/>
            </w:tcBorders>
          </w:tcPr>
          <w:p w14:paraId="54506FFD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4</w:t>
            </w:r>
          </w:p>
        </w:tc>
        <w:tc>
          <w:tcPr>
            <w:tcW w:w="1143" w:type="pct"/>
            <w:tcBorders>
              <w:top w:val="single" w:sz="4" w:space="0" w:color="auto"/>
              <w:bottom w:val="single" w:sz="4" w:space="0" w:color="auto"/>
            </w:tcBorders>
          </w:tcPr>
          <w:p w14:paraId="2CE517BA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Почтовый индекс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BF3BD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Отправитель</w:t>
            </w:r>
          </w:p>
        </w:tc>
        <w:tc>
          <w:tcPr>
            <w:tcW w:w="10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28A35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Однострочный текст</w:t>
            </w: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B8CC023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Заполняется автоматически в соответствии с выбранной организацией</w:t>
            </w:r>
          </w:p>
        </w:tc>
      </w:tr>
      <w:tr w:rsidR="00617924" w:rsidRPr="00617924" w14:paraId="5837D02D" w14:textId="77777777" w:rsidTr="00D131CF">
        <w:trPr>
          <w:trHeight w:val="212"/>
        </w:trPr>
        <w:tc>
          <w:tcPr>
            <w:tcW w:w="283" w:type="pct"/>
            <w:tcBorders>
              <w:top w:val="single" w:sz="4" w:space="0" w:color="auto"/>
              <w:bottom w:val="single" w:sz="4" w:space="0" w:color="auto"/>
            </w:tcBorders>
          </w:tcPr>
          <w:p w14:paraId="6A653E51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5</w:t>
            </w:r>
          </w:p>
        </w:tc>
        <w:tc>
          <w:tcPr>
            <w:tcW w:w="1143" w:type="pct"/>
            <w:tcBorders>
              <w:top w:val="single" w:sz="4" w:space="0" w:color="auto"/>
              <w:bottom w:val="single" w:sz="4" w:space="0" w:color="auto"/>
            </w:tcBorders>
          </w:tcPr>
          <w:p w14:paraId="4914A369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 xml:space="preserve">ФИО корреспондента 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DD8E6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Отправитель</w:t>
            </w:r>
          </w:p>
        </w:tc>
        <w:tc>
          <w:tcPr>
            <w:tcW w:w="10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6BCA7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Однострочный текст</w:t>
            </w: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0804F59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Если организация выбрана из «Внешний адресат» значение заполняется автоматически в соответствии с выбранной организацией/персоной.</w:t>
            </w:r>
          </w:p>
          <w:p w14:paraId="0570ECC4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Если организация выбрана из «Внутренний адресат» пользователю предоставлена возможность выбора пользователя портала.</w:t>
            </w:r>
          </w:p>
        </w:tc>
      </w:tr>
      <w:tr w:rsidR="00617924" w:rsidRPr="00617924" w14:paraId="4A84EA88" w14:textId="77777777" w:rsidTr="00D131CF">
        <w:trPr>
          <w:trHeight w:val="212"/>
        </w:trPr>
        <w:tc>
          <w:tcPr>
            <w:tcW w:w="283" w:type="pct"/>
            <w:tcBorders>
              <w:top w:val="single" w:sz="4" w:space="0" w:color="auto"/>
              <w:bottom w:val="single" w:sz="4" w:space="0" w:color="auto"/>
            </w:tcBorders>
          </w:tcPr>
          <w:p w14:paraId="703A384B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6</w:t>
            </w:r>
          </w:p>
        </w:tc>
        <w:tc>
          <w:tcPr>
            <w:tcW w:w="1143" w:type="pct"/>
            <w:tcBorders>
              <w:top w:val="single" w:sz="4" w:space="0" w:color="auto"/>
              <w:bottom w:val="single" w:sz="4" w:space="0" w:color="auto"/>
            </w:tcBorders>
          </w:tcPr>
          <w:p w14:paraId="048E8F4F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Номер корреспонденции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C7920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Регистрация</w:t>
            </w:r>
          </w:p>
        </w:tc>
        <w:tc>
          <w:tcPr>
            <w:tcW w:w="10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FC001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Однострочный текст</w:t>
            </w: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355B81C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С</w:t>
            </w:r>
            <w:r w:rsidRPr="00617924">
              <w:rPr>
                <w:szCs w:val="24"/>
              </w:rPr>
              <w:t>читывается с конверта сканером штрих-кода или вносится вручную</w:t>
            </w:r>
          </w:p>
        </w:tc>
      </w:tr>
      <w:tr w:rsidR="00617924" w:rsidRPr="00617924" w14:paraId="19AC0A0E" w14:textId="77777777" w:rsidTr="00D131CF">
        <w:trPr>
          <w:trHeight w:val="212"/>
        </w:trPr>
        <w:tc>
          <w:tcPr>
            <w:tcW w:w="283" w:type="pct"/>
            <w:tcBorders>
              <w:top w:val="single" w:sz="4" w:space="0" w:color="auto"/>
              <w:bottom w:val="single" w:sz="4" w:space="0" w:color="auto"/>
            </w:tcBorders>
          </w:tcPr>
          <w:p w14:paraId="68262D82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7</w:t>
            </w:r>
          </w:p>
        </w:tc>
        <w:tc>
          <w:tcPr>
            <w:tcW w:w="1143" w:type="pct"/>
            <w:tcBorders>
              <w:top w:val="single" w:sz="4" w:space="0" w:color="auto"/>
              <w:bottom w:val="single" w:sz="4" w:space="0" w:color="auto"/>
            </w:tcBorders>
          </w:tcPr>
          <w:p w14:paraId="1BACC6B8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Курьерская служба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0494D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Регистрация</w:t>
            </w:r>
          </w:p>
        </w:tc>
        <w:tc>
          <w:tcPr>
            <w:tcW w:w="10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8DB3F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 xml:space="preserve">Подстановка </w:t>
            </w: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99FFCA4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Из справочника «Курьерская служба»</w:t>
            </w:r>
          </w:p>
        </w:tc>
      </w:tr>
      <w:tr w:rsidR="00617924" w:rsidRPr="00617924" w14:paraId="00274644" w14:textId="77777777" w:rsidTr="00D131CF">
        <w:trPr>
          <w:trHeight w:val="212"/>
        </w:trPr>
        <w:tc>
          <w:tcPr>
            <w:tcW w:w="283" w:type="pct"/>
            <w:tcBorders>
              <w:top w:val="single" w:sz="4" w:space="0" w:color="auto"/>
              <w:bottom w:val="single" w:sz="4" w:space="0" w:color="auto"/>
            </w:tcBorders>
          </w:tcPr>
          <w:p w14:paraId="780A72D4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8</w:t>
            </w:r>
          </w:p>
        </w:tc>
        <w:tc>
          <w:tcPr>
            <w:tcW w:w="1143" w:type="pct"/>
            <w:tcBorders>
              <w:top w:val="single" w:sz="4" w:space="0" w:color="auto"/>
              <w:bottom w:val="single" w:sz="4" w:space="0" w:color="auto"/>
            </w:tcBorders>
          </w:tcPr>
          <w:p w14:paraId="43E4349D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Краткое содержание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33FC8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Регистрация</w:t>
            </w:r>
          </w:p>
        </w:tc>
        <w:tc>
          <w:tcPr>
            <w:tcW w:w="10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29FD7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Многострочный текст</w:t>
            </w: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56AE02F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</w:p>
        </w:tc>
      </w:tr>
      <w:tr w:rsidR="00617924" w:rsidRPr="00617924" w14:paraId="0136DD04" w14:textId="77777777" w:rsidTr="00D131CF">
        <w:trPr>
          <w:trHeight w:val="212"/>
        </w:trPr>
        <w:tc>
          <w:tcPr>
            <w:tcW w:w="283" w:type="pct"/>
            <w:tcBorders>
              <w:top w:val="single" w:sz="4" w:space="0" w:color="auto"/>
              <w:bottom w:val="single" w:sz="4" w:space="0" w:color="auto"/>
            </w:tcBorders>
          </w:tcPr>
          <w:p w14:paraId="7DBF5459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9</w:t>
            </w:r>
          </w:p>
        </w:tc>
        <w:tc>
          <w:tcPr>
            <w:tcW w:w="1143" w:type="pct"/>
            <w:tcBorders>
              <w:top w:val="single" w:sz="4" w:space="0" w:color="auto"/>
              <w:bottom w:val="single" w:sz="4" w:space="0" w:color="auto"/>
            </w:tcBorders>
          </w:tcPr>
          <w:p w14:paraId="3013DCA3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Ссылка на регистрационную карточку в АСУД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41649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Регистрация</w:t>
            </w:r>
          </w:p>
        </w:tc>
        <w:tc>
          <w:tcPr>
            <w:tcW w:w="10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7A36C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Гиперссылка, ссылка</w:t>
            </w: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3A522DA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Заполняется вручную</w:t>
            </w:r>
          </w:p>
        </w:tc>
      </w:tr>
      <w:tr w:rsidR="00617924" w:rsidRPr="00617924" w14:paraId="61482806" w14:textId="77777777" w:rsidTr="00D131CF">
        <w:trPr>
          <w:trHeight w:val="212"/>
        </w:trPr>
        <w:tc>
          <w:tcPr>
            <w:tcW w:w="283" w:type="pct"/>
            <w:tcBorders>
              <w:top w:val="single" w:sz="4" w:space="0" w:color="auto"/>
              <w:bottom w:val="single" w:sz="4" w:space="0" w:color="auto"/>
            </w:tcBorders>
          </w:tcPr>
          <w:p w14:paraId="30C9916F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10</w:t>
            </w:r>
          </w:p>
        </w:tc>
        <w:tc>
          <w:tcPr>
            <w:tcW w:w="1143" w:type="pct"/>
            <w:tcBorders>
              <w:top w:val="single" w:sz="4" w:space="0" w:color="auto"/>
              <w:bottom w:val="single" w:sz="4" w:space="0" w:color="auto"/>
            </w:tcBorders>
          </w:tcPr>
          <w:p w14:paraId="3FDD24E5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Дата регистрации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D34CE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Регистрация</w:t>
            </w:r>
          </w:p>
        </w:tc>
        <w:tc>
          <w:tcPr>
            <w:tcW w:w="10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F8945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Дата/время</w:t>
            </w: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681EC04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Заполняется автоматически при создании элемента.</w:t>
            </w:r>
          </w:p>
        </w:tc>
      </w:tr>
      <w:tr w:rsidR="00617924" w:rsidRPr="00617924" w14:paraId="73AD317A" w14:textId="77777777" w:rsidTr="00D131CF">
        <w:trPr>
          <w:trHeight w:val="930"/>
        </w:trPr>
        <w:tc>
          <w:tcPr>
            <w:tcW w:w="283" w:type="pct"/>
            <w:tcBorders>
              <w:top w:val="single" w:sz="4" w:space="0" w:color="auto"/>
              <w:bottom w:val="single" w:sz="4" w:space="0" w:color="auto"/>
            </w:tcBorders>
          </w:tcPr>
          <w:p w14:paraId="28344E77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11</w:t>
            </w:r>
          </w:p>
        </w:tc>
        <w:tc>
          <w:tcPr>
            <w:tcW w:w="1143" w:type="pct"/>
            <w:tcBorders>
              <w:top w:val="single" w:sz="4" w:space="0" w:color="auto"/>
              <w:bottom w:val="single" w:sz="4" w:space="0" w:color="auto"/>
            </w:tcBorders>
          </w:tcPr>
          <w:p w14:paraId="79B2EE5D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rPr>
                <w:szCs w:val="24"/>
              </w:rPr>
              <w:t>ФИО получателя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F5C65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Получатель</w:t>
            </w:r>
          </w:p>
        </w:tc>
        <w:tc>
          <w:tcPr>
            <w:tcW w:w="10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87D36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Пользователь</w:t>
            </w: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1285763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 xml:space="preserve">Кому поступила корреспонденция </w:t>
            </w:r>
            <w:r w:rsidRPr="00617924">
              <w:rPr>
                <w:szCs w:val="24"/>
              </w:rPr>
              <w:t>выбирается из списка пользователей портала.</w:t>
            </w:r>
          </w:p>
        </w:tc>
      </w:tr>
      <w:tr w:rsidR="00617924" w:rsidRPr="00617924" w14:paraId="4829E207" w14:textId="77777777" w:rsidTr="00D131CF">
        <w:trPr>
          <w:trHeight w:val="559"/>
        </w:trPr>
        <w:tc>
          <w:tcPr>
            <w:tcW w:w="283" w:type="pct"/>
            <w:tcBorders>
              <w:top w:val="single" w:sz="4" w:space="0" w:color="auto"/>
              <w:bottom w:val="single" w:sz="4" w:space="0" w:color="auto"/>
            </w:tcBorders>
          </w:tcPr>
          <w:p w14:paraId="564FFE38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12</w:t>
            </w:r>
          </w:p>
        </w:tc>
        <w:tc>
          <w:tcPr>
            <w:tcW w:w="1143" w:type="pct"/>
            <w:tcBorders>
              <w:top w:val="single" w:sz="4" w:space="0" w:color="auto"/>
              <w:bottom w:val="single" w:sz="4" w:space="0" w:color="auto"/>
            </w:tcBorders>
          </w:tcPr>
          <w:p w14:paraId="55D88F92" w14:textId="77777777" w:rsidR="00617924" w:rsidRPr="00617924" w:rsidRDefault="00617924" w:rsidP="00617924">
            <w:pPr>
              <w:spacing w:after="0" w:line="240" w:lineRule="auto"/>
              <w:ind w:firstLine="0"/>
              <w:rPr>
                <w:szCs w:val="24"/>
              </w:rPr>
            </w:pPr>
            <w:r w:rsidRPr="00617924">
              <w:rPr>
                <w:szCs w:val="24"/>
              </w:rPr>
              <w:t>Структурное подразделение - получатель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8BD16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Получатель</w:t>
            </w:r>
          </w:p>
        </w:tc>
        <w:tc>
          <w:tcPr>
            <w:tcW w:w="10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AE829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Однострочный текст</w:t>
            </w: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6B9276A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 xml:space="preserve">Выбор значения осуществляется из справочника </w:t>
            </w:r>
            <w:r w:rsidRPr="00617924">
              <w:lastRenderedPageBreak/>
              <w:t xml:space="preserve">«Организационная структура» (управляемые метаданные) </w:t>
            </w:r>
          </w:p>
        </w:tc>
      </w:tr>
      <w:tr w:rsidR="00617924" w:rsidRPr="00617924" w14:paraId="3E5EA50C" w14:textId="77777777" w:rsidTr="00D131CF">
        <w:trPr>
          <w:trHeight w:val="559"/>
        </w:trPr>
        <w:tc>
          <w:tcPr>
            <w:tcW w:w="283" w:type="pct"/>
            <w:tcBorders>
              <w:top w:val="single" w:sz="4" w:space="0" w:color="auto"/>
              <w:bottom w:val="single" w:sz="4" w:space="0" w:color="auto"/>
            </w:tcBorders>
          </w:tcPr>
          <w:p w14:paraId="09D0FC31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lastRenderedPageBreak/>
              <w:t>13</w:t>
            </w:r>
          </w:p>
        </w:tc>
        <w:tc>
          <w:tcPr>
            <w:tcW w:w="1143" w:type="pct"/>
            <w:tcBorders>
              <w:top w:val="single" w:sz="4" w:space="0" w:color="auto"/>
              <w:bottom w:val="single" w:sz="4" w:space="0" w:color="auto"/>
            </w:tcBorders>
          </w:tcPr>
          <w:p w14:paraId="31678884" w14:textId="77777777" w:rsidR="00617924" w:rsidRPr="00617924" w:rsidRDefault="00617924" w:rsidP="00617924">
            <w:pPr>
              <w:spacing w:after="0" w:line="240" w:lineRule="auto"/>
              <w:ind w:firstLine="0"/>
              <w:rPr>
                <w:szCs w:val="24"/>
              </w:rPr>
            </w:pPr>
            <w:r w:rsidRPr="00617924">
              <w:rPr>
                <w:szCs w:val="24"/>
              </w:rPr>
              <w:t>Оповестить делопроизводителя СП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D09F1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Получатель</w:t>
            </w:r>
          </w:p>
        </w:tc>
        <w:tc>
          <w:tcPr>
            <w:tcW w:w="10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FA34228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617924">
              <w:t xml:space="preserve">Группа </w:t>
            </w:r>
            <w:r w:rsidRPr="00617924">
              <w:rPr>
                <w:lang w:val="en-US"/>
              </w:rPr>
              <w:t>SharePoint</w:t>
            </w: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14:paraId="352DF00B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617924">
              <w:rPr>
                <w:szCs w:val="24"/>
              </w:rPr>
              <w:t xml:space="preserve">Выбор группы </w:t>
            </w:r>
            <w:r w:rsidRPr="00617924">
              <w:rPr>
                <w:lang w:val="en-US"/>
              </w:rPr>
              <w:t>SharePoint</w:t>
            </w:r>
          </w:p>
        </w:tc>
      </w:tr>
      <w:tr w:rsidR="00617924" w:rsidRPr="00617924" w14:paraId="5871FDE7" w14:textId="77777777" w:rsidTr="00D131CF">
        <w:trPr>
          <w:trHeight w:val="240"/>
        </w:trPr>
        <w:tc>
          <w:tcPr>
            <w:tcW w:w="283" w:type="pct"/>
            <w:tcBorders>
              <w:top w:val="single" w:sz="4" w:space="0" w:color="auto"/>
              <w:bottom w:val="single" w:sz="4" w:space="0" w:color="auto"/>
            </w:tcBorders>
          </w:tcPr>
          <w:p w14:paraId="4FEE8909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14</w:t>
            </w:r>
          </w:p>
        </w:tc>
        <w:tc>
          <w:tcPr>
            <w:tcW w:w="1143" w:type="pct"/>
            <w:tcBorders>
              <w:top w:val="single" w:sz="4" w:space="0" w:color="auto"/>
              <w:bottom w:val="single" w:sz="4" w:space="0" w:color="auto"/>
            </w:tcBorders>
          </w:tcPr>
          <w:p w14:paraId="0D0C09A5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 xml:space="preserve">Корреспонденция получена 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ABD95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Получение</w:t>
            </w:r>
          </w:p>
        </w:tc>
        <w:tc>
          <w:tcPr>
            <w:tcW w:w="10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7D146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Выбор Да/Нет</w:t>
            </w: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4144398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По умолчанию значение «Нет»</w:t>
            </w:r>
          </w:p>
        </w:tc>
      </w:tr>
      <w:tr w:rsidR="00617924" w:rsidRPr="00617924" w14:paraId="3C9DFDC2" w14:textId="77777777" w:rsidTr="00D131CF">
        <w:trPr>
          <w:trHeight w:val="251"/>
        </w:trPr>
        <w:tc>
          <w:tcPr>
            <w:tcW w:w="283" w:type="pct"/>
            <w:tcBorders>
              <w:top w:val="single" w:sz="4" w:space="0" w:color="auto"/>
              <w:bottom w:val="single" w:sz="4" w:space="0" w:color="auto"/>
            </w:tcBorders>
          </w:tcPr>
          <w:p w14:paraId="28265F09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15</w:t>
            </w:r>
          </w:p>
        </w:tc>
        <w:tc>
          <w:tcPr>
            <w:tcW w:w="1143" w:type="pct"/>
            <w:tcBorders>
              <w:top w:val="single" w:sz="4" w:space="0" w:color="auto"/>
              <w:bottom w:val="single" w:sz="4" w:space="0" w:color="auto"/>
            </w:tcBorders>
          </w:tcPr>
          <w:p w14:paraId="6318A71F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Дата получения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03BB5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Получение</w:t>
            </w:r>
          </w:p>
        </w:tc>
        <w:tc>
          <w:tcPr>
            <w:tcW w:w="10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F7ABA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Дата</w:t>
            </w: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9640197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Заполняется автоматически при установлении статуса «Получено»</w:t>
            </w:r>
          </w:p>
        </w:tc>
      </w:tr>
      <w:tr w:rsidR="00617924" w:rsidRPr="00617924" w14:paraId="11ACC024" w14:textId="77777777" w:rsidTr="00D131CF">
        <w:trPr>
          <w:trHeight w:val="251"/>
        </w:trPr>
        <w:tc>
          <w:tcPr>
            <w:tcW w:w="283" w:type="pct"/>
            <w:tcBorders>
              <w:top w:val="single" w:sz="4" w:space="0" w:color="auto"/>
              <w:bottom w:val="single" w:sz="4" w:space="0" w:color="auto"/>
            </w:tcBorders>
          </w:tcPr>
          <w:p w14:paraId="141CD7A4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16</w:t>
            </w:r>
          </w:p>
        </w:tc>
        <w:tc>
          <w:tcPr>
            <w:tcW w:w="1143" w:type="pct"/>
            <w:tcBorders>
              <w:top w:val="single" w:sz="4" w:space="0" w:color="auto"/>
              <w:bottom w:val="single" w:sz="4" w:space="0" w:color="auto"/>
            </w:tcBorders>
          </w:tcPr>
          <w:p w14:paraId="31897217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rPr>
                <w:szCs w:val="24"/>
              </w:rPr>
              <w:t>Статус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AA916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Получение</w:t>
            </w:r>
          </w:p>
        </w:tc>
        <w:tc>
          <w:tcPr>
            <w:tcW w:w="10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45BE28" w14:textId="3E5D940B" w:rsidR="00617924" w:rsidRPr="00617924" w:rsidRDefault="00617924" w:rsidP="00D131CF">
            <w:pPr>
              <w:spacing w:after="0" w:line="240" w:lineRule="auto"/>
              <w:ind w:firstLine="0"/>
              <w:jc w:val="left"/>
            </w:pPr>
            <w:r w:rsidRPr="00617924">
              <w:t>Подстановка</w:t>
            </w: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9CE604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Автоматически устанавливается значение, соответствующее текущему статусу входящей корреспонденции, согласно жизненному циклу.</w:t>
            </w:r>
          </w:p>
          <w:p w14:paraId="0B1A7951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Атрибут отображается только на карточке просмотра</w:t>
            </w:r>
          </w:p>
        </w:tc>
      </w:tr>
      <w:tr w:rsidR="00617924" w:rsidRPr="00617924" w14:paraId="09EC236E" w14:textId="77777777" w:rsidTr="00D131CF">
        <w:trPr>
          <w:trHeight w:val="251"/>
        </w:trPr>
        <w:tc>
          <w:tcPr>
            <w:tcW w:w="283" w:type="pct"/>
            <w:tcBorders>
              <w:top w:val="single" w:sz="4" w:space="0" w:color="auto"/>
              <w:bottom w:val="single" w:sz="4" w:space="0" w:color="auto"/>
            </w:tcBorders>
          </w:tcPr>
          <w:p w14:paraId="2B53E2E5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17</w:t>
            </w:r>
          </w:p>
        </w:tc>
        <w:tc>
          <w:tcPr>
            <w:tcW w:w="1143" w:type="pct"/>
            <w:tcBorders>
              <w:top w:val="single" w:sz="4" w:space="0" w:color="auto"/>
              <w:bottom w:val="single" w:sz="4" w:space="0" w:color="auto"/>
            </w:tcBorders>
          </w:tcPr>
          <w:p w14:paraId="4C343F69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 xml:space="preserve">Статус входящей корреспонденции 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17F48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</w:p>
        </w:tc>
        <w:tc>
          <w:tcPr>
            <w:tcW w:w="10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2CA25C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Подстановка</w:t>
            </w: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75D558C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Поле служебного назначения.</w:t>
            </w:r>
          </w:p>
          <w:p w14:paraId="52A7C98E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Заполняется автоматически при изменении статуса входящей корреспонденции</w:t>
            </w:r>
          </w:p>
        </w:tc>
      </w:tr>
    </w:tbl>
    <w:p w14:paraId="4317FA71" w14:textId="77777777" w:rsidR="00617924" w:rsidRPr="00617924" w:rsidRDefault="00617924" w:rsidP="00617924">
      <w:pPr>
        <w:tabs>
          <w:tab w:val="left" w:pos="3075"/>
        </w:tabs>
        <w:spacing w:after="0" w:line="240" w:lineRule="auto"/>
        <w:ind w:firstLine="567"/>
      </w:pPr>
    </w:p>
    <w:p w14:paraId="2C383FEC" w14:textId="01927596" w:rsidR="00AF135C" w:rsidRPr="00E76568" w:rsidRDefault="00617924" w:rsidP="00AF135C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Регистрация исходящей корреспонденции</w:t>
      </w:r>
    </w:p>
    <w:p w14:paraId="6E5965C5" w14:textId="77777777" w:rsidR="00617924" w:rsidRPr="00617924" w:rsidRDefault="00617924" w:rsidP="00617924">
      <w:pPr>
        <w:spacing w:after="0" w:line="240" w:lineRule="auto"/>
        <w:ind w:firstLine="567"/>
      </w:pPr>
      <w:r w:rsidRPr="00617924">
        <w:t>Компонент представляет собой список SharePoint 2013, содержащий элементы двух типов контента:</w:t>
      </w:r>
    </w:p>
    <w:p w14:paraId="76A2175F" w14:textId="77777777" w:rsidR="00617924" w:rsidRPr="00617924" w:rsidRDefault="00617924" w:rsidP="00617924">
      <w:pPr>
        <w:numPr>
          <w:ilvl w:val="0"/>
          <w:numId w:val="1"/>
        </w:numPr>
        <w:spacing w:after="0" w:line="240" w:lineRule="auto"/>
        <w:ind w:left="1066" w:hanging="357"/>
        <w:contextualSpacing/>
        <w:rPr>
          <w:szCs w:val="24"/>
        </w:rPr>
      </w:pPr>
      <w:r w:rsidRPr="00617924">
        <w:t>Отправление Почтой России</w:t>
      </w:r>
      <w:r w:rsidRPr="00617924">
        <w:rPr>
          <w:szCs w:val="24"/>
        </w:rPr>
        <w:t>.</w:t>
      </w:r>
    </w:p>
    <w:p w14:paraId="43678B6D" w14:textId="77777777" w:rsidR="00617924" w:rsidRPr="00617924" w:rsidRDefault="00617924" w:rsidP="00617924">
      <w:pPr>
        <w:numPr>
          <w:ilvl w:val="0"/>
          <w:numId w:val="1"/>
        </w:numPr>
        <w:spacing w:after="0" w:line="240" w:lineRule="auto"/>
        <w:ind w:left="1066" w:hanging="357"/>
        <w:contextualSpacing/>
        <w:rPr>
          <w:szCs w:val="24"/>
        </w:rPr>
      </w:pPr>
      <w:r w:rsidRPr="00617924">
        <w:t>Отправление э</w:t>
      </w:r>
      <w:r w:rsidRPr="00617924">
        <w:rPr>
          <w:szCs w:val="24"/>
        </w:rPr>
        <w:t>кспресс-почтой.</w:t>
      </w:r>
    </w:p>
    <w:p w14:paraId="765CAE6F" w14:textId="77777777" w:rsidR="00617924" w:rsidRPr="00617924" w:rsidRDefault="00617924" w:rsidP="00617924">
      <w:pPr>
        <w:spacing w:line="240" w:lineRule="auto"/>
        <w:rPr>
          <w:szCs w:val="24"/>
        </w:rPr>
      </w:pPr>
      <w:r w:rsidRPr="00617924">
        <w:rPr>
          <w:szCs w:val="24"/>
        </w:rPr>
        <w:t>В представлении списка «Исходящая почтовая корреспонденция» необходимо выводить атрибуты:</w:t>
      </w:r>
    </w:p>
    <w:p w14:paraId="5C9CD05C" w14:textId="77777777" w:rsidR="00617924" w:rsidRPr="00B67CC5" w:rsidRDefault="00617924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Тип контента.</w:t>
      </w:r>
    </w:p>
    <w:p w14:paraId="06F232F7" w14:textId="77777777" w:rsidR="00617924" w:rsidRPr="00B67CC5" w:rsidRDefault="00617924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Наименование организации.</w:t>
      </w:r>
    </w:p>
    <w:p w14:paraId="1499E388" w14:textId="77777777" w:rsidR="00617924" w:rsidRPr="00B67CC5" w:rsidRDefault="00617924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Город, область, край, республика, страна.</w:t>
      </w:r>
    </w:p>
    <w:p w14:paraId="6EBA9BEA" w14:textId="77777777" w:rsidR="00617924" w:rsidRPr="00B67CC5" w:rsidRDefault="00617924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Улица, номер дома, квартиры.</w:t>
      </w:r>
    </w:p>
    <w:p w14:paraId="07FC531A" w14:textId="77777777" w:rsidR="00617924" w:rsidRPr="00B67CC5" w:rsidRDefault="00617924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ФИО получателя.</w:t>
      </w:r>
    </w:p>
    <w:p w14:paraId="760CBFEB" w14:textId="77777777" w:rsidR="00617924" w:rsidRPr="00B67CC5" w:rsidRDefault="00617924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Идентификатор отправления.</w:t>
      </w:r>
    </w:p>
    <w:p w14:paraId="622B9268" w14:textId="77777777" w:rsidR="00617924" w:rsidRPr="00B67CC5" w:rsidRDefault="00617924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Статус.</w:t>
      </w:r>
    </w:p>
    <w:p w14:paraId="02512726" w14:textId="63E9ED0C" w:rsidR="00617924" w:rsidRPr="00617924" w:rsidRDefault="00617924" w:rsidP="00617924">
      <w:pPr>
        <w:spacing w:line="240" w:lineRule="auto"/>
      </w:pPr>
      <w:r w:rsidRPr="00617924">
        <w:t xml:space="preserve">Перечень атрибутов элементов типа контента «Отправление Почтой России», представлен в </w:t>
      </w:r>
      <w:r w:rsidR="00D131CF">
        <w:t xml:space="preserve">таблице (см. </w:t>
      </w:r>
      <w:r w:rsidRPr="00617924">
        <w:fldChar w:fldCharType="begin"/>
      </w:r>
      <w:r w:rsidRPr="00617924">
        <w:instrText xml:space="preserve"> REF _Ref424723978 \h  \* MERGEFORMAT </w:instrText>
      </w:r>
      <w:r w:rsidRPr="00617924">
        <w:fldChar w:fldCharType="separate"/>
      </w:r>
      <w:r w:rsidR="00E22EDC" w:rsidRPr="00E22EDC">
        <w:t xml:space="preserve">Таблица </w:t>
      </w:r>
      <w:r w:rsidR="00E22EDC" w:rsidRPr="00E22EDC">
        <w:rPr>
          <w:noProof/>
        </w:rPr>
        <w:t>57</w:t>
      </w:r>
      <w:r w:rsidRPr="00617924">
        <w:fldChar w:fldCharType="end"/>
      </w:r>
      <w:r w:rsidR="00D131CF">
        <w:t>)</w:t>
      </w:r>
      <w:r w:rsidRPr="00617924">
        <w:t xml:space="preserve">. </w:t>
      </w:r>
    </w:p>
    <w:p w14:paraId="7E578F9A" w14:textId="77777777" w:rsidR="00617924" w:rsidRPr="00D131CF" w:rsidRDefault="00617924" w:rsidP="00D131CF">
      <w:pPr>
        <w:pStyle w:val="af1"/>
        <w:keepNext/>
        <w:spacing w:before="200"/>
        <w:rPr>
          <w:i/>
        </w:rPr>
      </w:pPr>
      <w:bookmarkStart w:id="237" w:name="_Ref424723978"/>
      <w:r w:rsidRPr="00D131CF">
        <w:rPr>
          <w:i/>
        </w:rPr>
        <w:lastRenderedPageBreak/>
        <w:t xml:space="preserve">Таблица </w:t>
      </w:r>
      <w:r w:rsidRPr="00D131CF">
        <w:rPr>
          <w:i/>
        </w:rPr>
        <w:fldChar w:fldCharType="begin"/>
      </w:r>
      <w:r w:rsidRPr="00D131CF">
        <w:rPr>
          <w:i/>
        </w:rPr>
        <w:instrText xml:space="preserve"> SEQ Таблица \* ARABIC </w:instrText>
      </w:r>
      <w:r w:rsidRPr="00D131CF">
        <w:rPr>
          <w:i/>
        </w:rPr>
        <w:fldChar w:fldCharType="separate"/>
      </w:r>
      <w:r w:rsidR="00E22EDC">
        <w:rPr>
          <w:i/>
          <w:noProof/>
        </w:rPr>
        <w:t>57</w:t>
      </w:r>
      <w:r w:rsidRPr="00D131CF">
        <w:rPr>
          <w:i/>
        </w:rPr>
        <w:fldChar w:fldCharType="end"/>
      </w:r>
      <w:bookmarkEnd w:id="237"/>
      <w:r w:rsidRPr="00D131CF">
        <w:rPr>
          <w:i/>
        </w:rPr>
        <w:t xml:space="preserve"> – Атрибуты элемента типа контента «Отправление Почтой России»</w:t>
      </w:r>
    </w:p>
    <w:tbl>
      <w:tblPr>
        <w:tblStyle w:val="250"/>
        <w:tblW w:w="5000" w:type="pct"/>
        <w:tblLook w:val="04A0" w:firstRow="1" w:lastRow="0" w:firstColumn="1" w:lastColumn="0" w:noHBand="0" w:noVBand="1"/>
      </w:tblPr>
      <w:tblGrid>
        <w:gridCol w:w="458"/>
        <w:gridCol w:w="2177"/>
        <w:gridCol w:w="1555"/>
        <w:gridCol w:w="1887"/>
        <w:gridCol w:w="3267"/>
      </w:tblGrid>
      <w:tr w:rsidR="00617924" w:rsidRPr="00617924" w14:paraId="50F98F2D" w14:textId="77777777" w:rsidTr="00BA4FBF">
        <w:trPr>
          <w:trHeight w:val="640"/>
          <w:tblHeader/>
        </w:trPr>
        <w:tc>
          <w:tcPr>
            <w:tcW w:w="245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002D0D00" w14:textId="77777777" w:rsidR="00617924" w:rsidRPr="00617924" w:rsidRDefault="00617924" w:rsidP="00617924">
            <w:pPr>
              <w:spacing w:line="240" w:lineRule="auto"/>
              <w:ind w:firstLine="0"/>
              <w:jc w:val="center"/>
              <w:rPr>
                <w:b/>
              </w:rPr>
            </w:pPr>
            <w:r w:rsidRPr="00617924">
              <w:rPr>
                <w:b/>
              </w:rPr>
              <w:t>№</w:t>
            </w:r>
          </w:p>
        </w:tc>
        <w:tc>
          <w:tcPr>
            <w:tcW w:w="1165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5B585B64" w14:textId="77777777" w:rsidR="00617924" w:rsidRPr="00617924" w:rsidRDefault="00617924" w:rsidP="00617924">
            <w:pPr>
              <w:spacing w:line="240" w:lineRule="auto"/>
              <w:ind w:firstLine="34"/>
              <w:jc w:val="center"/>
              <w:rPr>
                <w:b/>
              </w:rPr>
            </w:pPr>
            <w:r w:rsidRPr="00617924">
              <w:rPr>
                <w:b/>
              </w:rPr>
              <w:t>Отображаемое имя поля</w:t>
            </w:r>
          </w:p>
        </w:tc>
        <w:tc>
          <w:tcPr>
            <w:tcW w:w="832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67B6F37A" w14:textId="77777777" w:rsidR="00617924" w:rsidRPr="00617924" w:rsidRDefault="00617924" w:rsidP="00617924">
            <w:pPr>
              <w:spacing w:line="240" w:lineRule="auto"/>
              <w:ind w:firstLine="0"/>
              <w:jc w:val="center"/>
              <w:rPr>
                <w:b/>
              </w:rPr>
            </w:pPr>
            <w:r w:rsidRPr="00617924">
              <w:rPr>
                <w:b/>
              </w:rPr>
              <w:t>Вкладка</w:t>
            </w:r>
          </w:p>
        </w:tc>
        <w:tc>
          <w:tcPr>
            <w:tcW w:w="1010" w:type="pct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0A789FA" w14:textId="77777777" w:rsidR="00617924" w:rsidRPr="00617924" w:rsidRDefault="00617924" w:rsidP="00617924">
            <w:pPr>
              <w:spacing w:line="240" w:lineRule="auto"/>
              <w:ind w:firstLine="0"/>
              <w:jc w:val="center"/>
              <w:rPr>
                <w:b/>
              </w:rPr>
            </w:pPr>
            <w:r w:rsidRPr="00617924">
              <w:rPr>
                <w:b/>
              </w:rPr>
              <w:t xml:space="preserve">Тип поля </w:t>
            </w:r>
            <w:r w:rsidRPr="00617924">
              <w:rPr>
                <w:b/>
                <w:lang w:val="en-US"/>
              </w:rPr>
              <w:t>SharePoint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</w:tcPr>
          <w:p w14:paraId="666522EB" w14:textId="77777777" w:rsidR="00617924" w:rsidRPr="00617924" w:rsidRDefault="00617924" w:rsidP="00617924">
            <w:pPr>
              <w:spacing w:line="240" w:lineRule="auto"/>
              <w:ind w:firstLine="0"/>
              <w:jc w:val="center"/>
              <w:rPr>
                <w:b/>
              </w:rPr>
            </w:pPr>
            <w:r w:rsidRPr="00617924">
              <w:rPr>
                <w:b/>
              </w:rPr>
              <w:t>Комментарий</w:t>
            </w:r>
          </w:p>
        </w:tc>
      </w:tr>
      <w:tr w:rsidR="00617924" w:rsidRPr="00617924" w14:paraId="74DFDDEC" w14:textId="77777777" w:rsidTr="00D131CF">
        <w:trPr>
          <w:trHeight w:val="640"/>
        </w:trPr>
        <w:tc>
          <w:tcPr>
            <w:tcW w:w="245" w:type="pct"/>
            <w:tcBorders>
              <w:top w:val="single" w:sz="4" w:space="0" w:color="auto"/>
            </w:tcBorders>
          </w:tcPr>
          <w:p w14:paraId="10F68A37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1</w:t>
            </w:r>
          </w:p>
        </w:tc>
        <w:tc>
          <w:tcPr>
            <w:tcW w:w="1165" w:type="pct"/>
            <w:tcBorders>
              <w:top w:val="single" w:sz="4" w:space="0" w:color="auto"/>
            </w:tcBorders>
          </w:tcPr>
          <w:p w14:paraId="5D2123CA" w14:textId="77777777" w:rsidR="00617924" w:rsidRPr="00617924" w:rsidRDefault="00617924" w:rsidP="00617924">
            <w:pPr>
              <w:spacing w:after="0" w:line="240" w:lineRule="auto"/>
              <w:ind w:firstLine="34"/>
            </w:pPr>
            <w:r w:rsidRPr="00617924">
              <w:rPr>
                <w:szCs w:val="24"/>
              </w:rPr>
              <w:t>Отправитель*</w:t>
            </w:r>
          </w:p>
        </w:tc>
        <w:tc>
          <w:tcPr>
            <w:tcW w:w="832" w:type="pct"/>
            <w:tcBorders>
              <w:top w:val="single" w:sz="4" w:space="0" w:color="auto"/>
            </w:tcBorders>
          </w:tcPr>
          <w:p w14:paraId="5B66E4FB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Отправитель</w:t>
            </w:r>
          </w:p>
        </w:tc>
        <w:tc>
          <w:tcPr>
            <w:tcW w:w="1010" w:type="pct"/>
            <w:tcBorders>
              <w:top w:val="single" w:sz="4" w:space="0" w:color="auto"/>
              <w:right w:val="single" w:sz="4" w:space="0" w:color="auto"/>
            </w:tcBorders>
          </w:tcPr>
          <w:p w14:paraId="156B60E8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Пользователь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</w:tcBorders>
          </w:tcPr>
          <w:p w14:paraId="53715116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Заполняется автоматически -пользователь портала создающий элемент.</w:t>
            </w:r>
          </w:p>
          <w:p w14:paraId="3D40AAA9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Предоставлена возможность выбрать любого пользователя портала.</w:t>
            </w:r>
          </w:p>
        </w:tc>
      </w:tr>
      <w:tr w:rsidR="00617924" w:rsidRPr="00617924" w14:paraId="192598CC" w14:textId="77777777" w:rsidTr="00D131CF">
        <w:trPr>
          <w:trHeight w:val="212"/>
        </w:trPr>
        <w:tc>
          <w:tcPr>
            <w:tcW w:w="245" w:type="pct"/>
            <w:tcBorders>
              <w:top w:val="single" w:sz="4" w:space="0" w:color="auto"/>
              <w:bottom w:val="single" w:sz="4" w:space="0" w:color="auto"/>
            </w:tcBorders>
          </w:tcPr>
          <w:p w14:paraId="4B51A058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2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15812251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rPr>
                <w:szCs w:val="24"/>
              </w:rPr>
              <w:t>Структурное подразделение*</w:t>
            </w:r>
          </w:p>
        </w:tc>
        <w:tc>
          <w:tcPr>
            <w:tcW w:w="832" w:type="pct"/>
            <w:tcBorders>
              <w:top w:val="single" w:sz="4" w:space="0" w:color="auto"/>
              <w:bottom w:val="single" w:sz="4" w:space="0" w:color="auto"/>
            </w:tcBorders>
          </w:tcPr>
          <w:p w14:paraId="160E48CE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Отправитель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BD656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Однострочный текст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A2A705F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 xml:space="preserve">Определяется по отправителю. Заполняется автоматически из профиля пользователя. </w:t>
            </w:r>
          </w:p>
        </w:tc>
      </w:tr>
      <w:tr w:rsidR="00617924" w:rsidRPr="00617924" w14:paraId="45262920" w14:textId="77777777" w:rsidTr="00D131CF">
        <w:trPr>
          <w:trHeight w:val="212"/>
        </w:trPr>
        <w:tc>
          <w:tcPr>
            <w:tcW w:w="245" w:type="pct"/>
            <w:tcBorders>
              <w:top w:val="single" w:sz="4" w:space="0" w:color="auto"/>
              <w:bottom w:val="single" w:sz="4" w:space="0" w:color="auto"/>
            </w:tcBorders>
          </w:tcPr>
          <w:p w14:paraId="52638AFF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3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4FD83E04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617924">
              <w:rPr>
                <w:szCs w:val="24"/>
              </w:rPr>
              <w:t>Адрес отправителя*</w:t>
            </w:r>
          </w:p>
        </w:tc>
        <w:tc>
          <w:tcPr>
            <w:tcW w:w="832" w:type="pct"/>
            <w:tcBorders>
              <w:top w:val="single" w:sz="4" w:space="0" w:color="auto"/>
              <w:bottom w:val="single" w:sz="4" w:space="0" w:color="auto"/>
            </w:tcBorders>
          </w:tcPr>
          <w:p w14:paraId="35CFF014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Отправитель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9F3D4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Однострочный текст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B4BC736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Заполняется автоматически -  Параметрические настройки модуля\Почтовый адрес Общества.</w:t>
            </w:r>
          </w:p>
        </w:tc>
      </w:tr>
      <w:tr w:rsidR="00617924" w:rsidRPr="00617924" w14:paraId="178D57D3" w14:textId="77777777" w:rsidTr="00D131CF">
        <w:trPr>
          <w:trHeight w:val="212"/>
        </w:trPr>
        <w:tc>
          <w:tcPr>
            <w:tcW w:w="245" w:type="pct"/>
            <w:tcBorders>
              <w:top w:val="single" w:sz="4" w:space="0" w:color="auto"/>
              <w:bottom w:val="single" w:sz="4" w:space="0" w:color="auto"/>
            </w:tcBorders>
          </w:tcPr>
          <w:p w14:paraId="6404878A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4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1CD0ADF3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617924">
              <w:rPr>
                <w:szCs w:val="24"/>
              </w:rPr>
              <w:t>Наименование организации</w:t>
            </w:r>
          </w:p>
        </w:tc>
        <w:tc>
          <w:tcPr>
            <w:tcW w:w="832" w:type="pct"/>
            <w:tcBorders>
              <w:top w:val="single" w:sz="4" w:space="0" w:color="auto"/>
              <w:bottom w:val="single" w:sz="4" w:space="0" w:color="auto"/>
            </w:tcBorders>
          </w:tcPr>
          <w:p w14:paraId="0CADFD93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Получатель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5B005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Однострочный текст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B9E6B75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Заполняется автоматически в соответствии с данными о выбранном адресате.</w:t>
            </w:r>
          </w:p>
        </w:tc>
      </w:tr>
      <w:tr w:rsidR="00617924" w:rsidRPr="00617924" w14:paraId="0CC1F80D" w14:textId="77777777" w:rsidTr="00D131CF">
        <w:trPr>
          <w:trHeight w:val="212"/>
        </w:trPr>
        <w:tc>
          <w:tcPr>
            <w:tcW w:w="245" w:type="pct"/>
            <w:tcBorders>
              <w:top w:val="single" w:sz="4" w:space="0" w:color="auto"/>
              <w:bottom w:val="single" w:sz="4" w:space="0" w:color="auto"/>
            </w:tcBorders>
          </w:tcPr>
          <w:p w14:paraId="246EF7D8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5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5026EA2A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617924">
              <w:t>Город, область, край, республика, страна*</w:t>
            </w:r>
          </w:p>
        </w:tc>
        <w:tc>
          <w:tcPr>
            <w:tcW w:w="832" w:type="pct"/>
            <w:tcBorders>
              <w:top w:val="single" w:sz="4" w:space="0" w:color="auto"/>
              <w:bottom w:val="single" w:sz="4" w:space="0" w:color="auto"/>
            </w:tcBorders>
          </w:tcPr>
          <w:p w14:paraId="7FF23F25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Получатель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6D723E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Однострочный текст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0C47B7C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Заполняется автоматически в соответствии с данными о выбранном адресате.</w:t>
            </w:r>
          </w:p>
        </w:tc>
      </w:tr>
      <w:tr w:rsidR="00617924" w:rsidRPr="00617924" w14:paraId="72A4AD7F" w14:textId="77777777" w:rsidTr="00D131CF">
        <w:trPr>
          <w:trHeight w:val="212"/>
        </w:trPr>
        <w:tc>
          <w:tcPr>
            <w:tcW w:w="245" w:type="pct"/>
            <w:tcBorders>
              <w:top w:val="single" w:sz="4" w:space="0" w:color="auto"/>
              <w:bottom w:val="single" w:sz="4" w:space="0" w:color="auto"/>
            </w:tcBorders>
          </w:tcPr>
          <w:p w14:paraId="0855C073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6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5CC4C3D2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617924">
              <w:t>Улица, номер дома, квартиры*</w:t>
            </w:r>
          </w:p>
        </w:tc>
        <w:tc>
          <w:tcPr>
            <w:tcW w:w="832" w:type="pct"/>
            <w:tcBorders>
              <w:top w:val="single" w:sz="4" w:space="0" w:color="auto"/>
              <w:bottom w:val="single" w:sz="4" w:space="0" w:color="auto"/>
            </w:tcBorders>
          </w:tcPr>
          <w:p w14:paraId="03992ECA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Получатель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4AEEF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Однострочный текст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6D7DF78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Заполняется автоматически в соответствии с данными о выбранном адресате.</w:t>
            </w:r>
          </w:p>
        </w:tc>
      </w:tr>
      <w:tr w:rsidR="00617924" w:rsidRPr="00617924" w14:paraId="3CA019F3" w14:textId="77777777" w:rsidTr="00D131CF">
        <w:trPr>
          <w:trHeight w:val="212"/>
        </w:trPr>
        <w:tc>
          <w:tcPr>
            <w:tcW w:w="245" w:type="pct"/>
            <w:tcBorders>
              <w:top w:val="single" w:sz="4" w:space="0" w:color="auto"/>
              <w:bottom w:val="single" w:sz="4" w:space="0" w:color="auto"/>
            </w:tcBorders>
          </w:tcPr>
          <w:p w14:paraId="32A0D61A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7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5F426BC0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617924">
              <w:t>Почтовый индекс*</w:t>
            </w:r>
          </w:p>
        </w:tc>
        <w:tc>
          <w:tcPr>
            <w:tcW w:w="832" w:type="pct"/>
            <w:tcBorders>
              <w:top w:val="single" w:sz="4" w:space="0" w:color="auto"/>
              <w:bottom w:val="single" w:sz="4" w:space="0" w:color="auto"/>
            </w:tcBorders>
          </w:tcPr>
          <w:p w14:paraId="122C8975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Получатель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205C6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Однострочный текст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FC46694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Заполняется автоматически в соответствии с данными о выбранном адресате.</w:t>
            </w:r>
          </w:p>
        </w:tc>
      </w:tr>
      <w:tr w:rsidR="00617924" w:rsidRPr="00617924" w14:paraId="493D9D57" w14:textId="77777777" w:rsidTr="00D131CF">
        <w:trPr>
          <w:trHeight w:val="212"/>
        </w:trPr>
        <w:tc>
          <w:tcPr>
            <w:tcW w:w="245" w:type="pct"/>
            <w:tcBorders>
              <w:top w:val="single" w:sz="4" w:space="0" w:color="auto"/>
              <w:bottom w:val="single" w:sz="4" w:space="0" w:color="auto"/>
            </w:tcBorders>
          </w:tcPr>
          <w:p w14:paraId="6510657A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8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4111F03B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Телефон организации</w:t>
            </w:r>
          </w:p>
        </w:tc>
        <w:tc>
          <w:tcPr>
            <w:tcW w:w="832" w:type="pct"/>
            <w:tcBorders>
              <w:top w:val="single" w:sz="4" w:space="0" w:color="auto"/>
              <w:bottom w:val="single" w:sz="4" w:space="0" w:color="auto"/>
            </w:tcBorders>
          </w:tcPr>
          <w:p w14:paraId="6839EB63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Получатель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81AA5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Однострочный текст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EF2F212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Заполняется автоматически в соответствии с данными о выбранном адресате.</w:t>
            </w:r>
          </w:p>
        </w:tc>
      </w:tr>
      <w:tr w:rsidR="00617924" w:rsidRPr="00617924" w14:paraId="033B22D0" w14:textId="77777777" w:rsidTr="00D131CF">
        <w:trPr>
          <w:trHeight w:val="398"/>
        </w:trPr>
        <w:tc>
          <w:tcPr>
            <w:tcW w:w="245" w:type="pct"/>
            <w:tcBorders>
              <w:top w:val="single" w:sz="4" w:space="0" w:color="auto"/>
              <w:bottom w:val="single" w:sz="4" w:space="0" w:color="auto"/>
            </w:tcBorders>
          </w:tcPr>
          <w:p w14:paraId="5BC9F5BC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rPr>
                <w:lang w:val="en-US"/>
              </w:rPr>
              <w:t>9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6DE5130C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rPr>
                <w:szCs w:val="24"/>
              </w:rPr>
              <w:t>ФИО получателя</w:t>
            </w:r>
          </w:p>
        </w:tc>
        <w:tc>
          <w:tcPr>
            <w:tcW w:w="832" w:type="pct"/>
            <w:tcBorders>
              <w:top w:val="single" w:sz="4" w:space="0" w:color="auto"/>
              <w:bottom w:val="single" w:sz="4" w:space="0" w:color="auto"/>
            </w:tcBorders>
          </w:tcPr>
          <w:p w14:paraId="0818A6D4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Получатель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4C30C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Однострочный текст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B7B6764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Если адресат выбран из «Внешний адресат» значение заполняется автоматически в соответствии с данными о выбранной персоне.</w:t>
            </w:r>
          </w:p>
          <w:p w14:paraId="483A64D5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Если адресат выбран из «Внутренний адресат» пользователю предоставлена возможность выбора пользователя портала.</w:t>
            </w:r>
          </w:p>
        </w:tc>
      </w:tr>
      <w:tr w:rsidR="00617924" w:rsidRPr="00617924" w14:paraId="3A1240BC" w14:textId="77777777" w:rsidTr="00D131CF">
        <w:trPr>
          <w:trHeight w:val="136"/>
        </w:trPr>
        <w:tc>
          <w:tcPr>
            <w:tcW w:w="245" w:type="pct"/>
            <w:tcBorders>
              <w:top w:val="single" w:sz="4" w:space="0" w:color="auto"/>
              <w:bottom w:val="single" w:sz="4" w:space="0" w:color="auto"/>
            </w:tcBorders>
          </w:tcPr>
          <w:p w14:paraId="0EB33A77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10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0CD6A3DA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Телефон получателя</w:t>
            </w:r>
          </w:p>
        </w:tc>
        <w:tc>
          <w:tcPr>
            <w:tcW w:w="832" w:type="pct"/>
            <w:tcBorders>
              <w:top w:val="single" w:sz="4" w:space="0" w:color="auto"/>
              <w:bottom w:val="single" w:sz="4" w:space="0" w:color="auto"/>
            </w:tcBorders>
          </w:tcPr>
          <w:p w14:paraId="2158AAA7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Получатель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794F1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Однострочный текст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F39DE4F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Заполняется автоматически в соответствии с выбранной персоной/пользователем (из профиля).</w:t>
            </w:r>
          </w:p>
        </w:tc>
      </w:tr>
      <w:tr w:rsidR="00617924" w:rsidRPr="00617924" w14:paraId="43092EC6" w14:textId="77777777" w:rsidTr="00D131CF">
        <w:trPr>
          <w:trHeight w:val="136"/>
        </w:trPr>
        <w:tc>
          <w:tcPr>
            <w:tcW w:w="245" w:type="pct"/>
            <w:tcBorders>
              <w:top w:val="single" w:sz="4" w:space="0" w:color="auto"/>
              <w:bottom w:val="single" w:sz="4" w:space="0" w:color="auto"/>
            </w:tcBorders>
          </w:tcPr>
          <w:p w14:paraId="694A4370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11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610A030A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rPr>
                <w:szCs w:val="24"/>
              </w:rPr>
              <w:t>Вид корреспонденции*</w:t>
            </w:r>
          </w:p>
        </w:tc>
        <w:tc>
          <w:tcPr>
            <w:tcW w:w="832" w:type="pct"/>
            <w:tcBorders>
              <w:top w:val="single" w:sz="4" w:space="0" w:color="auto"/>
              <w:bottom w:val="single" w:sz="4" w:space="0" w:color="auto"/>
            </w:tcBorders>
          </w:tcPr>
          <w:p w14:paraId="5823914A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Отправление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9AAFB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Подстановка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7715CFD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Выбор значения из справочника «</w:t>
            </w:r>
            <w:r w:rsidRPr="00617924">
              <w:rPr>
                <w:szCs w:val="24"/>
              </w:rPr>
              <w:t>Виды корреспонденции</w:t>
            </w:r>
            <w:r w:rsidRPr="00617924">
              <w:t>».</w:t>
            </w:r>
          </w:p>
        </w:tc>
      </w:tr>
      <w:tr w:rsidR="00617924" w:rsidRPr="00617924" w14:paraId="3D3706FE" w14:textId="77777777" w:rsidTr="00D131CF">
        <w:trPr>
          <w:trHeight w:val="136"/>
        </w:trPr>
        <w:tc>
          <w:tcPr>
            <w:tcW w:w="245" w:type="pct"/>
            <w:tcBorders>
              <w:top w:val="single" w:sz="4" w:space="0" w:color="auto"/>
              <w:bottom w:val="single" w:sz="4" w:space="0" w:color="auto"/>
            </w:tcBorders>
          </w:tcPr>
          <w:p w14:paraId="52544C1A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lastRenderedPageBreak/>
              <w:t>12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06F86A0D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617924">
              <w:rPr>
                <w:szCs w:val="24"/>
              </w:rPr>
              <w:t>Краткое описание содержимого*</w:t>
            </w:r>
          </w:p>
        </w:tc>
        <w:tc>
          <w:tcPr>
            <w:tcW w:w="832" w:type="pct"/>
            <w:tcBorders>
              <w:top w:val="single" w:sz="4" w:space="0" w:color="auto"/>
              <w:bottom w:val="single" w:sz="4" w:space="0" w:color="auto"/>
            </w:tcBorders>
          </w:tcPr>
          <w:p w14:paraId="030917B8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Отправление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F9AA7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Многострочный текст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33CC3F9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Заполняется вручную.</w:t>
            </w:r>
          </w:p>
        </w:tc>
      </w:tr>
      <w:tr w:rsidR="00617924" w:rsidRPr="00617924" w14:paraId="5C55F0D7" w14:textId="77777777" w:rsidTr="00D131CF">
        <w:trPr>
          <w:trHeight w:val="176"/>
        </w:trPr>
        <w:tc>
          <w:tcPr>
            <w:tcW w:w="245" w:type="pct"/>
            <w:tcBorders>
              <w:top w:val="single" w:sz="4" w:space="0" w:color="auto"/>
              <w:bottom w:val="single" w:sz="4" w:space="0" w:color="auto"/>
            </w:tcBorders>
          </w:tcPr>
          <w:p w14:paraId="03140875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13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32951D3D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617924">
              <w:rPr>
                <w:szCs w:val="24"/>
              </w:rPr>
              <w:t>Выбор шаблона конверта/наклейки</w:t>
            </w:r>
          </w:p>
        </w:tc>
        <w:tc>
          <w:tcPr>
            <w:tcW w:w="832" w:type="pct"/>
            <w:tcBorders>
              <w:top w:val="single" w:sz="4" w:space="0" w:color="auto"/>
              <w:bottom w:val="single" w:sz="4" w:space="0" w:color="auto"/>
            </w:tcBorders>
          </w:tcPr>
          <w:p w14:paraId="1D8F7180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Отправление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1F8CB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DB24D8E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Выбор значения осуществляется на форме поиска и выбора шаблона. На форме поиска и выбора шаблона данные отфильтрованы по выбранной «Категории» элемента, выбранного в поле «</w:t>
            </w:r>
            <w:r w:rsidRPr="00617924">
              <w:rPr>
                <w:szCs w:val="24"/>
              </w:rPr>
              <w:t>Вид корреспонденции</w:t>
            </w:r>
            <w:r w:rsidRPr="00617924">
              <w:t xml:space="preserve">» </w:t>
            </w:r>
          </w:p>
        </w:tc>
      </w:tr>
      <w:tr w:rsidR="00617924" w:rsidRPr="00617924" w14:paraId="37FC292E" w14:textId="77777777" w:rsidTr="00D131CF">
        <w:trPr>
          <w:trHeight w:val="489"/>
        </w:trPr>
        <w:tc>
          <w:tcPr>
            <w:tcW w:w="245" w:type="pct"/>
            <w:tcBorders>
              <w:top w:val="single" w:sz="4" w:space="0" w:color="auto"/>
              <w:bottom w:val="single" w:sz="4" w:space="0" w:color="auto"/>
            </w:tcBorders>
          </w:tcPr>
          <w:p w14:paraId="6805410B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14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2C9D3424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Ссылка на конверт/наклейку</w:t>
            </w:r>
          </w:p>
        </w:tc>
        <w:tc>
          <w:tcPr>
            <w:tcW w:w="832" w:type="pct"/>
            <w:tcBorders>
              <w:top w:val="single" w:sz="4" w:space="0" w:color="auto"/>
              <w:bottom w:val="single" w:sz="4" w:space="0" w:color="auto"/>
            </w:tcBorders>
          </w:tcPr>
          <w:p w14:paraId="25E60732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Отправление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ED2E6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Ссылка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1DD6AD7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Заполняется автоматически при формировании конверта/наклейки для данного отправления.</w:t>
            </w:r>
          </w:p>
          <w:p w14:paraId="6658972A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Атрибут отображается только на карточке просмотра.</w:t>
            </w:r>
          </w:p>
          <w:p w14:paraId="6FAC1706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Пользователь имеет возможность просмотреть сформированный конверт/наклейку, кликнув по ссылке.</w:t>
            </w:r>
          </w:p>
        </w:tc>
      </w:tr>
      <w:tr w:rsidR="00617924" w:rsidRPr="00617924" w14:paraId="5D5098ED" w14:textId="77777777" w:rsidTr="00D131CF">
        <w:trPr>
          <w:trHeight w:val="258"/>
        </w:trPr>
        <w:tc>
          <w:tcPr>
            <w:tcW w:w="245" w:type="pct"/>
            <w:tcBorders>
              <w:top w:val="single" w:sz="4" w:space="0" w:color="auto"/>
              <w:bottom w:val="single" w:sz="4" w:space="0" w:color="auto"/>
            </w:tcBorders>
          </w:tcPr>
          <w:p w14:paraId="5FC4A80B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15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166FA223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617924">
              <w:rPr>
                <w:szCs w:val="24"/>
              </w:rPr>
              <w:t>Выбор уведомления</w:t>
            </w:r>
          </w:p>
        </w:tc>
        <w:tc>
          <w:tcPr>
            <w:tcW w:w="832" w:type="pct"/>
            <w:tcBorders>
              <w:top w:val="single" w:sz="4" w:space="0" w:color="auto"/>
              <w:bottom w:val="single" w:sz="4" w:space="0" w:color="auto"/>
            </w:tcBorders>
          </w:tcPr>
          <w:p w14:paraId="53ABE105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Отправление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E46186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B7E09F3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Выбор значения осуществляется на форме поиска и выбора уведомлений. На форме поиска и выбора уведомлений отображаются только шаблоны уведомлений.</w:t>
            </w:r>
          </w:p>
        </w:tc>
      </w:tr>
      <w:tr w:rsidR="00617924" w:rsidRPr="00617924" w14:paraId="1A4D974C" w14:textId="77777777" w:rsidTr="00D131CF">
        <w:trPr>
          <w:trHeight w:val="258"/>
        </w:trPr>
        <w:tc>
          <w:tcPr>
            <w:tcW w:w="245" w:type="pct"/>
            <w:tcBorders>
              <w:top w:val="single" w:sz="4" w:space="0" w:color="auto"/>
              <w:bottom w:val="single" w:sz="4" w:space="0" w:color="auto"/>
            </w:tcBorders>
          </w:tcPr>
          <w:p w14:paraId="78079A6E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16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56BC6219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617924">
              <w:t>Ссылка на уведомление</w:t>
            </w:r>
          </w:p>
        </w:tc>
        <w:tc>
          <w:tcPr>
            <w:tcW w:w="832" w:type="pct"/>
            <w:tcBorders>
              <w:top w:val="single" w:sz="4" w:space="0" w:color="auto"/>
              <w:bottom w:val="single" w:sz="4" w:space="0" w:color="auto"/>
            </w:tcBorders>
          </w:tcPr>
          <w:p w14:paraId="140C47E7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Отправление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F3532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Ссылка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C18958E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Заполняется автоматически при формировании уведомления для данного отправления.</w:t>
            </w:r>
          </w:p>
          <w:p w14:paraId="662E52FB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Атрибут отображается только на карточке просмотра.</w:t>
            </w:r>
          </w:p>
          <w:p w14:paraId="1A3264B1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Пользователь имеет возможность просмотреть сформированное уведомление, кликнув по ссылке.</w:t>
            </w:r>
          </w:p>
        </w:tc>
      </w:tr>
      <w:tr w:rsidR="00617924" w:rsidRPr="00617924" w14:paraId="0C45E44C" w14:textId="77777777" w:rsidTr="00D131CF">
        <w:trPr>
          <w:trHeight w:val="136"/>
        </w:trPr>
        <w:tc>
          <w:tcPr>
            <w:tcW w:w="245" w:type="pct"/>
            <w:tcBorders>
              <w:top w:val="single" w:sz="4" w:space="0" w:color="auto"/>
              <w:bottom w:val="single" w:sz="4" w:space="0" w:color="auto"/>
            </w:tcBorders>
          </w:tcPr>
          <w:p w14:paraId="2DB1EC8B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17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1DCC513D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617924">
              <w:rPr>
                <w:szCs w:val="24"/>
              </w:rPr>
              <w:t>ФИО пользователя, которому вернуть уведомление</w:t>
            </w:r>
          </w:p>
        </w:tc>
        <w:tc>
          <w:tcPr>
            <w:tcW w:w="832" w:type="pct"/>
            <w:tcBorders>
              <w:top w:val="single" w:sz="4" w:space="0" w:color="auto"/>
              <w:bottom w:val="single" w:sz="4" w:space="0" w:color="auto"/>
            </w:tcBorders>
          </w:tcPr>
          <w:p w14:paraId="4255423D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Отправление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AF706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Пользователь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A438B5A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Выбор из списка пользователей портала</w:t>
            </w:r>
          </w:p>
        </w:tc>
      </w:tr>
      <w:tr w:rsidR="00617924" w:rsidRPr="00617924" w14:paraId="75E1B175" w14:textId="77777777" w:rsidTr="00D131CF">
        <w:trPr>
          <w:trHeight w:val="149"/>
        </w:trPr>
        <w:tc>
          <w:tcPr>
            <w:tcW w:w="245" w:type="pct"/>
            <w:tcBorders>
              <w:top w:val="single" w:sz="4" w:space="0" w:color="auto"/>
              <w:bottom w:val="single" w:sz="4" w:space="0" w:color="auto"/>
            </w:tcBorders>
          </w:tcPr>
          <w:p w14:paraId="705400F6" w14:textId="77777777" w:rsidR="00617924" w:rsidRPr="00D131CF" w:rsidRDefault="00617924" w:rsidP="00617924">
            <w:pPr>
              <w:spacing w:after="0" w:line="240" w:lineRule="auto"/>
              <w:ind w:firstLine="0"/>
              <w:jc w:val="center"/>
            </w:pPr>
            <w:r w:rsidRPr="00D131CF">
              <w:lastRenderedPageBreak/>
              <w:t>18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61B5D6E6" w14:textId="77777777" w:rsidR="00617924" w:rsidRPr="00D131CF" w:rsidRDefault="00617924" w:rsidP="00617924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D131CF">
              <w:t>Идентификатор отправления</w:t>
            </w:r>
          </w:p>
        </w:tc>
        <w:tc>
          <w:tcPr>
            <w:tcW w:w="832" w:type="pct"/>
            <w:tcBorders>
              <w:top w:val="single" w:sz="4" w:space="0" w:color="auto"/>
              <w:bottom w:val="single" w:sz="4" w:space="0" w:color="auto"/>
            </w:tcBorders>
          </w:tcPr>
          <w:p w14:paraId="18022760" w14:textId="77777777" w:rsidR="00617924" w:rsidRPr="00D131CF" w:rsidRDefault="00617924" w:rsidP="00617924">
            <w:pPr>
              <w:spacing w:after="0" w:line="240" w:lineRule="auto"/>
              <w:ind w:firstLine="0"/>
              <w:jc w:val="left"/>
            </w:pPr>
            <w:r w:rsidRPr="00D131CF">
              <w:t>Регистрация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D3DFB" w14:textId="77777777" w:rsidR="00617924" w:rsidRPr="00D131CF" w:rsidRDefault="00617924" w:rsidP="00617924">
            <w:pPr>
              <w:spacing w:after="0" w:line="240" w:lineRule="auto"/>
              <w:ind w:firstLine="0"/>
              <w:jc w:val="left"/>
            </w:pPr>
            <w:r w:rsidRPr="00D131CF">
              <w:t>Однострочный текст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22F9131" w14:textId="77777777" w:rsidR="00617924" w:rsidRPr="00D131CF" w:rsidRDefault="00617924" w:rsidP="00617924">
            <w:pPr>
              <w:spacing w:after="0" w:line="240" w:lineRule="auto"/>
              <w:ind w:firstLine="34"/>
              <w:jc w:val="left"/>
            </w:pPr>
            <w:r w:rsidRPr="00D131CF">
              <w:t>Считывается сканером с наклейки, предоставленной Почтой России</w:t>
            </w:r>
          </w:p>
        </w:tc>
      </w:tr>
      <w:tr w:rsidR="00617924" w:rsidRPr="00617924" w14:paraId="5A82CFDF" w14:textId="77777777" w:rsidTr="00D131CF">
        <w:trPr>
          <w:trHeight w:val="190"/>
        </w:trPr>
        <w:tc>
          <w:tcPr>
            <w:tcW w:w="245" w:type="pct"/>
            <w:tcBorders>
              <w:top w:val="single" w:sz="4" w:space="0" w:color="auto"/>
              <w:bottom w:val="single" w:sz="4" w:space="0" w:color="auto"/>
            </w:tcBorders>
          </w:tcPr>
          <w:p w14:paraId="6E61B93C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19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360C1A93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617924">
              <w:rPr>
                <w:szCs w:val="24"/>
              </w:rPr>
              <w:t>Дата и время регистрации</w:t>
            </w:r>
          </w:p>
        </w:tc>
        <w:tc>
          <w:tcPr>
            <w:tcW w:w="832" w:type="pct"/>
            <w:tcBorders>
              <w:top w:val="single" w:sz="4" w:space="0" w:color="auto"/>
              <w:bottom w:val="single" w:sz="4" w:space="0" w:color="auto"/>
            </w:tcBorders>
          </w:tcPr>
          <w:p w14:paraId="096442E9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Регистрация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679F63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Дата, время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05A8264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Заполняется автоматически, дата и время указания значения в атрибуте «Идентификатор отправления».</w:t>
            </w:r>
          </w:p>
          <w:p w14:paraId="1B48FF9C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Атрибут отображается только на карточке просмотра.</w:t>
            </w:r>
          </w:p>
        </w:tc>
      </w:tr>
      <w:tr w:rsidR="00617924" w:rsidRPr="00617924" w14:paraId="2B7051B6" w14:textId="77777777" w:rsidTr="00D131CF">
        <w:trPr>
          <w:trHeight w:val="288"/>
        </w:trPr>
        <w:tc>
          <w:tcPr>
            <w:tcW w:w="245" w:type="pct"/>
            <w:tcBorders>
              <w:top w:val="single" w:sz="4" w:space="0" w:color="auto"/>
              <w:bottom w:val="single" w:sz="4" w:space="0" w:color="auto"/>
            </w:tcBorders>
          </w:tcPr>
          <w:p w14:paraId="676D93CC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20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71CBE7A0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rPr>
                <w:szCs w:val="24"/>
              </w:rPr>
              <w:t>Курьерская служба</w:t>
            </w:r>
          </w:p>
        </w:tc>
        <w:tc>
          <w:tcPr>
            <w:tcW w:w="832" w:type="pct"/>
            <w:tcBorders>
              <w:top w:val="single" w:sz="4" w:space="0" w:color="auto"/>
              <w:bottom w:val="single" w:sz="4" w:space="0" w:color="auto"/>
            </w:tcBorders>
          </w:tcPr>
          <w:p w14:paraId="3681E242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Регистрация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1BEA4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Подстановка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C8B6A0E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Автоматически устанавливается значение «Почта России» (источник справочник «Курьерская служба»).</w:t>
            </w:r>
          </w:p>
        </w:tc>
      </w:tr>
      <w:tr w:rsidR="00617924" w:rsidRPr="00617924" w14:paraId="6BDA1ABD" w14:textId="77777777" w:rsidTr="00D131CF">
        <w:trPr>
          <w:trHeight w:val="135"/>
        </w:trPr>
        <w:tc>
          <w:tcPr>
            <w:tcW w:w="245" w:type="pct"/>
            <w:tcBorders>
              <w:top w:val="single" w:sz="4" w:space="0" w:color="auto"/>
              <w:bottom w:val="single" w:sz="4" w:space="0" w:color="auto"/>
            </w:tcBorders>
          </w:tcPr>
          <w:p w14:paraId="0EFB768E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21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</w:tcPr>
          <w:p w14:paraId="5FFFEB58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Примечание</w:t>
            </w:r>
          </w:p>
        </w:tc>
        <w:tc>
          <w:tcPr>
            <w:tcW w:w="832" w:type="pct"/>
            <w:tcBorders>
              <w:top w:val="single" w:sz="4" w:space="0" w:color="auto"/>
              <w:bottom w:val="single" w:sz="4" w:space="0" w:color="auto"/>
            </w:tcBorders>
          </w:tcPr>
          <w:p w14:paraId="77F46CED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Регистрация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3B7C1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Многострочный текст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4AD6A76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Указывается причина возврата отправления.</w:t>
            </w:r>
          </w:p>
        </w:tc>
      </w:tr>
      <w:tr w:rsidR="00617924" w:rsidRPr="00617924" w14:paraId="3CC950FE" w14:textId="77777777" w:rsidTr="00D131CF">
        <w:trPr>
          <w:trHeight w:val="96"/>
        </w:trPr>
        <w:tc>
          <w:tcPr>
            <w:tcW w:w="245" w:type="pct"/>
            <w:tcBorders>
              <w:top w:val="single" w:sz="4" w:space="0" w:color="auto"/>
              <w:bottom w:val="single" w:sz="4" w:space="0" w:color="auto"/>
            </w:tcBorders>
          </w:tcPr>
          <w:p w14:paraId="2940B7C0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22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14:paraId="32D61A97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Статус</w:t>
            </w:r>
          </w:p>
        </w:tc>
        <w:tc>
          <w:tcPr>
            <w:tcW w:w="83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14:paraId="5AC6E487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Регистрация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B39E86F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Однострочный текст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14:paraId="1796B88D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Автоматически устанавливается значение, соответствующее текущему статусу отправления, согласно жизненному циклу.</w:t>
            </w:r>
          </w:p>
          <w:p w14:paraId="0C32C4FB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Описание изменений статусов элемента представлено в п.</w:t>
            </w:r>
            <w:r w:rsidRPr="00617924">
              <w:fldChar w:fldCharType="begin"/>
            </w:r>
            <w:r w:rsidRPr="00617924">
              <w:instrText xml:space="preserve"> REF _Ref425180989 \r \h  \* MERGEFORMAT </w:instrText>
            </w:r>
            <w:r w:rsidRPr="00617924">
              <w:fldChar w:fldCharType="separate"/>
            </w:r>
            <w:r w:rsidR="00E22EDC">
              <w:t>5.1.15.8</w:t>
            </w:r>
            <w:r w:rsidRPr="00617924">
              <w:fldChar w:fldCharType="end"/>
            </w:r>
          </w:p>
          <w:p w14:paraId="12BB76CD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Атрибут отображается только на карточке просмотра</w:t>
            </w:r>
          </w:p>
        </w:tc>
      </w:tr>
      <w:tr w:rsidR="00617924" w:rsidRPr="00617924" w14:paraId="6886BA1D" w14:textId="77777777" w:rsidTr="00D131CF">
        <w:trPr>
          <w:trHeight w:val="96"/>
        </w:trPr>
        <w:tc>
          <w:tcPr>
            <w:tcW w:w="245" w:type="pct"/>
            <w:tcBorders>
              <w:top w:val="single" w:sz="4" w:space="0" w:color="auto"/>
              <w:bottom w:val="single" w:sz="4" w:space="0" w:color="auto"/>
            </w:tcBorders>
          </w:tcPr>
          <w:p w14:paraId="1234F4CC" w14:textId="77777777" w:rsidR="00617924" w:rsidRPr="00617924" w:rsidRDefault="00617924" w:rsidP="00617924">
            <w:pPr>
              <w:spacing w:after="0" w:line="240" w:lineRule="auto"/>
              <w:ind w:firstLine="0"/>
              <w:jc w:val="center"/>
            </w:pPr>
            <w:r w:rsidRPr="00617924">
              <w:t>23</w:t>
            </w:r>
          </w:p>
        </w:tc>
        <w:tc>
          <w:tcPr>
            <w:tcW w:w="1165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14:paraId="149FE564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 xml:space="preserve">Статус исходящего отправления Почтой России </w:t>
            </w:r>
          </w:p>
        </w:tc>
        <w:tc>
          <w:tcPr>
            <w:tcW w:w="83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14:paraId="552FF868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C5987C6" w14:textId="77777777" w:rsidR="00617924" w:rsidRPr="00617924" w:rsidRDefault="00617924" w:rsidP="00617924">
            <w:pPr>
              <w:spacing w:after="0" w:line="240" w:lineRule="auto"/>
              <w:ind w:firstLine="0"/>
              <w:jc w:val="left"/>
            </w:pPr>
            <w:r w:rsidRPr="00617924">
              <w:t>Подстановка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14:paraId="01BA702E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Поле служебного назначения.</w:t>
            </w:r>
          </w:p>
          <w:p w14:paraId="686E3F7E" w14:textId="77777777" w:rsidR="00617924" w:rsidRPr="00617924" w:rsidRDefault="00617924" w:rsidP="00617924">
            <w:pPr>
              <w:spacing w:after="0" w:line="240" w:lineRule="auto"/>
              <w:ind w:firstLine="34"/>
              <w:jc w:val="left"/>
            </w:pPr>
            <w:r w:rsidRPr="00617924">
              <w:t>Заполняется автоматически при изменении статуса исходящего отправления Почтой России.</w:t>
            </w:r>
          </w:p>
        </w:tc>
      </w:tr>
    </w:tbl>
    <w:p w14:paraId="4B9FD3F5" w14:textId="23B1EEC6" w:rsidR="00D131CF" w:rsidRPr="00D131CF" w:rsidRDefault="00D131CF" w:rsidP="00D131CF">
      <w:pPr>
        <w:spacing w:after="0" w:line="240" w:lineRule="auto"/>
        <w:ind w:firstLine="567"/>
      </w:pPr>
      <w:r w:rsidRPr="00D131CF">
        <w:t>Атрибуты, отмеченные (*), являются обязательными для заполнения при создании элемента.</w:t>
      </w:r>
    </w:p>
    <w:p w14:paraId="70624CCB" w14:textId="62D8E6D1" w:rsidR="00286A85" w:rsidRPr="00286A85" w:rsidRDefault="00286A85" w:rsidP="00286A85">
      <w:pPr>
        <w:spacing w:after="0" w:line="240" w:lineRule="auto"/>
        <w:ind w:firstLine="567"/>
      </w:pPr>
      <w:r w:rsidRPr="00286A85">
        <w:t xml:space="preserve">Перечень атрибутов элементов типа контента «Отправление экспресс-почтой», представлен в </w:t>
      </w:r>
      <w:r w:rsidR="00D131CF">
        <w:t xml:space="preserve">таблице (см. </w:t>
      </w:r>
      <w:r w:rsidRPr="00286A85">
        <w:fldChar w:fldCharType="begin"/>
      </w:r>
      <w:r w:rsidRPr="00286A85">
        <w:instrText xml:space="preserve"> REF _Ref424732824 \h  \* MERGEFORMAT </w:instrText>
      </w:r>
      <w:r w:rsidRPr="00286A85">
        <w:fldChar w:fldCharType="separate"/>
      </w:r>
      <w:r w:rsidR="00E22EDC" w:rsidRPr="00E22EDC">
        <w:t>Таблица 58</w:t>
      </w:r>
      <w:r w:rsidRPr="00286A85">
        <w:fldChar w:fldCharType="end"/>
      </w:r>
      <w:r w:rsidR="00D131CF">
        <w:t>)</w:t>
      </w:r>
      <w:r w:rsidRPr="00286A85">
        <w:t xml:space="preserve">. </w:t>
      </w:r>
    </w:p>
    <w:p w14:paraId="0628E8DB" w14:textId="77777777" w:rsidR="00286A85" w:rsidRPr="00286A85" w:rsidRDefault="00286A85" w:rsidP="00EC1D10">
      <w:pPr>
        <w:pStyle w:val="af1"/>
        <w:keepNext/>
        <w:spacing w:before="200"/>
        <w:ind w:left="3119"/>
        <w:rPr>
          <w:i/>
        </w:rPr>
      </w:pPr>
      <w:bookmarkStart w:id="238" w:name="_Ref424732824"/>
      <w:r w:rsidRPr="00286A85">
        <w:rPr>
          <w:i/>
        </w:rPr>
        <w:t xml:space="preserve">Таблица </w:t>
      </w:r>
      <w:r w:rsidRPr="00286A85">
        <w:rPr>
          <w:i/>
        </w:rPr>
        <w:fldChar w:fldCharType="begin"/>
      </w:r>
      <w:r w:rsidRPr="00286A85">
        <w:rPr>
          <w:i/>
        </w:rPr>
        <w:instrText xml:space="preserve"> SEQ Таблица \* ARABIC </w:instrText>
      </w:r>
      <w:r w:rsidRPr="00286A85">
        <w:rPr>
          <w:i/>
        </w:rPr>
        <w:fldChar w:fldCharType="separate"/>
      </w:r>
      <w:r w:rsidR="00E22EDC">
        <w:rPr>
          <w:i/>
          <w:noProof/>
        </w:rPr>
        <w:t>58</w:t>
      </w:r>
      <w:r w:rsidRPr="00286A85">
        <w:rPr>
          <w:i/>
        </w:rPr>
        <w:fldChar w:fldCharType="end"/>
      </w:r>
      <w:bookmarkEnd w:id="238"/>
      <w:r w:rsidRPr="00286A85">
        <w:rPr>
          <w:i/>
        </w:rPr>
        <w:t xml:space="preserve"> – Атрибуты элемента типа контента «Отправление экспресс-почтой»</w:t>
      </w:r>
    </w:p>
    <w:tbl>
      <w:tblPr>
        <w:tblStyle w:val="267"/>
        <w:tblW w:w="5000" w:type="pct"/>
        <w:tblLook w:val="04A0" w:firstRow="1" w:lastRow="0" w:firstColumn="1" w:lastColumn="0" w:noHBand="0" w:noVBand="1"/>
      </w:tblPr>
      <w:tblGrid>
        <w:gridCol w:w="458"/>
        <w:gridCol w:w="2221"/>
        <w:gridCol w:w="1589"/>
        <w:gridCol w:w="1887"/>
        <w:gridCol w:w="3189"/>
      </w:tblGrid>
      <w:tr w:rsidR="00286A85" w:rsidRPr="00286A85" w14:paraId="5AE5BEE0" w14:textId="77777777" w:rsidTr="00EC1D10">
        <w:trPr>
          <w:trHeight w:val="640"/>
          <w:tblHeader/>
        </w:trPr>
        <w:tc>
          <w:tcPr>
            <w:tcW w:w="231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6A79DC9E" w14:textId="77777777" w:rsidR="00286A85" w:rsidRPr="00286A85" w:rsidRDefault="00286A85" w:rsidP="00D131CF">
            <w:pPr>
              <w:keepNext/>
              <w:spacing w:line="240" w:lineRule="auto"/>
              <w:ind w:firstLine="0"/>
              <w:jc w:val="center"/>
              <w:rPr>
                <w:b/>
              </w:rPr>
            </w:pPr>
            <w:r w:rsidRPr="00286A85">
              <w:rPr>
                <w:b/>
              </w:rPr>
              <w:t>№</w:t>
            </w:r>
          </w:p>
        </w:tc>
        <w:tc>
          <w:tcPr>
            <w:tcW w:w="1196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6011890A" w14:textId="77777777" w:rsidR="00286A85" w:rsidRPr="00286A85" w:rsidRDefault="00286A85" w:rsidP="00D131CF">
            <w:pPr>
              <w:keepNext/>
              <w:spacing w:line="240" w:lineRule="auto"/>
              <w:ind w:firstLine="34"/>
              <w:jc w:val="center"/>
              <w:rPr>
                <w:b/>
              </w:rPr>
            </w:pPr>
            <w:r w:rsidRPr="00286A85">
              <w:rPr>
                <w:b/>
              </w:rPr>
              <w:t>Отображаемое имя поля</w:t>
            </w:r>
          </w:p>
        </w:tc>
        <w:tc>
          <w:tcPr>
            <w:tcW w:w="858" w:type="pct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BC33733" w14:textId="77777777" w:rsidR="00286A85" w:rsidRPr="00286A85" w:rsidRDefault="00286A85" w:rsidP="00D131CF">
            <w:pPr>
              <w:keepNext/>
              <w:spacing w:line="240" w:lineRule="auto"/>
              <w:ind w:firstLine="0"/>
              <w:jc w:val="center"/>
              <w:rPr>
                <w:b/>
              </w:rPr>
            </w:pPr>
            <w:r w:rsidRPr="00286A85">
              <w:rPr>
                <w:b/>
              </w:rPr>
              <w:t>Вкладка</w:t>
            </w:r>
          </w:p>
        </w:tc>
        <w:tc>
          <w:tcPr>
            <w:tcW w:w="1001" w:type="pct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B296EF4" w14:textId="77777777" w:rsidR="00286A85" w:rsidRPr="00286A85" w:rsidRDefault="00286A85" w:rsidP="00D131CF">
            <w:pPr>
              <w:keepNext/>
              <w:spacing w:line="240" w:lineRule="auto"/>
              <w:ind w:firstLine="34"/>
              <w:jc w:val="center"/>
              <w:rPr>
                <w:b/>
              </w:rPr>
            </w:pPr>
            <w:r w:rsidRPr="00286A85">
              <w:rPr>
                <w:b/>
              </w:rPr>
              <w:t xml:space="preserve">Тип поля </w:t>
            </w:r>
            <w:r w:rsidRPr="00286A85">
              <w:rPr>
                <w:b/>
                <w:lang w:val="en-US"/>
              </w:rPr>
              <w:t>SharePoint</w:t>
            </w: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</w:tcPr>
          <w:p w14:paraId="6F924ECB" w14:textId="77777777" w:rsidR="00286A85" w:rsidRPr="00286A85" w:rsidRDefault="00286A85" w:rsidP="00D131CF">
            <w:pPr>
              <w:keepNext/>
              <w:spacing w:line="240" w:lineRule="auto"/>
              <w:ind w:firstLine="0"/>
              <w:jc w:val="center"/>
              <w:rPr>
                <w:b/>
              </w:rPr>
            </w:pPr>
            <w:r w:rsidRPr="00286A85">
              <w:rPr>
                <w:b/>
              </w:rPr>
              <w:t>Комментарий</w:t>
            </w:r>
          </w:p>
        </w:tc>
      </w:tr>
      <w:tr w:rsidR="00286A85" w:rsidRPr="00286A85" w14:paraId="0AC9E1CE" w14:textId="77777777" w:rsidTr="00D131CF">
        <w:trPr>
          <w:trHeight w:val="640"/>
        </w:trPr>
        <w:tc>
          <w:tcPr>
            <w:tcW w:w="231" w:type="pct"/>
            <w:tcBorders>
              <w:top w:val="single" w:sz="4" w:space="0" w:color="auto"/>
            </w:tcBorders>
          </w:tcPr>
          <w:p w14:paraId="3AD87E67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1</w:t>
            </w:r>
          </w:p>
        </w:tc>
        <w:tc>
          <w:tcPr>
            <w:tcW w:w="1196" w:type="pct"/>
            <w:tcBorders>
              <w:top w:val="single" w:sz="4" w:space="0" w:color="auto"/>
            </w:tcBorders>
          </w:tcPr>
          <w:p w14:paraId="1E7605E5" w14:textId="77777777" w:rsidR="00286A85" w:rsidRPr="00286A85" w:rsidRDefault="00286A85" w:rsidP="00286A85">
            <w:pPr>
              <w:spacing w:after="0" w:line="240" w:lineRule="auto"/>
              <w:ind w:firstLine="34"/>
            </w:pPr>
            <w:r w:rsidRPr="00286A85">
              <w:rPr>
                <w:szCs w:val="24"/>
              </w:rPr>
              <w:t>Отправитель*</w:t>
            </w:r>
          </w:p>
        </w:tc>
        <w:tc>
          <w:tcPr>
            <w:tcW w:w="858" w:type="pct"/>
            <w:tcBorders>
              <w:top w:val="single" w:sz="4" w:space="0" w:color="auto"/>
              <w:right w:val="single" w:sz="4" w:space="0" w:color="auto"/>
            </w:tcBorders>
          </w:tcPr>
          <w:p w14:paraId="30CCD8D1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Отправитель</w:t>
            </w:r>
          </w:p>
        </w:tc>
        <w:tc>
          <w:tcPr>
            <w:tcW w:w="1001" w:type="pct"/>
            <w:tcBorders>
              <w:top w:val="single" w:sz="4" w:space="0" w:color="auto"/>
              <w:right w:val="single" w:sz="4" w:space="0" w:color="auto"/>
            </w:tcBorders>
          </w:tcPr>
          <w:p w14:paraId="3DA68D5D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Пользователь</w:t>
            </w: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</w:tcBorders>
          </w:tcPr>
          <w:p w14:paraId="3989EE8B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Заполняется автоматически -пользователь портала создающий элемент.</w:t>
            </w:r>
          </w:p>
          <w:p w14:paraId="7B912874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lastRenderedPageBreak/>
              <w:t>Предоставлена возможность выбрать любого пользователя портала.</w:t>
            </w:r>
          </w:p>
        </w:tc>
      </w:tr>
      <w:tr w:rsidR="00286A85" w:rsidRPr="00286A85" w14:paraId="20D31C37" w14:textId="77777777" w:rsidTr="00D131CF">
        <w:trPr>
          <w:trHeight w:val="212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7DE85275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lastRenderedPageBreak/>
              <w:t>2</w:t>
            </w:r>
          </w:p>
        </w:tc>
        <w:tc>
          <w:tcPr>
            <w:tcW w:w="1196" w:type="pct"/>
            <w:tcBorders>
              <w:top w:val="single" w:sz="4" w:space="0" w:color="auto"/>
              <w:bottom w:val="single" w:sz="4" w:space="0" w:color="auto"/>
            </w:tcBorders>
          </w:tcPr>
          <w:p w14:paraId="54B03C4D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  <w:r w:rsidRPr="00286A85">
              <w:rPr>
                <w:szCs w:val="24"/>
              </w:rPr>
              <w:t>Структурное подразделение*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64219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Отправитель</w:t>
            </w:r>
          </w:p>
        </w:tc>
        <w:tc>
          <w:tcPr>
            <w:tcW w:w="100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270AD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  <w:r w:rsidRPr="00286A85">
              <w:t>Однострочный текст</w:t>
            </w: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B499483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Определяется по отправителю. Заполняется автоматически из профиля пользователя.</w:t>
            </w:r>
          </w:p>
        </w:tc>
      </w:tr>
      <w:tr w:rsidR="00286A85" w:rsidRPr="00286A85" w14:paraId="280AD165" w14:textId="77777777" w:rsidTr="00D131CF">
        <w:trPr>
          <w:trHeight w:val="212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5DEE2D6A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3</w:t>
            </w:r>
          </w:p>
        </w:tc>
        <w:tc>
          <w:tcPr>
            <w:tcW w:w="1196" w:type="pct"/>
            <w:tcBorders>
              <w:top w:val="single" w:sz="4" w:space="0" w:color="auto"/>
              <w:bottom w:val="single" w:sz="4" w:space="0" w:color="auto"/>
            </w:tcBorders>
          </w:tcPr>
          <w:p w14:paraId="155127A2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286A85">
              <w:rPr>
                <w:szCs w:val="24"/>
              </w:rPr>
              <w:t>Адрес отправителя*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6A2972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Отправитель</w:t>
            </w:r>
          </w:p>
        </w:tc>
        <w:tc>
          <w:tcPr>
            <w:tcW w:w="100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4F213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  <w:r w:rsidRPr="00286A85">
              <w:t>Однострочный текст</w:t>
            </w: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2879FD1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Заполняется автоматически -  Параметрические настройки модуля\ Почтовый адрес Общества.</w:t>
            </w:r>
          </w:p>
        </w:tc>
      </w:tr>
      <w:tr w:rsidR="00286A85" w:rsidRPr="00286A85" w14:paraId="2E72021C" w14:textId="77777777" w:rsidTr="00D131CF">
        <w:trPr>
          <w:trHeight w:val="640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420FD993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4</w:t>
            </w:r>
          </w:p>
        </w:tc>
        <w:tc>
          <w:tcPr>
            <w:tcW w:w="1196" w:type="pct"/>
            <w:tcBorders>
              <w:top w:val="single" w:sz="4" w:space="0" w:color="auto"/>
              <w:bottom w:val="single" w:sz="4" w:space="0" w:color="auto"/>
            </w:tcBorders>
          </w:tcPr>
          <w:p w14:paraId="751AAAA0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  <w:r w:rsidRPr="00286A85">
              <w:rPr>
                <w:szCs w:val="24"/>
              </w:rPr>
              <w:t>ФИО получателя*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0AE3E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Получатель</w:t>
            </w:r>
          </w:p>
        </w:tc>
        <w:tc>
          <w:tcPr>
            <w:tcW w:w="100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94C93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Однострочный текст</w:t>
            </w: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BFB8B41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Выбор значения осуществляется на форме поиска и выбора адресата.</w:t>
            </w:r>
          </w:p>
          <w:p w14:paraId="1C1A0D04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Если отправление адресовано в филиал, предоставлена возможность выбрать пользователя портала</w:t>
            </w:r>
          </w:p>
        </w:tc>
      </w:tr>
      <w:tr w:rsidR="00286A85" w:rsidRPr="00286A85" w14:paraId="79FFA8D9" w14:textId="77777777" w:rsidTr="00D131CF">
        <w:trPr>
          <w:trHeight w:val="640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66C7B3BA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5</w:t>
            </w:r>
          </w:p>
        </w:tc>
        <w:tc>
          <w:tcPr>
            <w:tcW w:w="1196" w:type="pct"/>
            <w:tcBorders>
              <w:top w:val="single" w:sz="4" w:space="0" w:color="auto"/>
              <w:bottom w:val="single" w:sz="4" w:space="0" w:color="auto"/>
            </w:tcBorders>
          </w:tcPr>
          <w:p w14:paraId="1646D252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286A85">
              <w:rPr>
                <w:szCs w:val="24"/>
              </w:rPr>
              <w:t>Наименование организации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F4EE9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Получатель</w:t>
            </w:r>
          </w:p>
        </w:tc>
        <w:tc>
          <w:tcPr>
            <w:tcW w:w="100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30030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Однострочный текст</w:t>
            </w: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2AAE61D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Заполняется автоматически в соответствии с выбранной персоной.</w:t>
            </w:r>
          </w:p>
          <w:p w14:paraId="114AB49D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Если в «ФИО получателя» выбран пользователь портала, выбор осуществляется на форме поиска и выбора адресата (если отправление в филиал).</w:t>
            </w:r>
          </w:p>
        </w:tc>
      </w:tr>
      <w:tr w:rsidR="00286A85" w:rsidRPr="00286A85" w14:paraId="5DD5684C" w14:textId="77777777" w:rsidTr="00D131CF">
        <w:trPr>
          <w:trHeight w:val="136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5FFD876A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6</w:t>
            </w:r>
          </w:p>
        </w:tc>
        <w:tc>
          <w:tcPr>
            <w:tcW w:w="1196" w:type="pct"/>
            <w:tcBorders>
              <w:top w:val="single" w:sz="4" w:space="0" w:color="auto"/>
              <w:bottom w:val="single" w:sz="4" w:space="0" w:color="auto"/>
            </w:tcBorders>
          </w:tcPr>
          <w:p w14:paraId="1C40CDA5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  <w:r w:rsidRPr="00286A85">
              <w:t>Улица, номер дома, квартиры*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DE823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Получатель</w:t>
            </w:r>
          </w:p>
        </w:tc>
        <w:tc>
          <w:tcPr>
            <w:tcW w:w="100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F8591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Однострочный текст</w:t>
            </w: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E93F973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Заполняется автоматически в соответствии с выбранной персоной/филиалом.</w:t>
            </w:r>
          </w:p>
        </w:tc>
      </w:tr>
      <w:tr w:rsidR="00286A85" w:rsidRPr="00286A85" w14:paraId="0F442AF0" w14:textId="77777777" w:rsidTr="00D131CF">
        <w:trPr>
          <w:trHeight w:val="326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5F0F1C4D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7</w:t>
            </w:r>
          </w:p>
        </w:tc>
        <w:tc>
          <w:tcPr>
            <w:tcW w:w="1196" w:type="pct"/>
            <w:tcBorders>
              <w:top w:val="single" w:sz="4" w:space="0" w:color="auto"/>
              <w:bottom w:val="single" w:sz="4" w:space="0" w:color="auto"/>
            </w:tcBorders>
          </w:tcPr>
          <w:p w14:paraId="61BD9701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286A85">
              <w:t>Город, область, край, республика, страна*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6E3D2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Получатель</w:t>
            </w:r>
          </w:p>
        </w:tc>
        <w:tc>
          <w:tcPr>
            <w:tcW w:w="100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EBCB1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Однострочный текст</w:t>
            </w: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C499E20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Заполняется автоматически в соответствии с выбранной персоной/филиалом.</w:t>
            </w:r>
          </w:p>
        </w:tc>
      </w:tr>
      <w:tr w:rsidR="00286A85" w:rsidRPr="00286A85" w14:paraId="29A717BE" w14:textId="77777777" w:rsidTr="00D131CF">
        <w:trPr>
          <w:trHeight w:val="176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452FEF96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8</w:t>
            </w:r>
          </w:p>
        </w:tc>
        <w:tc>
          <w:tcPr>
            <w:tcW w:w="1196" w:type="pct"/>
            <w:tcBorders>
              <w:top w:val="single" w:sz="4" w:space="0" w:color="auto"/>
              <w:bottom w:val="single" w:sz="4" w:space="0" w:color="auto"/>
            </w:tcBorders>
          </w:tcPr>
          <w:p w14:paraId="5B072262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286A85">
              <w:t>Почтовый индекс*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F0216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Получатель</w:t>
            </w:r>
          </w:p>
        </w:tc>
        <w:tc>
          <w:tcPr>
            <w:tcW w:w="100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FE2D4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Однострочный текст</w:t>
            </w: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16DBAE1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Заполняется автоматически в соответствии с выбранной персоной/филиалом.</w:t>
            </w:r>
          </w:p>
        </w:tc>
      </w:tr>
      <w:tr w:rsidR="00286A85" w:rsidRPr="00286A85" w14:paraId="7F260929" w14:textId="77777777" w:rsidTr="00D131CF">
        <w:trPr>
          <w:trHeight w:val="258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0A468AE0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9</w:t>
            </w:r>
          </w:p>
        </w:tc>
        <w:tc>
          <w:tcPr>
            <w:tcW w:w="1196" w:type="pct"/>
            <w:tcBorders>
              <w:top w:val="single" w:sz="4" w:space="0" w:color="auto"/>
              <w:bottom w:val="single" w:sz="4" w:space="0" w:color="auto"/>
            </w:tcBorders>
          </w:tcPr>
          <w:p w14:paraId="4F4A655A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286A85">
              <w:rPr>
                <w:szCs w:val="24"/>
              </w:rPr>
              <w:t>Телефон получателя*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F0D73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Получатель</w:t>
            </w:r>
          </w:p>
        </w:tc>
        <w:tc>
          <w:tcPr>
            <w:tcW w:w="100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3FA39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Однострочный текст</w:t>
            </w: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EB349E1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  <w:r w:rsidRPr="00286A85">
              <w:t>Заполняется автоматически в соответствии с выбранной персоной/пользователем.</w:t>
            </w:r>
          </w:p>
        </w:tc>
      </w:tr>
      <w:tr w:rsidR="00286A85" w:rsidRPr="00286A85" w14:paraId="2E3248A0" w14:textId="77777777" w:rsidTr="00D131CF">
        <w:trPr>
          <w:trHeight w:val="136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713A7496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10</w:t>
            </w:r>
          </w:p>
        </w:tc>
        <w:tc>
          <w:tcPr>
            <w:tcW w:w="1196" w:type="pct"/>
            <w:tcBorders>
              <w:top w:val="single" w:sz="4" w:space="0" w:color="auto"/>
              <w:bottom w:val="single" w:sz="4" w:space="0" w:color="auto"/>
            </w:tcBorders>
          </w:tcPr>
          <w:p w14:paraId="6A9780B9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286A85">
              <w:rPr>
                <w:szCs w:val="24"/>
              </w:rPr>
              <w:t>Краткое описание содержимого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21824" w14:textId="77777777" w:rsidR="00286A85" w:rsidRPr="00286A85" w:rsidRDefault="00286A85" w:rsidP="00286A85">
            <w:pPr>
              <w:spacing w:after="0" w:line="240" w:lineRule="auto"/>
              <w:ind w:firstLine="0"/>
            </w:pPr>
            <w:r w:rsidRPr="00286A85">
              <w:t>Отправление</w:t>
            </w:r>
          </w:p>
        </w:tc>
        <w:tc>
          <w:tcPr>
            <w:tcW w:w="100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4FC3E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Многострочный текст</w:t>
            </w: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ADD7DDC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  <w:r w:rsidRPr="00286A85">
              <w:t>Заполняется вручную.</w:t>
            </w:r>
          </w:p>
        </w:tc>
      </w:tr>
      <w:tr w:rsidR="00286A85" w:rsidRPr="00286A85" w14:paraId="5BC711DD" w14:textId="77777777" w:rsidTr="00D131CF">
        <w:trPr>
          <w:trHeight w:val="190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5A18E496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11</w:t>
            </w:r>
          </w:p>
        </w:tc>
        <w:tc>
          <w:tcPr>
            <w:tcW w:w="1196" w:type="pct"/>
            <w:tcBorders>
              <w:top w:val="single" w:sz="4" w:space="0" w:color="auto"/>
              <w:bottom w:val="single" w:sz="4" w:space="0" w:color="auto"/>
            </w:tcBorders>
          </w:tcPr>
          <w:p w14:paraId="08062CC1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286A85">
              <w:rPr>
                <w:szCs w:val="24"/>
              </w:rPr>
              <w:t>Курьерская служба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EFAEEB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Регистрация</w:t>
            </w:r>
          </w:p>
        </w:tc>
        <w:tc>
          <w:tcPr>
            <w:tcW w:w="100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66029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Выбор</w:t>
            </w: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A73E939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  <w:r w:rsidRPr="00286A85">
              <w:t>Выбор значения из справочника «Курьерская служба»</w:t>
            </w:r>
          </w:p>
        </w:tc>
      </w:tr>
      <w:tr w:rsidR="00286A85" w:rsidRPr="00286A85" w14:paraId="6FCDE474" w14:textId="77777777" w:rsidTr="00D131CF">
        <w:trPr>
          <w:trHeight w:val="190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7F05232C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12</w:t>
            </w:r>
          </w:p>
        </w:tc>
        <w:tc>
          <w:tcPr>
            <w:tcW w:w="1196" w:type="pct"/>
            <w:tcBorders>
              <w:top w:val="single" w:sz="4" w:space="0" w:color="auto"/>
              <w:bottom w:val="single" w:sz="4" w:space="0" w:color="auto"/>
            </w:tcBorders>
          </w:tcPr>
          <w:p w14:paraId="032351AA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286A85">
              <w:rPr>
                <w:szCs w:val="24"/>
              </w:rPr>
              <w:t>Дата и время регистрации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091D7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Регистрация</w:t>
            </w:r>
          </w:p>
        </w:tc>
        <w:tc>
          <w:tcPr>
            <w:tcW w:w="100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5603B" w14:textId="0A3ACD1B" w:rsidR="00286A85" w:rsidRPr="00286A85" w:rsidRDefault="00286A85" w:rsidP="00406254">
            <w:pPr>
              <w:spacing w:after="0" w:line="240" w:lineRule="auto"/>
              <w:ind w:firstLine="0"/>
              <w:jc w:val="left"/>
            </w:pPr>
            <w:r w:rsidRPr="00286A85">
              <w:t>Дата, время</w:t>
            </w: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7B98AAE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  <w:r w:rsidRPr="00286A85">
              <w:t xml:space="preserve">Заполняется автоматически, дата и время указания значения в атрибуте </w:t>
            </w:r>
            <w:r w:rsidRPr="00286A85">
              <w:lastRenderedPageBreak/>
              <w:t>«Идентификатор отправления».</w:t>
            </w:r>
          </w:p>
          <w:p w14:paraId="640A077B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Атрибут отображается только на карточке просмотра.</w:t>
            </w:r>
          </w:p>
        </w:tc>
      </w:tr>
      <w:tr w:rsidR="00286A85" w:rsidRPr="00286A85" w14:paraId="27B9333E" w14:textId="77777777" w:rsidTr="00D131CF">
        <w:trPr>
          <w:trHeight w:val="136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48C23020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lastRenderedPageBreak/>
              <w:t>13</w:t>
            </w:r>
          </w:p>
        </w:tc>
        <w:tc>
          <w:tcPr>
            <w:tcW w:w="1196" w:type="pct"/>
            <w:tcBorders>
              <w:top w:val="single" w:sz="4" w:space="0" w:color="auto"/>
              <w:bottom w:val="single" w:sz="4" w:space="0" w:color="auto"/>
            </w:tcBorders>
          </w:tcPr>
          <w:p w14:paraId="5CBD0A60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286A85">
              <w:t>Идентификатор отправления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3DB0B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Регистрация</w:t>
            </w:r>
          </w:p>
        </w:tc>
        <w:tc>
          <w:tcPr>
            <w:tcW w:w="100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70A7D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Однострочный текст</w:t>
            </w: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B9A40EA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  <w:r w:rsidRPr="00286A85">
              <w:t>Заполняется вручную.</w:t>
            </w:r>
          </w:p>
        </w:tc>
      </w:tr>
      <w:tr w:rsidR="00286A85" w:rsidRPr="00286A85" w14:paraId="078998BD" w14:textId="77777777" w:rsidTr="00D131CF">
        <w:trPr>
          <w:trHeight w:val="136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06EF8A06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14</w:t>
            </w:r>
          </w:p>
        </w:tc>
        <w:tc>
          <w:tcPr>
            <w:tcW w:w="1196" w:type="pct"/>
            <w:tcBorders>
              <w:top w:val="single" w:sz="4" w:space="0" w:color="auto"/>
              <w:bottom w:val="single" w:sz="4" w:space="0" w:color="auto"/>
            </w:tcBorders>
          </w:tcPr>
          <w:p w14:paraId="2E8EBA02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  <w:r w:rsidRPr="00286A85">
              <w:t>Примечание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2B08D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Регистрация</w:t>
            </w:r>
          </w:p>
        </w:tc>
        <w:tc>
          <w:tcPr>
            <w:tcW w:w="100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BD230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Многострочный текст</w:t>
            </w: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47B416D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</w:p>
        </w:tc>
      </w:tr>
      <w:tr w:rsidR="00286A85" w:rsidRPr="00286A85" w14:paraId="0F4A8A82" w14:textId="77777777" w:rsidTr="00406254">
        <w:trPr>
          <w:trHeight w:val="2256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44B54F98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15</w:t>
            </w:r>
          </w:p>
        </w:tc>
        <w:tc>
          <w:tcPr>
            <w:tcW w:w="1196" w:type="pct"/>
            <w:tcBorders>
              <w:top w:val="single" w:sz="4" w:space="0" w:color="auto"/>
              <w:bottom w:val="single" w:sz="4" w:space="0" w:color="auto"/>
            </w:tcBorders>
          </w:tcPr>
          <w:p w14:paraId="7ABB5840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286A85">
              <w:rPr>
                <w:szCs w:val="24"/>
              </w:rPr>
              <w:t>Статус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58DE2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Регистрация</w:t>
            </w:r>
          </w:p>
        </w:tc>
        <w:tc>
          <w:tcPr>
            <w:tcW w:w="100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4F53A" w14:textId="3E79F765" w:rsidR="00286A85" w:rsidRPr="00286A85" w:rsidRDefault="00286A85" w:rsidP="00406254">
            <w:pPr>
              <w:spacing w:after="0" w:line="240" w:lineRule="auto"/>
              <w:ind w:firstLine="0"/>
              <w:jc w:val="left"/>
            </w:pPr>
            <w:r w:rsidRPr="00286A85">
              <w:t>Подстановка</w:t>
            </w: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AD0901B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  <w:r w:rsidRPr="00286A85">
              <w:t>Автоматически устанавливается значение, соответствующее текущему статусу отправления, согласно жизненному циклу.</w:t>
            </w:r>
          </w:p>
          <w:p w14:paraId="7A1B95B0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  <w:r w:rsidRPr="00286A85">
              <w:t>Атрибут отображается только на карточке просмотра</w:t>
            </w:r>
          </w:p>
        </w:tc>
      </w:tr>
      <w:tr w:rsidR="00286A85" w:rsidRPr="00286A85" w14:paraId="158E50C0" w14:textId="77777777" w:rsidTr="00D131CF">
        <w:trPr>
          <w:trHeight w:val="906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39B06396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16</w:t>
            </w:r>
          </w:p>
        </w:tc>
        <w:tc>
          <w:tcPr>
            <w:tcW w:w="1196" w:type="pct"/>
            <w:tcBorders>
              <w:top w:val="single" w:sz="4" w:space="0" w:color="auto"/>
              <w:bottom w:val="single" w:sz="4" w:space="0" w:color="auto"/>
            </w:tcBorders>
          </w:tcPr>
          <w:p w14:paraId="3EE93A79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  <w:rPr>
                <w:szCs w:val="24"/>
              </w:rPr>
            </w:pPr>
            <w:r w:rsidRPr="00286A85">
              <w:t xml:space="preserve">Статус исходящего отправления экспресс-почтой </w:t>
            </w:r>
          </w:p>
        </w:tc>
        <w:tc>
          <w:tcPr>
            <w:tcW w:w="8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50AA7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</w:p>
        </w:tc>
        <w:tc>
          <w:tcPr>
            <w:tcW w:w="100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66236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Подстановка</w:t>
            </w:r>
          </w:p>
        </w:tc>
        <w:tc>
          <w:tcPr>
            <w:tcW w:w="1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0929EA4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  <w:r w:rsidRPr="00286A85">
              <w:t>Поле служебного назначения.</w:t>
            </w:r>
          </w:p>
          <w:p w14:paraId="13DCB812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  <w:r w:rsidRPr="00286A85">
              <w:t>Заполняется автоматически при изменении статуса исходящего отправления экспресс-почтой.</w:t>
            </w:r>
          </w:p>
        </w:tc>
      </w:tr>
    </w:tbl>
    <w:p w14:paraId="0FBC9C4C" w14:textId="77777777" w:rsidR="00286A85" w:rsidRPr="00286A85" w:rsidRDefault="00286A85" w:rsidP="00286A85">
      <w:pPr>
        <w:spacing w:after="0" w:line="240" w:lineRule="auto"/>
        <w:rPr>
          <w:i/>
        </w:rPr>
      </w:pPr>
    </w:p>
    <w:p w14:paraId="04F8FB55" w14:textId="5DECAA51" w:rsidR="00AF135C" w:rsidRPr="00E76568" w:rsidRDefault="00286A85" w:rsidP="00AF135C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bookmarkStart w:id="239" w:name="_Toc426530637"/>
      <w:r w:rsidRPr="00286A85">
        <w:rPr>
          <w:sz w:val="24"/>
          <w:szCs w:val="24"/>
        </w:rPr>
        <w:t>Библиотека сформированных конвертов/наклеек и уведомлений</w:t>
      </w:r>
      <w:bookmarkEnd w:id="239"/>
    </w:p>
    <w:p w14:paraId="286BFA30" w14:textId="77777777" w:rsidR="00286A85" w:rsidRPr="00286A85" w:rsidRDefault="00286A85" w:rsidP="00286A85">
      <w:pPr>
        <w:spacing w:after="0" w:line="240" w:lineRule="auto"/>
      </w:pPr>
      <w:r w:rsidRPr="00286A85">
        <w:t>При создании элемента типа контента «Отправление Почтой России», если в карточке создания элемента пользователь указал значение в атрибуте «</w:t>
      </w:r>
      <w:r w:rsidRPr="00286A85">
        <w:rPr>
          <w:szCs w:val="24"/>
        </w:rPr>
        <w:t>Выбор шаблона конверта/наклейки</w:t>
      </w:r>
      <w:r w:rsidRPr="00286A85">
        <w:t>», в библиотеке сформированных конвертов и уведомлений создается файл, соответствующий данному отправлению.</w:t>
      </w:r>
    </w:p>
    <w:p w14:paraId="5169C8D2" w14:textId="77777777" w:rsidR="00286A85" w:rsidRPr="00286A85" w:rsidRDefault="00286A85" w:rsidP="00286A85">
      <w:pPr>
        <w:spacing w:after="0" w:line="240" w:lineRule="auto"/>
      </w:pPr>
      <w:r w:rsidRPr="00286A85">
        <w:t>При создании элемента типа контента «Отправление Почтой России», если в карточке создания элемента пользователь указал значение в атрибуте «</w:t>
      </w:r>
      <w:r w:rsidRPr="00286A85">
        <w:rPr>
          <w:szCs w:val="24"/>
        </w:rPr>
        <w:t>Выбор уведомления»</w:t>
      </w:r>
      <w:r w:rsidRPr="00286A85">
        <w:t>, в библиотеке сформированных конвертов и уведомлений создается файл, соответствующий данному отправлению.</w:t>
      </w:r>
    </w:p>
    <w:p w14:paraId="624A01C5" w14:textId="77777777" w:rsidR="00286A85" w:rsidRPr="00286A85" w:rsidRDefault="00286A85" w:rsidP="00286A85">
      <w:pPr>
        <w:spacing w:after="0" w:line="240" w:lineRule="auto"/>
      </w:pPr>
      <w:r w:rsidRPr="00286A85">
        <w:t>Удаление сформированного конверта/наклейки/уведомления для текущего отправления из библиотеки осуществляется:</w:t>
      </w:r>
    </w:p>
    <w:p w14:paraId="4C32C878" w14:textId="77777777" w:rsidR="00286A85" w:rsidRPr="00286A85" w:rsidRDefault="00286A85" w:rsidP="00286A85">
      <w:pPr>
        <w:spacing w:after="0" w:line="240" w:lineRule="auto"/>
      </w:pPr>
      <w:r w:rsidRPr="00286A85">
        <w:t>- при сохранении изменений карточки отправления одного полей «Выбор шаблона конверта/наклейки», «Выбор уведомления» очищены пользователем;</w:t>
      </w:r>
    </w:p>
    <w:p w14:paraId="53417EA1" w14:textId="256AA5C2" w:rsidR="00286A85" w:rsidRDefault="00286A85" w:rsidP="00286A85">
      <w:pPr>
        <w:spacing w:after="0" w:line="240" w:lineRule="auto"/>
      </w:pPr>
      <w:r w:rsidRPr="00286A85">
        <w:t>- при выборе нового значения одного из полей «Выбор шаблона конверта/наклейки», «Выбор уведомления».</w:t>
      </w:r>
    </w:p>
    <w:p w14:paraId="1C58FC98" w14:textId="11527B46" w:rsidR="000D784B" w:rsidRPr="00286A85" w:rsidRDefault="000D784B" w:rsidP="00286A85">
      <w:pPr>
        <w:spacing w:after="0" w:line="240" w:lineRule="auto"/>
      </w:pPr>
      <w:r>
        <w:t xml:space="preserve">Библиотека представляет собой </w:t>
      </w:r>
      <w:r w:rsidRPr="000F1F79">
        <w:t>список элементов SharePoint 2013, перечень атрибутов элемента данного списка</w:t>
      </w:r>
      <w:r>
        <w:t xml:space="preserve"> представлен в таблице (</w:t>
      </w:r>
      <w:r>
        <w:fldChar w:fldCharType="begin"/>
      </w:r>
      <w:r>
        <w:instrText xml:space="preserve"> REF _Ref463289147 \h  \* MERGEFORMAT </w:instrText>
      </w:r>
      <w:r>
        <w:fldChar w:fldCharType="separate"/>
      </w:r>
      <w:r w:rsidR="00E22EDC" w:rsidRPr="00E22EDC">
        <w:t>Таблица 59</w:t>
      </w:r>
      <w:r>
        <w:fldChar w:fldCharType="end"/>
      </w:r>
      <w:r>
        <w:t>).</w:t>
      </w:r>
    </w:p>
    <w:p w14:paraId="12A3DAEE" w14:textId="77777777" w:rsidR="00286A85" w:rsidRPr="00286A85" w:rsidRDefault="00286A85" w:rsidP="00EC1D10">
      <w:pPr>
        <w:pStyle w:val="af1"/>
        <w:keepNext/>
        <w:spacing w:before="200"/>
        <w:ind w:left="3544"/>
        <w:rPr>
          <w:i/>
        </w:rPr>
      </w:pPr>
      <w:bookmarkStart w:id="240" w:name="_Ref463289147"/>
      <w:r w:rsidRPr="00286A85">
        <w:rPr>
          <w:i/>
        </w:rPr>
        <w:t xml:space="preserve">Таблица </w:t>
      </w:r>
      <w:r w:rsidRPr="00286A85">
        <w:rPr>
          <w:i/>
        </w:rPr>
        <w:fldChar w:fldCharType="begin"/>
      </w:r>
      <w:r w:rsidRPr="00286A85">
        <w:rPr>
          <w:i/>
        </w:rPr>
        <w:instrText xml:space="preserve"> SEQ Таблица \* ARABIC </w:instrText>
      </w:r>
      <w:r w:rsidRPr="00286A85">
        <w:rPr>
          <w:i/>
        </w:rPr>
        <w:fldChar w:fldCharType="separate"/>
      </w:r>
      <w:r w:rsidR="00E22EDC">
        <w:rPr>
          <w:i/>
          <w:noProof/>
        </w:rPr>
        <w:t>59</w:t>
      </w:r>
      <w:r w:rsidRPr="00286A85">
        <w:rPr>
          <w:i/>
        </w:rPr>
        <w:fldChar w:fldCharType="end"/>
      </w:r>
      <w:bookmarkEnd w:id="240"/>
      <w:r w:rsidRPr="00286A85">
        <w:rPr>
          <w:i/>
        </w:rPr>
        <w:t xml:space="preserve"> – Атрибуты сформированных конвертов и уведомлений </w:t>
      </w:r>
    </w:p>
    <w:tbl>
      <w:tblPr>
        <w:tblStyle w:val="270"/>
        <w:tblW w:w="5000" w:type="pct"/>
        <w:tblLook w:val="04A0" w:firstRow="1" w:lastRow="0" w:firstColumn="1" w:lastColumn="0" w:noHBand="0" w:noVBand="1"/>
      </w:tblPr>
      <w:tblGrid>
        <w:gridCol w:w="458"/>
        <w:gridCol w:w="2226"/>
        <w:gridCol w:w="2796"/>
        <w:gridCol w:w="3864"/>
      </w:tblGrid>
      <w:tr w:rsidR="00286A85" w:rsidRPr="00286A85" w14:paraId="531C5A6D" w14:textId="77777777" w:rsidTr="00EC1D10">
        <w:trPr>
          <w:trHeight w:val="640"/>
          <w:tblHeader/>
        </w:trPr>
        <w:tc>
          <w:tcPr>
            <w:tcW w:w="231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33129A47" w14:textId="77777777" w:rsidR="00286A85" w:rsidRPr="00286A85" w:rsidRDefault="00286A85" w:rsidP="00286A85">
            <w:pPr>
              <w:spacing w:line="240" w:lineRule="auto"/>
              <w:ind w:firstLine="0"/>
              <w:jc w:val="center"/>
              <w:rPr>
                <w:b/>
              </w:rPr>
            </w:pPr>
            <w:r w:rsidRPr="00286A85">
              <w:rPr>
                <w:b/>
              </w:rPr>
              <w:t>№</w:t>
            </w:r>
          </w:p>
        </w:tc>
        <w:tc>
          <w:tcPr>
            <w:tcW w:w="1196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6BB56A03" w14:textId="77777777" w:rsidR="00286A85" w:rsidRPr="00286A85" w:rsidRDefault="00286A85" w:rsidP="00286A85">
            <w:pPr>
              <w:spacing w:line="240" w:lineRule="auto"/>
              <w:ind w:firstLine="34"/>
              <w:jc w:val="center"/>
              <w:rPr>
                <w:b/>
              </w:rPr>
            </w:pPr>
            <w:r w:rsidRPr="00286A85">
              <w:rPr>
                <w:b/>
              </w:rPr>
              <w:t>Отображаемое имя поля</w:t>
            </w:r>
          </w:p>
        </w:tc>
        <w:tc>
          <w:tcPr>
            <w:tcW w:w="1501" w:type="pct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9B0D539" w14:textId="77777777" w:rsidR="00286A85" w:rsidRPr="00286A85" w:rsidRDefault="00286A85" w:rsidP="00286A85">
            <w:pPr>
              <w:spacing w:line="240" w:lineRule="auto"/>
              <w:ind w:firstLine="0"/>
              <w:jc w:val="center"/>
              <w:rPr>
                <w:b/>
              </w:rPr>
            </w:pPr>
            <w:r w:rsidRPr="00286A85">
              <w:rPr>
                <w:b/>
              </w:rPr>
              <w:t xml:space="preserve">Тип поля </w:t>
            </w:r>
            <w:r w:rsidRPr="00286A85">
              <w:rPr>
                <w:b/>
                <w:lang w:val="en-US"/>
              </w:rPr>
              <w:t>SharePoint</w:t>
            </w:r>
          </w:p>
        </w:tc>
        <w:tc>
          <w:tcPr>
            <w:tcW w:w="2072" w:type="pct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</w:tcPr>
          <w:p w14:paraId="7FF0C757" w14:textId="77777777" w:rsidR="00286A85" w:rsidRPr="00286A85" w:rsidRDefault="00286A85" w:rsidP="00286A85">
            <w:pPr>
              <w:spacing w:line="240" w:lineRule="auto"/>
              <w:ind w:firstLine="0"/>
              <w:jc w:val="center"/>
              <w:rPr>
                <w:b/>
              </w:rPr>
            </w:pPr>
            <w:r w:rsidRPr="00286A85">
              <w:rPr>
                <w:b/>
              </w:rPr>
              <w:t>Комментарий</w:t>
            </w:r>
          </w:p>
        </w:tc>
      </w:tr>
      <w:tr w:rsidR="00286A85" w:rsidRPr="00286A85" w14:paraId="173A3DAA" w14:textId="77777777" w:rsidTr="000D784B">
        <w:trPr>
          <w:trHeight w:val="485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01C5F153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1</w:t>
            </w:r>
          </w:p>
        </w:tc>
        <w:tc>
          <w:tcPr>
            <w:tcW w:w="1196" w:type="pct"/>
            <w:tcBorders>
              <w:top w:val="single" w:sz="4" w:space="0" w:color="auto"/>
              <w:bottom w:val="single" w:sz="4" w:space="0" w:color="auto"/>
            </w:tcBorders>
          </w:tcPr>
          <w:p w14:paraId="21C7BBF2" w14:textId="77777777" w:rsidR="00286A85" w:rsidRPr="00286A85" w:rsidRDefault="00286A85" w:rsidP="00286A85">
            <w:pPr>
              <w:spacing w:after="0" w:line="240" w:lineRule="auto"/>
              <w:ind w:firstLine="34"/>
            </w:pPr>
            <w:r w:rsidRPr="00286A85">
              <w:t>Название</w:t>
            </w:r>
          </w:p>
        </w:tc>
        <w:tc>
          <w:tcPr>
            <w:tcW w:w="150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1EEA3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Однострочный текст</w:t>
            </w:r>
          </w:p>
        </w:tc>
        <w:tc>
          <w:tcPr>
            <w:tcW w:w="2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1ACA4C7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  <w:rPr>
                <w:highlight w:val="red"/>
              </w:rPr>
            </w:pPr>
            <w:r w:rsidRPr="00286A85">
              <w:t xml:space="preserve">Формируется автоматически по алгоритму: </w:t>
            </w:r>
            <w:r w:rsidRPr="00286A85">
              <w:lastRenderedPageBreak/>
              <w:t>«Категория»/«</w:t>
            </w:r>
            <w:r w:rsidRPr="00286A85">
              <w:rPr>
                <w:szCs w:val="24"/>
              </w:rPr>
              <w:t>Наименование организации</w:t>
            </w:r>
            <w:r w:rsidRPr="00286A85">
              <w:t>»/ «Дата время создания»</w:t>
            </w:r>
          </w:p>
        </w:tc>
      </w:tr>
      <w:tr w:rsidR="00286A85" w:rsidRPr="00286A85" w14:paraId="094FAC93" w14:textId="77777777" w:rsidTr="000D784B">
        <w:trPr>
          <w:trHeight w:val="485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305C4E4B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lastRenderedPageBreak/>
              <w:t>2</w:t>
            </w:r>
          </w:p>
        </w:tc>
        <w:tc>
          <w:tcPr>
            <w:tcW w:w="1196" w:type="pct"/>
            <w:tcBorders>
              <w:top w:val="single" w:sz="4" w:space="0" w:color="auto"/>
              <w:bottom w:val="single" w:sz="4" w:space="0" w:color="auto"/>
            </w:tcBorders>
          </w:tcPr>
          <w:p w14:paraId="60345B2D" w14:textId="77777777" w:rsidR="00286A85" w:rsidRPr="00286A85" w:rsidRDefault="00286A85" w:rsidP="00286A85">
            <w:pPr>
              <w:spacing w:after="0" w:line="240" w:lineRule="auto"/>
              <w:ind w:firstLine="34"/>
            </w:pPr>
            <w:r w:rsidRPr="00286A85">
              <w:t>Описание</w:t>
            </w:r>
          </w:p>
        </w:tc>
        <w:tc>
          <w:tcPr>
            <w:tcW w:w="150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AB592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Однострочный текст</w:t>
            </w:r>
          </w:p>
        </w:tc>
        <w:tc>
          <w:tcPr>
            <w:tcW w:w="2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1349547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  <w:rPr>
                <w:i/>
                <w:highlight w:val="red"/>
              </w:rPr>
            </w:pPr>
            <w:r w:rsidRPr="00286A85">
              <w:t>Формируется автоматически: название шаблона, по которому сформирован файл</w:t>
            </w:r>
          </w:p>
        </w:tc>
      </w:tr>
      <w:tr w:rsidR="00286A85" w:rsidRPr="00286A85" w14:paraId="099A3CF4" w14:textId="77777777" w:rsidTr="000D784B">
        <w:trPr>
          <w:trHeight w:val="326"/>
        </w:trPr>
        <w:tc>
          <w:tcPr>
            <w:tcW w:w="231" w:type="pct"/>
            <w:tcBorders>
              <w:top w:val="single" w:sz="4" w:space="0" w:color="auto"/>
            </w:tcBorders>
          </w:tcPr>
          <w:p w14:paraId="509C268B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3</w:t>
            </w:r>
          </w:p>
        </w:tc>
        <w:tc>
          <w:tcPr>
            <w:tcW w:w="1196" w:type="pct"/>
            <w:tcBorders>
              <w:top w:val="single" w:sz="4" w:space="0" w:color="auto"/>
              <w:bottom w:val="single" w:sz="4" w:space="0" w:color="auto"/>
            </w:tcBorders>
          </w:tcPr>
          <w:p w14:paraId="117F839B" w14:textId="77777777" w:rsidR="00286A85" w:rsidRPr="00286A85" w:rsidRDefault="00286A85" w:rsidP="00286A85">
            <w:pPr>
              <w:spacing w:after="0" w:line="240" w:lineRule="auto"/>
              <w:ind w:firstLine="34"/>
            </w:pPr>
            <w:r w:rsidRPr="00286A85">
              <w:t>Имя файла</w:t>
            </w:r>
          </w:p>
        </w:tc>
        <w:tc>
          <w:tcPr>
            <w:tcW w:w="1501" w:type="pct"/>
            <w:tcBorders>
              <w:top w:val="single" w:sz="4" w:space="0" w:color="auto"/>
              <w:right w:val="single" w:sz="4" w:space="0" w:color="auto"/>
            </w:tcBorders>
          </w:tcPr>
          <w:p w14:paraId="63E8945E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  <w:rPr>
                <w:b/>
              </w:rPr>
            </w:pPr>
            <w:r w:rsidRPr="00286A85">
              <w:t>Однострочный текст</w:t>
            </w:r>
          </w:p>
        </w:tc>
        <w:tc>
          <w:tcPr>
            <w:tcW w:w="2072" w:type="pct"/>
            <w:tcBorders>
              <w:top w:val="single" w:sz="4" w:space="0" w:color="auto"/>
              <w:left w:val="single" w:sz="4" w:space="0" w:color="auto"/>
            </w:tcBorders>
          </w:tcPr>
          <w:p w14:paraId="6C90C9CA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  <w:rPr>
                <w:i/>
                <w:highlight w:val="red"/>
              </w:rPr>
            </w:pPr>
            <w:r w:rsidRPr="00286A85">
              <w:t>Формируется автоматически по алгоритму: «Категория»/«Внешняя организация»/ «Дата время создания»</w:t>
            </w:r>
          </w:p>
        </w:tc>
      </w:tr>
      <w:tr w:rsidR="00286A85" w:rsidRPr="00286A85" w14:paraId="65DD5023" w14:textId="77777777" w:rsidTr="000D784B">
        <w:trPr>
          <w:trHeight w:val="640"/>
        </w:trPr>
        <w:tc>
          <w:tcPr>
            <w:tcW w:w="231" w:type="pct"/>
            <w:tcBorders>
              <w:top w:val="single" w:sz="4" w:space="0" w:color="auto"/>
            </w:tcBorders>
          </w:tcPr>
          <w:p w14:paraId="7D2105C6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4</w:t>
            </w:r>
          </w:p>
        </w:tc>
        <w:tc>
          <w:tcPr>
            <w:tcW w:w="1196" w:type="pct"/>
            <w:tcBorders>
              <w:top w:val="single" w:sz="4" w:space="0" w:color="auto"/>
            </w:tcBorders>
          </w:tcPr>
          <w:p w14:paraId="76E7726A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  <w:r w:rsidRPr="00286A85">
              <w:t>Идентификатор почтового отправления</w:t>
            </w:r>
          </w:p>
        </w:tc>
        <w:tc>
          <w:tcPr>
            <w:tcW w:w="1501" w:type="pct"/>
            <w:tcBorders>
              <w:top w:val="single" w:sz="4" w:space="0" w:color="auto"/>
              <w:right w:val="single" w:sz="4" w:space="0" w:color="auto"/>
            </w:tcBorders>
          </w:tcPr>
          <w:p w14:paraId="281D4585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Однострочный текст</w:t>
            </w:r>
          </w:p>
        </w:tc>
        <w:tc>
          <w:tcPr>
            <w:tcW w:w="2072" w:type="pct"/>
            <w:tcBorders>
              <w:top w:val="single" w:sz="4" w:space="0" w:color="auto"/>
              <w:left w:val="single" w:sz="4" w:space="0" w:color="auto"/>
            </w:tcBorders>
          </w:tcPr>
          <w:p w14:paraId="0600C048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 xml:space="preserve">Идентификатор почтового уведомления, к которому относится конверт. </w:t>
            </w:r>
          </w:p>
        </w:tc>
      </w:tr>
    </w:tbl>
    <w:p w14:paraId="1F902E9B" w14:textId="77777777" w:rsidR="00AF135C" w:rsidRDefault="00AF135C" w:rsidP="00413FC2">
      <w:pPr>
        <w:spacing w:after="0" w:line="240" w:lineRule="auto"/>
        <w:ind w:firstLine="567"/>
      </w:pPr>
    </w:p>
    <w:p w14:paraId="105836B8" w14:textId="77777777" w:rsidR="00286A85" w:rsidRDefault="00286A85" w:rsidP="00AF135C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Филиалы</w:t>
      </w:r>
    </w:p>
    <w:p w14:paraId="283C4C41" w14:textId="2439E38E" w:rsidR="00286A85" w:rsidRPr="00286A85" w:rsidRDefault="00286A85" w:rsidP="00286A85">
      <w:pPr>
        <w:spacing w:after="0" w:line="240" w:lineRule="auto"/>
        <w:ind w:firstLine="567"/>
      </w:pPr>
      <w:r w:rsidRPr="00286A85">
        <w:t xml:space="preserve">Справочник представляет собой список элементов SharePoint 2013, перечень атрибутов элемента данного списка представлен в </w:t>
      </w:r>
      <w:r w:rsidR="000D784B">
        <w:t xml:space="preserve">таблице (см. </w:t>
      </w:r>
      <w:r w:rsidRPr="00286A85">
        <w:fldChar w:fldCharType="begin"/>
      </w:r>
      <w:r w:rsidRPr="00286A85">
        <w:instrText xml:space="preserve"> REF _Ref425857642 \h </w:instrText>
      </w:r>
      <w:r w:rsidR="000D784B">
        <w:instrText xml:space="preserve"> \* MERGEFORMAT </w:instrText>
      </w:r>
      <w:r w:rsidRPr="00286A85">
        <w:fldChar w:fldCharType="separate"/>
      </w:r>
      <w:r w:rsidR="00E22EDC" w:rsidRPr="00E22EDC">
        <w:t>Таблица 60</w:t>
      </w:r>
      <w:r w:rsidRPr="00286A85">
        <w:fldChar w:fldCharType="end"/>
      </w:r>
      <w:r w:rsidR="000D784B">
        <w:t>)</w:t>
      </w:r>
      <w:r w:rsidRPr="00286A85">
        <w:t>.</w:t>
      </w:r>
    </w:p>
    <w:p w14:paraId="2C462332" w14:textId="77777777" w:rsidR="00286A85" w:rsidRPr="00286A85" w:rsidRDefault="00286A85" w:rsidP="000D784B">
      <w:pPr>
        <w:pStyle w:val="af1"/>
        <w:keepNext/>
        <w:spacing w:before="200"/>
        <w:rPr>
          <w:i/>
        </w:rPr>
      </w:pPr>
      <w:bookmarkStart w:id="241" w:name="_Ref425857642"/>
      <w:bookmarkStart w:id="242" w:name="_Ref425857623"/>
      <w:r w:rsidRPr="00286A85">
        <w:rPr>
          <w:i/>
        </w:rPr>
        <w:t xml:space="preserve">Таблица </w:t>
      </w:r>
      <w:r w:rsidRPr="00286A85">
        <w:rPr>
          <w:i/>
        </w:rPr>
        <w:fldChar w:fldCharType="begin"/>
      </w:r>
      <w:r w:rsidRPr="00286A85">
        <w:rPr>
          <w:i/>
        </w:rPr>
        <w:instrText xml:space="preserve"> SEQ Таблица \* ARABIC </w:instrText>
      </w:r>
      <w:r w:rsidRPr="00286A85">
        <w:rPr>
          <w:i/>
        </w:rPr>
        <w:fldChar w:fldCharType="separate"/>
      </w:r>
      <w:r w:rsidR="00E22EDC">
        <w:rPr>
          <w:i/>
          <w:noProof/>
        </w:rPr>
        <w:t>60</w:t>
      </w:r>
      <w:r w:rsidRPr="00286A85">
        <w:rPr>
          <w:i/>
        </w:rPr>
        <w:fldChar w:fldCharType="end"/>
      </w:r>
      <w:bookmarkEnd w:id="241"/>
      <w:r w:rsidRPr="00286A85">
        <w:rPr>
          <w:i/>
        </w:rPr>
        <w:t xml:space="preserve"> – Атрибуты справочника «Филиалы»</w:t>
      </w:r>
      <w:bookmarkEnd w:id="242"/>
    </w:p>
    <w:tbl>
      <w:tblPr>
        <w:tblStyle w:val="281"/>
        <w:tblW w:w="5000" w:type="pct"/>
        <w:tblLook w:val="04A0" w:firstRow="1" w:lastRow="0" w:firstColumn="1" w:lastColumn="0" w:noHBand="0" w:noVBand="1"/>
      </w:tblPr>
      <w:tblGrid>
        <w:gridCol w:w="458"/>
        <w:gridCol w:w="2093"/>
        <w:gridCol w:w="2662"/>
        <w:gridCol w:w="4131"/>
      </w:tblGrid>
      <w:tr w:rsidR="00286A85" w:rsidRPr="00286A85" w14:paraId="764C10B2" w14:textId="77777777" w:rsidTr="000D784B">
        <w:trPr>
          <w:trHeight w:val="640"/>
        </w:trPr>
        <w:tc>
          <w:tcPr>
            <w:tcW w:w="231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19C0F6E1" w14:textId="77777777" w:rsidR="00286A85" w:rsidRPr="00286A85" w:rsidRDefault="00286A85" w:rsidP="00286A85">
            <w:pPr>
              <w:spacing w:line="240" w:lineRule="auto"/>
              <w:ind w:firstLine="0"/>
              <w:jc w:val="center"/>
              <w:rPr>
                <w:b/>
              </w:rPr>
            </w:pPr>
            <w:r w:rsidRPr="00286A85">
              <w:rPr>
                <w:b/>
              </w:rPr>
              <w:t>№</w:t>
            </w:r>
          </w:p>
        </w:tc>
        <w:tc>
          <w:tcPr>
            <w:tcW w:w="1125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1ACBD4AE" w14:textId="77777777" w:rsidR="00286A85" w:rsidRPr="00286A85" w:rsidRDefault="00286A85" w:rsidP="00286A85">
            <w:pPr>
              <w:spacing w:line="240" w:lineRule="auto"/>
              <w:ind w:firstLine="34"/>
              <w:jc w:val="center"/>
              <w:rPr>
                <w:b/>
              </w:rPr>
            </w:pPr>
            <w:r w:rsidRPr="00286A85">
              <w:rPr>
                <w:b/>
              </w:rPr>
              <w:t>Отображаемое имя поля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8AAE0DE" w14:textId="77777777" w:rsidR="00286A85" w:rsidRPr="00286A85" w:rsidRDefault="00286A85" w:rsidP="00286A85">
            <w:pPr>
              <w:spacing w:line="240" w:lineRule="auto"/>
              <w:ind w:firstLine="0"/>
              <w:jc w:val="center"/>
              <w:rPr>
                <w:b/>
              </w:rPr>
            </w:pPr>
            <w:r w:rsidRPr="00286A85">
              <w:rPr>
                <w:b/>
              </w:rPr>
              <w:t xml:space="preserve">Тип поля </w:t>
            </w:r>
            <w:r w:rsidRPr="00286A85">
              <w:rPr>
                <w:b/>
                <w:lang w:val="en-US"/>
              </w:rPr>
              <w:t>SharePoint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</w:tcPr>
          <w:p w14:paraId="6E816D54" w14:textId="77777777" w:rsidR="00286A85" w:rsidRPr="00286A85" w:rsidRDefault="00286A85" w:rsidP="00286A85">
            <w:pPr>
              <w:spacing w:line="240" w:lineRule="auto"/>
              <w:ind w:firstLine="0"/>
              <w:jc w:val="center"/>
              <w:rPr>
                <w:b/>
              </w:rPr>
            </w:pPr>
            <w:r w:rsidRPr="00286A85">
              <w:rPr>
                <w:b/>
              </w:rPr>
              <w:t>Комментарий</w:t>
            </w:r>
          </w:p>
        </w:tc>
      </w:tr>
      <w:tr w:rsidR="00286A85" w:rsidRPr="00286A85" w14:paraId="708C36A7" w14:textId="77777777" w:rsidTr="000D784B">
        <w:trPr>
          <w:trHeight w:val="273"/>
        </w:trPr>
        <w:tc>
          <w:tcPr>
            <w:tcW w:w="231" w:type="pct"/>
            <w:tcBorders>
              <w:top w:val="single" w:sz="4" w:space="0" w:color="auto"/>
            </w:tcBorders>
          </w:tcPr>
          <w:p w14:paraId="5F296D21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1</w:t>
            </w: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534C7D8E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  <w:r w:rsidRPr="00286A85">
              <w:t>Полное название организации *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8798003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286A85">
              <w:t>Однострочный текст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2830BB3F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Заполняется пользователем вручную</w:t>
            </w:r>
          </w:p>
        </w:tc>
      </w:tr>
      <w:tr w:rsidR="00286A85" w:rsidRPr="00286A85" w14:paraId="6AE9973D" w14:textId="77777777" w:rsidTr="000D784B">
        <w:trPr>
          <w:trHeight w:val="273"/>
        </w:trPr>
        <w:tc>
          <w:tcPr>
            <w:tcW w:w="231" w:type="pct"/>
            <w:tcBorders>
              <w:top w:val="single" w:sz="4" w:space="0" w:color="auto"/>
            </w:tcBorders>
          </w:tcPr>
          <w:p w14:paraId="4E198B8B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2</w:t>
            </w: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450B3C78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  <w:r w:rsidRPr="00286A85">
              <w:t>Улица, номер дома, квартиры*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B1BB3CA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286A85">
              <w:t>Однострочный текст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50CD314F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Заполняется пользователем вручную</w:t>
            </w:r>
          </w:p>
        </w:tc>
      </w:tr>
      <w:tr w:rsidR="00286A85" w:rsidRPr="00286A85" w14:paraId="31D27AE0" w14:textId="77777777" w:rsidTr="000D784B">
        <w:trPr>
          <w:trHeight w:val="640"/>
        </w:trPr>
        <w:tc>
          <w:tcPr>
            <w:tcW w:w="231" w:type="pct"/>
            <w:tcBorders>
              <w:top w:val="single" w:sz="4" w:space="0" w:color="auto"/>
            </w:tcBorders>
          </w:tcPr>
          <w:p w14:paraId="1E5BDC73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3</w:t>
            </w: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4524E0CC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  <w:rPr>
                <w:highlight w:val="yellow"/>
              </w:rPr>
            </w:pPr>
            <w:r w:rsidRPr="00286A85">
              <w:t>Город, область, край, республика, страна*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2D0D4B7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  <w:rPr>
                <w:highlight w:val="yellow"/>
              </w:rPr>
            </w:pPr>
            <w:r w:rsidRPr="00286A85">
              <w:t>Однострочный текст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107D4BD2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  <w:rPr>
                <w:highlight w:val="yellow"/>
              </w:rPr>
            </w:pPr>
            <w:r w:rsidRPr="00286A85">
              <w:t>Заполняется пользователем вручную</w:t>
            </w:r>
          </w:p>
        </w:tc>
      </w:tr>
      <w:tr w:rsidR="00286A85" w:rsidRPr="00286A85" w14:paraId="26AAED58" w14:textId="77777777" w:rsidTr="000D784B">
        <w:trPr>
          <w:trHeight w:val="339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72C0B711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4</w:t>
            </w:r>
          </w:p>
        </w:tc>
        <w:tc>
          <w:tcPr>
            <w:tcW w:w="1125" w:type="pct"/>
            <w:tcBorders>
              <w:top w:val="single" w:sz="4" w:space="0" w:color="auto"/>
              <w:bottom w:val="single" w:sz="4" w:space="0" w:color="auto"/>
            </w:tcBorders>
          </w:tcPr>
          <w:p w14:paraId="663C0341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  <w:r w:rsidRPr="00286A85">
              <w:t>Почтовый индекс*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5CD06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  <w:rPr>
                <w:highlight w:val="yellow"/>
              </w:rPr>
            </w:pPr>
            <w:r w:rsidRPr="00286A85">
              <w:t>Однострочный текст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1A7350D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  <w:rPr>
                <w:highlight w:val="yellow"/>
              </w:rPr>
            </w:pPr>
            <w:r w:rsidRPr="00286A85">
              <w:t>Заполняется пользователем вручную</w:t>
            </w:r>
          </w:p>
        </w:tc>
      </w:tr>
      <w:tr w:rsidR="00286A85" w:rsidRPr="00286A85" w14:paraId="73C8E18B" w14:textId="77777777" w:rsidTr="000D784B">
        <w:trPr>
          <w:trHeight w:val="287"/>
        </w:trPr>
        <w:tc>
          <w:tcPr>
            <w:tcW w:w="231" w:type="pct"/>
            <w:tcBorders>
              <w:top w:val="single" w:sz="4" w:space="0" w:color="auto"/>
            </w:tcBorders>
          </w:tcPr>
          <w:p w14:paraId="06601699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5</w:t>
            </w: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2F4FA5F4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  <w:r w:rsidRPr="00286A85">
              <w:t>Телефон организации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D9E483A" w14:textId="77777777" w:rsidR="00286A85" w:rsidRPr="00286A85" w:rsidRDefault="00286A85" w:rsidP="00286A85">
            <w:pPr>
              <w:spacing w:after="0" w:line="240" w:lineRule="auto"/>
              <w:ind w:firstLine="33"/>
              <w:jc w:val="left"/>
            </w:pPr>
            <w:r w:rsidRPr="00286A85">
              <w:t>Однострочный текст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5C459097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Заполняется пользователем вручную</w:t>
            </w:r>
          </w:p>
        </w:tc>
      </w:tr>
    </w:tbl>
    <w:p w14:paraId="7C8198E3" w14:textId="43DB9DAA" w:rsidR="00286A85" w:rsidRPr="00286A85" w:rsidRDefault="00286A85" w:rsidP="000D784B">
      <w:pPr>
        <w:spacing w:after="0" w:line="240" w:lineRule="auto"/>
        <w:ind w:firstLine="567"/>
      </w:pPr>
      <w:r w:rsidRPr="00286A85">
        <w:t>Атрибуты</w:t>
      </w:r>
      <w:r w:rsidR="000D784B" w:rsidRPr="000D784B">
        <w:t>,</w:t>
      </w:r>
      <w:r w:rsidRPr="00286A85">
        <w:t xml:space="preserve"> отмеченные (*)</w:t>
      </w:r>
      <w:r w:rsidR="000D784B" w:rsidRPr="000D784B">
        <w:t>,</w:t>
      </w:r>
      <w:r w:rsidRPr="00286A85">
        <w:t xml:space="preserve"> являются обязательными для заполнения при создании элемента.</w:t>
      </w:r>
    </w:p>
    <w:p w14:paraId="4F6270AC" w14:textId="77777777" w:rsidR="00286A85" w:rsidRDefault="00286A85" w:rsidP="000D784B">
      <w:pPr>
        <w:spacing w:after="0" w:line="240" w:lineRule="auto"/>
        <w:ind w:firstLine="567"/>
      </w:pPr>
    </w:p>
    <w:p w14:paraId="5ECEA100" w14:textId="11230677" w:rsidR="00AF135C" w:rsidRPr="00E76568" w:rsidRDefault="00286A85" w:rsidP="00AF135C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Замещения</w:t>
      </w:r>
    </w:p>
    <w:p w14:paraId="67EABB51" w14:textId="12A9214F" w:rsidR="00286A85" w:rsidRPr="00286A85" w:rsidRDefault="00286A85" w:rsidP="00286A85">
      <w:pPr>
        <w:spacing w:line="240" w:lineRule="auto"/>
        <w:ind w:firstLine="567"/>
      </w:pPr>
      <w:r w:rsidRPr="00286A85">
        <w:t xml:space="preserve">Компонент представляет собой список SharePoint 2013, перечень атрибутов элемента данного списка представлен в </w:t>
      </w:r>
      <w:r w:rsidR="000D784B">
        <w:t xml:space="preserve">таблице (см. </w:t>
      </w:r>
      <w:r w:rsidRPr="00286A85">
        <w:fldChar w:fldCharType="begin"/>
      </w:r>
      <w:r w:rsidRPr="00286A85">
        <w:instrText xml:space="preserve"> REF _Ref426030150 \h  \* MERGEFORMAT </w:instrText>
      </w:r>
      <w:r w:rsidRPr="00286A85">
        <w:fldChar w:fldCharType="separate"/>
      </w:r>
      <w:r w:rsidR="00E22EDC" w:rsidRPr="00E22EDC">
        <w:t xml:space="preserve">Таблица </w:t>
      </w:r>
      <w:r w:rsidR="00E22EDC" w:rsidRPr="00E22EDC">
        <w:rPr>
          <w:noProof/>
        </w:rPr>
        <w:t>61</w:t>
      </w:r>
      <w:r w:rsidRPr="00286A85">
        <w:fldChar w:fldCharType="end"/>
      </w:r>
      <w:r w:rsidR="000D784B">
        <w:t>)</w:t>
      </w:r>
      <w:r w:rsidRPr="00286A85">
        <w:t xml:space="preserve">. </w:t>
      </w:r>
    </w:p>
    <w:p w14:paraId="1641E2C2" w14:textId="77777777" w:rsidR="00286A85" w:rsidRPr="00286A85" w:rsidRDefault="00286A85" w:rsidP="000D784B">
      <w:pPr>
        <w:pStyle w:val="af1"/>
        <w:keepNext/>
        <w:spacing w:before="200"/>
        <w:rPr>
          <w:i/>
        </w:rPr>
      </w:pPr>
      <w:bookmarkStart w:id="243" w:name="_Ref426030150"/>
      <w:r w:rsidRPr="00286A85">
        <w:rPr>
          <w:i/>
        </w:rPr>
        <w:t xml:space="preserve">Таблица </w:t>
      </w:r>
      <w:r w:rsidRPr="00286A85">
        <w:rPr>
          <w:i/>
        </w:rPr>
        <w:fldChar w:fldCharType="begin"/>
      </w:r>
      <w:r w:rsidRPr="00286A85">
        <w:rPr>
          <w:i/>
        </w:rPr>
        <w:instrText xml:space="preserve"> SEQ Таблица \* ARABIC </w:instrText>
      </w:r>
      <w:r w:rsidRPr="00286A85">
        <w:rPr>
          <w:i/>
        </w:rPr>
        <w:fldChar w:fldCharType="separate"/>
      </w:r>
      <w:r w:rsidR="00E22EDC">
        <w:rPr>
          <w:i/>
          <w:noProof/>
        </w:rPr>
        <w:t>61</w:t>
      </w:r>
      <w:r w:rsidRPr="00286A85">
        <w:rPr>
          <w:i/>
        </w:rPr>
        <w:fldChar w:fldCharType="end"/>
      </w:r>
      <w:bookmarkEnd w:id="243"/>
      <w:r w:rsidRPr="00286A85">
        <w:rPr>
          <w:i/>
        </w:rPr>
        <w:t xml:space="preserve"> – Атрибуты элемента «Замещения»</w:t>
      </w:r>
    </w:p>
    <w:tbl>
      <w:tblPr>
        <w:tblStyle w:val="290"/>
        <w:tblW w:w="5000" w:type="pct"/>
        <w:tblLook w:val="04A0" w:firstRow="1" w:lastRow="0" w:firstColumn="1" w:lastColumn="0" w:noHBand="0" w:noVBand="1"/>
      </w:tblPr>
      <w:tblGrid>
        <w:gridCol w:w="458"/>
        <w:gridCol w:w="2192"/>
        <w:gridCol w:w="2492"/>
        <w:gridCol w:w="4202"/>
      </w:tblGrid>
      <w:tr w:rsidR="00286A85" w:rsidRPr="00286A85" w14:paraId="6BFCABDA" w14:textId="77777777" w:rsidTr="000D784B">
        <w:trPr>
          <w:trHeight w:val="506"/>
        </w:trPr>
        <w:tc>
          <w:tcPr>
            <w:tcW w:w="228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78A4F1DB" w14:textId="77777777" w:rsidR="00286A85" w:rsidRPr="00286A85" w:rsidRDefault="00286A85" w:rsidP="000D784B">
            <w:pPr>
              <w:keepNext/>
              <w:spacing w:line="240" w:lineRule="auto"/>
              <w:ind w:firstLine="0"/>
              <w:jc w:val="center"/>
              <w:rPr>
                <w:b/>
              </w:rPr>
            </w:pPr>
            <w:r w:rsidRPr="00286A85">
              <w:rPr>
                <w:b/>
              </w:rPr>
              <w:t>№</w:t>
            </w:r>
          </w:p>
        </w:tc>
        <w:tc>
          <w:tcPr>
            <w:tcW w:w="1179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6ADF6667" w14:textId="77777777" w:rsidR="00286A85" w:rsidRPr="00286A85" w:rsidRDefault="00286A85" w:rsidP="000D784B">
            <w:pPr>
              <w:keepNext/>
              <w:spacing w:line="240" w:lineRule="auto"/>
              <w:ind w:firstLine="34"/>
              <w:jc w:val="center"/>
              <w:rPr>
                <w:b/>
              </w:rPr>
            </w:pPr>
            <w:r w:rsidRPr="00286A85">
              <w:rPr>
                <w:b/>
              </w:rPr>
              <w:t>Отображаемое имя поля</w:t>
            </w:r>
          </w:p>
        </w:tc>
        <w:tc>
          <w:tcPr>
            <w:tcW w:w="1339" w:type="pct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7686366" w14:textId="77777777" w:rsidR="00286A85" w:rsidRPr="00286A85" w:rsidRDefault="00286A85" w:rsidP="000D784B">
            <w:pPr>
              <w:keepNext/>
              <w:spacing w:line="240" w:lineRule="auto"/>
              <w:ind w:firstLine="0"/>
              <w:jc w:val="center"/>
              <w:rPr>
                <w:b/>
              </w:rPr>
            </w:pPr>
            <w:r w:rsidRPr="00286A85">
              <w:rPr>
                <w:b/>
              </w:rPr>
              <w:t xml:space="preserve">Тип поля </w:t>
            </w:r>
            <w:r w:rsidRPr="00286A85">
              <w:rPr>
                <w:b/>
                <w:lang w:val="en-US"/>
              </w:rPr>
              <w:t>SharePoint</w:t>
            </w:r>
          </w:p>
        </w:tc>
        <w:tc>
          <w:tcPr>
            <w:tcW w:w="2254" w:type="pct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</w:tcPr>
          <w:p w14:paraId="1AB9FBC6" w14:textId="77777777" w:rsidR="00286A85" w:rsidRPr="00286A85" w:rsidRDefault="00286A85" w:rsidP="000D784B">
            <w:pPr>
              <w:keepNext/>
              <w:spacing w:line="240" w:lineRule="auto"/>
              <w:ind w:firstLine="0"/>
              <w:jc w:val="center"/>
              <w:rPr>
                <w:b/>
              </w:rPr>
            </w:pPr>
            <w:r w:rsidRPr="00286A85">
              <w:rPr>
                <w:b/>
              </w:rPr>
              <w:t>Комментарий</w:t>
            </w:r>
          </w:p>
        </w:tc>
      </w:tr>
      <w:tr w:rsidR="00286A85" w:rsidRPr="00286A85" w14:paraId="29B931B9" w14:textId="77777777" w:rsidTr="000D784B">
        <w:trPr>
          <w:trHeight w:val="212"/>
        </w:trPr>
        <w:tc>
          <w:tcPr>
            <w:tcW w:w="228" w:type="pct"/>
            <w:tcBorders>
              <w:top w:val="single" w:sz="4" w:space="0" w:color="auto"/>
              <w:bottom w:val="single" w:sz="4" w:space="0" w:color="auto"/>
            </w:tcBorders>
          </w:tcPr>
          <w:p w14:paraId="5759AAA0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1</w:t>
            </w:r>
          </w:p>
        </w:tc>
        <w:tc>
          <w:tcPr>
            <w:tcW w:w="1179" w:type="pct"/>
            <w:tcBorders>
              <w:top w:val="single" w:sz="4" w:space="0" w:color="auto"/>
              <w:bottom w:val="single" w:sz="4" w:space="0" w:color="auto"/>
            </w:tcBorders>
          </w:tcPr>
          <w:p w14:paraId="25F3B3A3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  <w:r w:rsidRPr="00286A85">
              <w:t>Замещающий сотрудник</w:t>
            </w:r>
          </w:p>
        </w:tc>
        <w:tc>
          <w:tcPr>
            <w:tcW w:w="133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F4331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Пользователь</w:t>
            </w:r>
          </w:p>
        </w:tc>
        <w:tc>
          <w:tcPr>
            <w:tcW w:w="2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3017383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 xml:space="preserve">ФИО сотрудника, замещающего </w:t>
            </w:r>
          </w:p>
        </w:tc>
      </w:tr>
      <w:tr w:rsidR="00286A85" w:rsidRPr="00286A85" w14:paraId="0E56F4B5" w14:textId="77777777" w:rsidTr="000D784B">
        <w:trPr>
          <w:trHeight w:val="212"/>
        </w:trPr>
        <w:tc>
          <w:tcPr>
            <w:tcW w:w="228" w:type="pct"/>
            <w:tcBorders>
              <w:top w:val="single" w:sz="4" w:space="0" w:color="auto"/>
              <w:bottom w:val="single" w:sz="4" w:space="0" w:color="auto"/>
            </w:tcBorders>
          </w:tcPr>
          <w:p w14:paraId="40B54479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2</w:t>
            </w:r>
          </w:p>
        </w:tc>
        <w:tc>
          <w:tcPr>
            <w:tcW w:w="1179" w:type="pct"/>
            <w:tcBorders>
              <w:top w:val="single" w:sz="4" w:space="0" w:color="auto"/>
              <w:bottom w:val="single" w:sz="4" w:space="0" w:color="auto"/>
            </w:tcBorders>
          </w:tcPr>
          <w:p w14:paraId="0510ADA1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  <w:r w:rsidRPr="00286A85">
              <w:t>Замещение активно</w:t>
            </w:r>
          </w:p>
        </w:tc>
        <w:tc>
          <w:tcPr>
            <w:tcW w:w="133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19A88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Флаг</w:t>
            </w:r>
          </w:p>
        </w:tc>
        <w:tc>
          <w:tcPr>
            <w:tcW w:w="2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8F23137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 xml:space="preserve">Если установлено значение «Да», сотруднику, указанному в поле </w:t>
            </w:r>
            <w:r w:rsidRPr="00286A85">
              <w:lastRenderedPageBreak/>
              <w:t>«Замещающий сотрудник», отправляются уведомления.</w:t>
            </w:r>
          </w:p>
        </w:tc>
      </w:tr>
      <w:tr w:rsidR="00286A85" w:rsidRPr="00286A85" w14:paraId="41436B96" w14:textId="77777777" w:rsidTr="000D784B">
        <w:trPr>
          <w:trHeight w:val="212"/>
        </w:trPr>
        <w:tc>
          <w:tcPr>
            <w:tcW w:w="228" w:type="pct"/>
            <w:tcBorders>
              <w:top w:val="single" w:sz="4" w:space="0" w:color="auto"/>
              <w:bottom w:val="single" w:sz="4" w:space="0" w:color="auto"/>
            </w:tcBorders>
          </w:tcPr>
          <w:p w14:paraId="38F6828B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lastRenderedPageBreak/>
              <w:t>3</w:t>
            </w:r>
          </w:p>
        </w:tc>
        <w:tc>
          <w:tcPr>
            <w:tcW w:w="1179" w:type="pct"/>
            <w:tcBorders>
              <w:top w:val="single" w:sz="4" w:space="0" w:color="auto"/>
              <w:bottom w:val="single" w:sz="4" w:space="0" w:color="auto"/>
            </w:tcBorders>
          </w:tcPr>
          <w:p w14:paraId="63FAF093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  <w:r w:rsidRPr="00286A85">
              <w:t>Замещаемый сотрудник</w:t>
            </w:r>
          </w:p>
        </w:tc>
        <w:tc>
          <w:tcPr>
            <w:tcW w:w="133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C2EB1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Пользователь</w:t>
            </w:r>
          </w:p>
        </w:tc>
        <w:tc>
          <w:tcPr>
            <w:tcW w:w="2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BC7F65E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 xml:space="preserve">Заполняется автоматически, ФИО автора замещения </w:t>
            </w:r>
          </w:p>
        </w:tc>
      </w:tr>
      <w:tr w:rsidR="00286A85" w:rsidRPr="00286A85" w14:paraId="37F1DF03" w14:textId="77777777" w:rsidTr="000D784B">
        <w:trPr>
          <w:trHeight w:val="212"/>
        </w:trPr>
        <w:tc>
          <w:tcPr>
            <w:tcW w:w="228" w:type="pct"/>
            <w:tcBorders>
              <w:top w:val="single" w:sz="4" w:space="0" w:color="auto"/>
              <w:bottom w:val="single" w:sz="4" w:space="0" w:color="auto"/>
            </w:tcBorders>
          </w:tcPr>
          <w:p w14:paraId="528321A6" w14:textId="77777777" w:rsidR="00286A85" w:rsidRPr="00286A85" w:rsidRDefault="00286A85" w:rsidP="00286A85">
            <w:pPr>
              <w:spacing w:after="0" w:line="240" w:lineRule="auto"/>
              <w:ind w:firstLine="0"/>
              <w:jc w:val="center"/>
            </w:pPr>
            <w:r w:rsidRPr="00286A85">
              <w:t>4</w:t>
            </w:r>
          </w:p>
        </w:tc>
        <w:tc>
          <w:tcPr>
            <w:tcW w:w="1179" w:type="pct"/>
            <w:tcBorders>
              <w:top w:val="single" w:sz="4" w:space="0" w:color="auto"/>
              <w:bottom w:val="single" w:sz="4" w:space="0" w:color="auto"/>
            </w:tcBorders>
          </w:tcPr>
          <w:p w14:paraId="0BAEB413" w14:textId="77777777" w:rsidR="00286A85" w:rsidRPr="00286A85" w:rsidRDefault="00286A85" w:rsidP="00286A85">
            <w:pPr>
              <w:spacing w:after="0" w:line="240" w:lineRule="auto"/>
              <w:ind w:firstLine="34"/>
              <w:jc w:val="left"/>
            </w:pPr>
            <w:r w:rsidRPr="00286A85">
              <w:t xml:space="preserve">Логин </w:t>
            </w:r>
          </w:p>
        </w:tc>
        <w:tc>
          <w:tcPr>
            <w:tcW w:w="133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EFD6A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Однострочный текст</w:t>
            </w:r>
          </w:p>
        </w:tc>
        <w:tc>
          <w:tcPr>
            <w:tcW w:w="2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38CB469" w14:textId="77777777" w:rsidR="00286A85" w:rsidRPr="00286A85" w:rsidRDefault="00286A85" w:rsidP="00286A85">
            <w:pPr>
              <w:spacing w:after="0" w:line="240" w:lineRule="auto"/>
              <w:ind w:firstLine="0"/>
              <w:jc w:val="left"/>
            </w:pPr>
            <w:r w:rsidRPr="00286A85">
              <w:t>Служебное поле, используется для идентификации пользователя в группе делопроизводителей СП.</w:t>
            </w:r>
          </w:p>
        </w:tc>
      </w:tr>
    </w:tbl>
    <w:p w14:paraId="550538C6" w14:textId="77777777" w:rsidR="00286A85" w:rsidRPr="00286A85" w:rsidRDefault="00286A85" w:rsidP="00257532">
      <w:pPr>
        <w:spacing w:line="240" w:lineRule="auto"/>
      </w:pPr>
    </w:p>
    <w:p w14:paraId="748C2868" w14:textId="06D40E31" w:rsidR="00286A85" w:rsidRPr="00E76568" w:rsidRDefault="00286A85" w:rsidP="00286A85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bookmarkStart w:id="244" w:name="_Toc426530642"/>
      <w:r w:rsidRPr="00286A85">
        <w:rPr>
          <w:sz w:val="24"/>
          <w:szCs w:val="24"/>
        </w:rPr>
        <w:t>Поиск исходящей корреспонденции</w:t>
      </w:r>
      <w:bookmarkEnd w:id="244"/>
    </w:p>
    <w:p w14:paraId="4546392E" w14:textId="77777777" w:rsidR="00286A85" w:rsidRPr="00286A85" w:rsidRDefault="00286A85" w:rsidP="00286A85">
      <w:pPr>
        <w:spacing w:after="0" w:line="240" w:lineRule="auto"/>
        <w:ind w:firstLine="567"/>
      </w:pPr>
      <w:r w:rsidRPr="00286A85">
        <w:t>Поиск и просмотр информации по исходящей корреспонденции осуществляется на странице «Поиск исходящей корреспонденции».</w:t>
      </w:r>
    </w:p>
    <w:p w14:paraId="320C695C" w14:textId="77777777" w:rsidR="00286A85" w:rsidRPr="00286A85" w:rsidRDefault="00286A85" w:rsidP="00286A85">
      <w:pPr>
        <w:spacing w:after="0" w:line="240" w:lineRule="auto"/>
      </w:pPr>
      <w:r w:rsidRPr="00286A85">
        <w:t>Страница «Поиск исходящей корреспонденции» содержит:</w:t>
      </w:r>
    </w:p>
    <w:p w14:paraId="2132CB7C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Перечень полей для формирования поискового запроса.</w:t>
      </w:r>
    </w:p>
    <w:p w14:paraId="34B51E74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Область отображения результатов поиска.</w:t>
      </w:r>
    </w:p>
    <w:p w14:paraId="235E09C8" w14:textId="77777777" w:rsidR="00286A85" w:rsidRPr="00286A85" w:rsidRDefault="00286A85" w:rsidP="00286A85">
      <w:pPr>
        <w:spacing w:after="0" w:line="240" w:lineRule="auto"/>
      </w:pPr>
      <w:r w:rsidRPr="00286A85">
        <w:t>Перечень полей для формирования поискового запроса:</w:t>
      </w:r>
    </w:p>
    <w:p w14:paraId="69A9F5A0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Тип контента (выпадающий список)</w:t>
      </w:r>
    </w:p>
    <w:p w14:paraId="3840EF44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Наименование организации получателя (текстовое поле)</w:t>
      </w:r>
    </w:p>
    <w:p w14:paraId="2E27CC03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ФИО получателя (текстовое поле).</w:t>
      </w:r>
    </w:p>
    <w:p w14:paraId="47CA4D6E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Вид корреспонденции (выпадающий список).</w:t>
      </w:r>
    </w:p>
    <w:p w14:paraId="37095399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Краткое описание содержимого (текстовое поле).</w:t>
      </w:r>
    </w:p>
    <w:p w14:paraId="7BD8D7DD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Идентификатор отправления (текстовое поле).</w:t>
      </w:r>
    </w:p>
    <w:p w14:paraId="48DE3DD5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Дата/время регистрации от… до..(выбор значений из календаря).</w:t>
      </w:r>
    </w:p>
    <w:p w14:paraId="10F6FAA9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Статус (выпадающий список).</w:t>
      </w:r>
    </w:p>
    <w:p w14:paraId="6DFAD68C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Отправитель (пользователь).</w:t>
      </w:r>
    </w:p>
    <w:p w14:paraId="4B0598B1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Курьерская служба (выпадающий список).</w:t>
      </w:r>
    </w:p>
    <w:p w14:paraId="30BFA46E" w14:textId="77777777" w:rsidR="00286A85" w:rsidRPr="00286A85" w:rsidRDefault="00286A85" w:rsidP="00286A85">
      <w:pPr>
        <w:spacing w:after="0" w:line="240" w:lineRule="auto"/>
      </w:pPr>
      <w:r w:rsidRPr="00286A85">
        <w:t>В области отображения результатов поиска по каждому найденному элементу выводится:</w:t>
      </w:r>
    </w:p>
    <w:p w14:paraId="4313D98A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Тип контента.</w:t>
      </w:r>
    </w:p>
    <w:p w14:paraId="6B8D6B35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Идентификатор отправления.</w:t>
      </w:r>
    </w:p>
    <w:p w14:paraId="2B56B58F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Дата/время регистрации.</w:t>
      </w:r>
    </w:p>
    <w:p w14:paraId="387FF89B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Наименование организации (получатель) – ссылка на карточку отправления.</w:t>
      </w:r>
    </w:p>
    <w:p w14:paraId="20711AFE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Город, область, край, республика, страна.</w:t>
      </w:r>
    </w:p>
    <w:p w14:paraId="2E253D18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ФИО получателя.</w:t>
      </w:r>
    </w:p>
    <w:p w14:paraId="65A58BBF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Статус.</w:t>
      </w:r>
    </w:p>
    <w:p w14:paraId="1AEF09E9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Вид корреспонденции.</w:t>
      </w:r>
    </w:p>
    <w:p w14:paraId="5F5BFC38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Краткое описание содержимого.</w:t>
      </w:r>
    </w:p>
    <w:p w14:paraId="66E7E29B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Ссылка на конверт/наклейку.</w:t>
      </w:r>
    </w:p>
    <w:p w14:paraId="68ED5495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Ссылка на уведомление.</w:t>
      </w:r>
    </w:p>
    <w:p w14:paraId="73D2D721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Отправитель.</w:t>
      </w:r>
    </w:p>
    <w:p w14:paraId="7A94089E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Структурное подразделение.</w:t>
      </w:r>
    </w:p>
    <w:p w14:paraId="3FF71BE3" w14:textId="77777777" w:rsidR="00286A85" w:rsidRDefault="00286A85" w:rsidP="00286A85">
      <w:pPr>
        <w:spacing w:after="0" w:line="240" w:lineRule="auto"/>
        <w:ind w:firstLine="567"/>
      </w:pPr>
    </w:p>
    <w:p w14:paraId="0E387558" w14:textId="2C8B039B" w:rsidR="00286A85" w:rsidRPr="00E76568" w:rsidRDefault="00286A85" w:rsidP="00286A85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bookmarkStart w:id="245" w:name="_Toc426530647"/>
      <w:r w:rsidRPr="00286A85">
        <w:rPr>
          <w:sz w:val="24"/>
          <w:szCs w:val="24"/>
        </w:rPr>
        <w:t>Поиск входящей корреспонденции</w:t>
      </w:r>
      <w:bookmarkEnd w:id="245"/>
    </w:p>
    <w:p w14:paraId="26D17509" w14:textId="77777777" w:rsidR="00286A85" w:rsidRPr="00286A85" w:rsidRDefault="00286A85" w:rsidP="00286A85">
      <w:pPr>
        <w:spacing w:after="0" w:line="240" w:lineRule="auto"/>
        <w:ind w:firstLine="567"/>
      </w:pPr>
      <w:r w:rsidRPr="00286A85">
        <w:t>Поиск и просмотр информации по входящей корреспонденции осуществляется на странице «Поиск входящей корреспонденции».</w:t>
      </w:r>
    </w:p>
    <w:p w14:paraId="4C839576" w14:textId="77777777" w:rsidR="00286A85" w:rsidRPr="00286A85" w:rsidRDefault="00286A85" w:rsidP="00286A85">
      <w:pPr>
        <w:spacing w:after="0" w:line="240" w:lineRule="auto"/>
      </w:pPr>
      <w:r w:rsidRPr="00286A85">
        <w:t>Страница «Поиск входящей корреспонденции» содержит:</w:t>
      </w:r>
    </w:p>
    <w:p w14:paraId="6F09BCBC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Перечень полей для формирования поискового запроса.</w:t>
      </w:r>
    </w:p>
    <w:p w14:paraId="639A7593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Область отображения результатов поиска.</w:t>
      </w:r>
    </w:p>
    <w:p w14:paraId="379D7D37" w14:textId="77777777" w:rsidR="00286A85" w:rsidRPr="00286A85" w:rsidRDefault="00286A85" w:rsidP="00286A85">
      <w:pPr>
        <w:spacing w:after="0" w:line="240" w:lineRule="auto"/>
      </w:pPr>
      <w:r w:rsidRPr="00286A85">
        <w:t>Перечень полей для формирования поискового запроса:</w:t>
      </w:r>
    </w:p>
    <w:p w14:paraId="2FD987A4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Наименование организации корреспондента (текстовое поле).</w:t>
      </w:r>
    </w:p>
    <w:p w14:paraId="47355E31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ФИО корреспондента (текстовое поле).</w:t>
      </w:r>
    </w:p>
    <w:p w14:paraId="656B5FCE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lastRenderedPageBreak/>
        <w:t>Номер корреспонденции (текстовое поле).</w:t>
      </w:r>
    </w:p>
    <w:p w14:paraId="63475227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Курьерская служба (выпадающий список).</w:t>
      </w:r>
    </w:p>
    <w:p w14:paraId="422786B9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Краткое содержание (текстовое поле).</w:t>
      </w:r>
    </w:p>
    <w:p w14:paraId="016837E9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ФИО получателя (пользователь).</w:t>
      </w:r>
    </w:p>
    <w:p w14:paraId="16358AD0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Структурное подразделение – получатель</w:t>
      </w:r>
    </w:p>
    <w:p w14:paraId="1F1B04A3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Дата регистрации от … до… (выбор значения из календаря)</w:t>
      </w:r>
    </w:p>
    <w:p w14:paraId="6A8DB399" w14:textId="77777777" w:rsidR="00286A85" w:rsidRPr="00286A85" w:rsidRDefault="00286A85" w:rsidP="00286A85">
      <w:pPr>
        <w:spacing w:after="0" w:line="240" w:lineRule="auto"/>
      </w:pPr>
      <w:r w:rsidRPr="00286A85">
        <w:t>В области отображения результатов поиска по каждому найденному элементу выводится:</w:t>
      </w:r>
    </w:p>
    <w:p w14:paraId="592FD6A0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Дата регистрации.</w:t>
      </w:r>
    </w:p>
    <w:p w14:paraId="1B4998C9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Наименование организации корреспондента.</w:t>
      </w:r>
    </w:p>
    <w:p w14:paraId="717716A2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Улица, номер дома, квартиры.</w:t>
      </w:r>
    </w:p>
    <w:p w14:paraId="00AC26DD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Город, область, край, республика, страна.</w:t>
      </w:r>
    </w:p>
    <w:p w14:paraId="675B8FE0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ФИО корреспондента.</w:t>
      </w:r>
    </w:p>
    <w:p w14:paraId="3EAB68EE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Номер корреспонденции.</w:t>
      </w:r>
    </w:p>
    <w:p w14:paraId="50E54E9F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Курьерская служба.</w:t>
      </w:r>
    </w:p>
    <w:p w14:paraId="080613A4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Краткое содержание.</w:t>
      </w:r>
    </w:p>
    <w:p w14:paraId="6C2C20F0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ФИО получателя.</w:t>
      </w:r>
    </w:p>
    <w:p w14:paraId="73F89763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Структурное подразделение – получатель.</w:t>
      </w:r>
    </w:p>
    <w:p w14:paraId="22D4A914" w14:textId="77777777" w:rsidR="00286A85" w:rsidRPr="00B67CC5" w:rsidRDefault="00286A8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Статус.</w:t>
      </w:r>
    </w:p>
    <w:p w14:paraId="2005515E" w14:textId="77777777" w:rsidR="00286A85" w:rsidRPr="00413FC2" w:rsidRDefault="00286A85" w:rsidP="00406254">
      <w:pPr>
        <w:spacing w:after="0" w:line="240" w:lineRule="auto"/>
      </w:pPr>
    </w:p>
    <w:p w14:paraId="3B86EE51" w14:textId="5897EF89" w:rsidR="00DC58C4" w:rsidRPr="005368C1" w:rsidRDefault="00DC58C4" w:rsidP="00286A85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246" w:name="_Toc465336163"/>
      <w:r w:rsidRPr="005368C1">
        <w:rPr>
          <w:sz w:val="24"/>
          <w:szCs w:val="24"/>
        </w:rPr>
        <w:t>Заказ справки 2-НДФЛ</w:t>
      </w:r>
      <w:bookmarkEnd w:id="246"/>
    </w:p>
    <w:p w14:paraId="086DD0A8" w14:textId="77777777" w:rsidR="00DC58C4" w:rsidRPr="005368C1" w:rsidRDefault="00DC58C4" w:rsidP="001D7A85">
      <w:pPr>
        <w:pStyle w:val="ac"/>
        <w:spacing w:line="240" w:lineRule="auto"/>
        <w:ind w:left="851" w:firstLine="0"/>
        <w:rPr>
          <w:i/>
        </w:rPr>
      </w:pPr>
      <w:r w:rsidRPr="005368C1">
        <w:t xml:space="preserve">Заказ справки 2-НДФЛ содержит следующие компоненты: </w:t>
      </w:r>
    </w:p>
    <w:p w14:paraId="42717A29" w14:textId="05D2F0D5" w:rsidR="00DC58C4" w:rsidRPr="005368C1" w:rsidRDefault="00DC58C4" w:rsidP="00BB57CA">
      <w:pPr>
        <w:pStyle w:val="ac"/>
        <w:numPr>
          <w:ilvl w:val="0"/>
          <w:numId w:val="26"/>
        </w:numPr>
        <w:spacing w:line="240" w:lineRule="auto"/>
        <w:ind w:left="851" w:hanging="284"/>
        <w:rPr>
          <w:i/>
        </w:rPr>
      </w:pPr>
      <w:r w:rsidRPr="005368C1">
        <w:t xml:space="preserve">Список: </w:t>
      </w:r>
      <w:r w:rsidRPr="005368C1">
        <w:rPr>
          <w:i/>
          <w:szCs w:val="24"/>
        </w:rPr>
        <w:t>/</w:t>
      </w:r>
      <w:r w:rsidRPr="005368C1">
        <w:rPr>
          <w:i/>
          <w:szCs w:val="24"/>
          <w:lang w:val="en-US"/>
        </w:rPr>
        <w:t>Lists</w:t>
      </w:r>
      <w:r w:rsidRPr="005368C1">
        <w:rPr>
          <w:i/>
          <w:szCs w:val="24"/>
        </w:rPr>
        <w:t xml:space="preserve">/ </w:t>
      </w:r>
      <w:r w:rsidRPr="005368C1">
        <w:rPr>
          <w:i/>
          <w:szCs w:val="24"/>
          <w:lang w:val="en-US"/>
        </w:rPr>
        <w:t>OrderNDFL</w:t>
      </w:r>
      <w:r w:rsidRPr="005368C1">
        <w:t xml:space="preserve"> (Заказ справки 2-НДФЛ);</w:t>
      </w:r>
    </w:p>
    <w:p w14:paraId="16683D7B" w14:textId="77777777" w:rsidR="00DC58C4" w:rsidRPr="00DD0623" w:rsidRDefault="00DC58C4" w:rsidP="00BB57CA">
      <w:pPr>
        <w:pStyle w:val="ac"/>
        <w:numPr>
          <w:ilvl w:val="0"/>
          <w:numId w:val="26"/>
        </w:numPr>
        <w:spacing w:line="240" w:lineRule="auto"/>
        <w:ind w:left="851" w:hanging="284"/>
        <w:rPr>
          <w:i/>
        </w:rPr>
      </w:pPr>
      <w:r w:rsidRPr="005368C1">
        <w:rPr>
          <w:i/>
          <w:szCs w:val="24"/>
          <w:lang w:val="en-US"/>
        </w:rPr>
        <w:t>EventOrderNDFL</w:t>
      </w:r>
      <w:r w:rsidRPr="005368C1">
        <w:rPr>
          <w:szCs w:val="24"/>
        </w:rPr>
        <w:t xml:space="preserve"> на </w:t>
      </w:r>
      <w:r w:rsidRPr="005368C1">
        <w:rPr>
          <w:i/>
          <w:szCs w:val="24"/>
          <w:highlight w:val="white"/>
          <w:lang w:eastAsia="ru-RU"/>
        </w:rPr>
        <w:t>ItemAdded</w:t>
      </w:r>
      <w:r w:rsidRPr="005368C1">
        <w:rPr>
          <w:szCs w:val="24"/>
          <w:highlight w:val="white"/>
          <w:lang w:eastAsia="ru-RU"/>
        </w:rPr>
        <w:t xml:space="preserve"> (</w:t>
      </w:r>
      <w:r w:rsidRPr="005368C1">
        <w:rPr>
          <w:szCs w:val="24"/>
          <w:lang w:eastAsia="ru-RU"/>
        </w:rPr>
        <w:t xml:space="preserve">инициация отправки уведомлений, назначение прав (автору и заявителю на чтение, модератору </w:t>
      </w:r>
      <w:r>
        <w:rPr>
          <w:color w:val="000000" w:themeColor="text1"/>
          <w:szCs w:val="24"/>
          <w:lang w:eastAsia="ru-RU"/>
        </w:rPr>
        <w:t>на редактирование</w:t>
      </w:r>
      <w:r w:rsidRPr="00932713">
        <w:rPr>
          <w:color w:val="000000" w:themeColor="text1"/>
          <w:szCs w:val="24"/>
          <w:lang w:eastAsia="ru-RU"/>
        </w:rPr>
        <w:t>)</w:t>
      </w:r>
      <w:r w:rsidRPr="00BB6B17">
        <w:rPr>
          <w:color w:val="000000" w:themeColor="text1"/>
          <w:szCs w:val="24"/>
          <w:lang w:eastAsia="ru-RU"/>
        </w:rPr>
        <w:t xml:space="preserve">, </w:t>
      </w:r>
      <w:r w:rsidRPr="00066EDE">
        <w:rPr>
          <w:i/>
          <w:color w:val="000000" w:themeColor="text1"/>
          <w:szCs w:val="24"/>
          <w:highlight w:val="white"/>
          <w:lang w:eastAsia="ru-RU"/>
        </w:rPr>
        <w:t>ItemUpdating</w:t>
      </w:r>
      <w:r>
        <w:rPr>
          <w:i/>
          <w:color w:val="000000" w:themeColor="text1"/>
          <w:szCs w:val="24"/>
          <w:lang w:eastAsia="ru-RU"/>
        </w:rPr>
        <w:t xml:space="preserve"> </w:t>
      </w:r>
      <w:r>
        <w:rPr>
          <w:rFonts w:ascii="Consolas" w:hAnsi="Consolas" w:cs="Consolas"/>
          <w:color w:val="000000"/>
          <w:sz w:val="19"/>
          <w:szCs w:val="19"/>
          <w:lang w:eastAsia="ru-RU"/>
        </w:rPr>
        <w:t>(</w:t>
      </w:r>
      <w:r>
        <w:rPr>
          <w:color w:val="000000" w:themeColor="text1"/>
          <w:szCs w:val="24"/>
          <w:highlight w:val="white"/>
          <w:lang w:eastAsia="ru-RU"/>
        </w:rPr>
        <w:t>з</w:t>
      </w:r>
      <w:r w:rsidRPr="00BB6B17">
        <w:rPr>
          <w:color w:val="000000" w:themeColor="text1"/>
          <w:szCs w:val="24"/>
          <w:highlight w:val="white"/>
          <w:lang w:eastAsia="ru-RU"/>
        </w:rPr>
        <w:t xml:space="preserve">аполнение поля </w:t>
      </w:r>
      <w:r>
        <w:rPr>
          <w:color w:val="000000" w:themeColor="text1"/>
          <w:szCs w:val="24"/>
          <w:highlight w:val="white"/>
          <w:lang w:eastAsia="ru-RU"/>
        </w:rPr>
        <w:t>«И</w:t>
      </w:r>
      <w:r w:rsidRPr="00BB6B17">
        <w:rPr>
          <w:color w:val="000000" w:themeColor="text1"/>
          <w:szCs w:val="24"/>
          <w:highlight w:val="white"/>
          <w:lang w:eastAsia="ru-RU"/>
        </w:rPr>
        <w:t>сполнитель</w:t>
      </w:r>
      <w:r>
        <w:rPr>
          <w:color w:val="000000" w:themeColor="text1"/>
          <w:szCs w:val="24"/>
          <w:lang w:eastAsia="ru-RU"/>
        </w:rPr>
        <w:t>»</w:t>
      </w:r>
      <w:r>
        <w:rPr>
          <w:rFonts w:ascii="Consolas" w:hAnsi="Consolas" w:cs="Consolas"/>
          <w:color w:val="000000"/>
          <w:sz w:val="19"/>
          <w:szCs w:val="19"/>
          <w:lang w:eastAsia="ru-RU"/>
        </w:rPr>
        <w:t>).</w:t>
      </w:r>
    </w:p>
    <w:p w14:paraId="380B4F35" w14:textId="77777777" w:rsidR="00DC58C4" w:rsidRDefault="00DC58C4" w:rsidP="00BB57CA">
      <w:pPr>
        <w:pStyle w:val="ac"/>
        <w:numPr>
          <w:ilvl w:val="0"/>
          <w:numId w:val="26"/>
        </w:numPr>
        <w:spacing w:line="240" w:lineRule="auto"/>
        <w:ind w:left="851" w:hanging="284"/>
        <w:rPr>
          <w:i/>
        </w:rPr>
      </w:pPr>
      <w:r>
        <w:t>Группа пользователей</w:t>
      </w:r>
      <w:r w:rsidRPr="00066EDE">
        <w:rPr>
          <w:i/>
        </w:rPr>
        <w:t>: «</w:t>
      </w:r>
      <w:r w:rsidRPr="00066EDE">
        <w:rPr>
          <w:i/>
          <w:color w:val="000000" w:themeColor="text1"/>
          <w:szCs w:val="24"/>
          <w:highlight w:val="white"/>
          <w:lang w:eastAsia="ru-RU"/>
        </w:rPr>
        <w:t>Сотрудники Бухгалтерии</w:t>
      </w:r>
      <w:r w:rsidRPr="00066EDE">
        <w:rPr>
          <w:i/>
        </w:rPr>
        <w:t>»</w:t>
      </w:r>
      <w:r>
        <w:rPr>
          <w:i/>
        </w:rPr>
        <w:t>.</w:t>
      </w:r>
    </w:p>
    <w:p w14:paraId="24EA6E96" w14:textId="77777777" w:rsidR="00DC58C4" w:rsidRPr="00C47C1A" w:rsidRDefault="00DC58C4" w:rsidP="00BB57CA">
      <w:pPr>
        <w:pStyle w:val="ac"/>
        <w:numPr>
          <w:ilvl w:val="0"/>
          <w:numId w:val="26"/>
        </w:numPr>
        <w:spacing w:after="0" w:line="240" w:lineRule="auto"/>
        <w:ind w:left="851" w:hanging="284"/>
        <w:rPr>
          <w:i/>
        </w:rPr>
      </w:pPr>
      <w:r>
        <w:t xml:space="preserve">Уровень разрешений: </w:t>
      </w:r>
      <w:r w:rsidRPr="00C47C1A">
        <w:rPr>
          <w:i/>
        </w:rPr>
        <w:t>«</w:t>
      </w:r>
      <w:r w:rsidRPr="0031728D">
        <w:rPr>
          <w:i/>
          <w:color w:val="000000" w:themeColor="text1"/>
          <w:szCs w:val="24"/>
          <w:highlight w:val="white"/>
          <w:lang w:eastAsia="ru-RU"/>
        </w:rPr>
        <w:t>Создание заявок 2-НДФЛ</w:t>
      </w:r>
      <w:r w:rsidRPr="00C47C1A">
        <w:rPr>
          <w:i/>
        </w:rPr>
        <w:t>»</w:t>
      </w:r>
      <w:r>
        <w:rPr>
          <w:i/>
        </w:rPr>
        <w:t xml:space="preserve"> – </w:t>
      </w:r>
      <w:r w:rsidRPr="00ED0F07">
        <w:t>назначается группе</w:t>
      </w:r>
      <w:r>
        <w:rPr>
          <w:i/>
        </w:rPr>
        <w:t xml:space="preserve"> «Сотрудники Тюменьэнерго».</w:t>
      </w:r>
      <w:r>
        <w:t xml:space="preserve"> </w:t>
      </w:r>
    </w:p>
    <w:p w14:paraId="50A12B29" w14:textId="77777777" w:rsidR="00DC58C4" w:rsidRPr="00DD0623" w:rsidRDefault="00DC58C4" w:rsidP="00286A85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DD0623">
        <w:rPr>
          <w:sz w:val="24"/>
          <w:szCs w:val="24"/>
        </w:rPr>
        <w:t>Список «Заказ справки 2-НДФЛ»</w:t>
      </w:r>
    </w:p>
    <w:p w14:paraId="5201A659" w14:textId="65D2E31D" w:rsidR="00DC58C4" w:rsidRDefault="00DC58C4" w:rsidP="00DC58C4">
      <w:pPr>
        <w:pStyle w:val="ac"/>
        <w:spacing w:after="0" w:line="240" w:lineRule="auto"/>
        <w:ind w:left="0" w:firstLine="567"/>
      </w:pPr>
      <w:r w:rsidRPr="00CB5C56">
        <w:t xml:space="preserve"> </w:t>
      </w:r>
      <w:r>
        <w:t>А</w:t>
      </w:r>
      <w:r w:rsidRPr="00CB5C56">
        <w:t xml:space="preserve">трибуты </w:t>
      </w:r>
      <w:r w:rsidR="005A574F">
        <w:t xml:space="preserve">списка </w:t>
      </w:r>
      <w:r w:rsidRPr="00CB5C56">
        <w:t xml:space="preserve">представлены в </w:t>
      </w:r>
      <w:r>
        <w:t xml:space="preserve">таблице (см. </w:t>
      </w:r>
      <w:r w:rsidR="005368C1" w:rsidRPr="005368C1">
        <w:fldChar w:fldCharType="begin"/>
      </w:r>
      <w:r w:rsidR="005368C1" w:rsidRPr="005368C1">
        <w:instrText xml:space="preserve"> REF _Ref459901059 \h  \* MERGEFORMAT </w:instrText>
      </w:r>
      <w:r w:rsidR="005368C1" w:rsidRPr="005368C1">
        <w:fldChar w:fldCharType="separate"/>
      </w:r>
      <w:r w:rsidR="00E22EDC" w:rsidRPr="00E22EDC">
        <w:t xml:space="preserve">Таблица </w:t>
      </w:r>
      <w:r w:rsidR="00E22EDC" w:rsidRPr="00E22EDC">
        <w:rPr>
          <w:noProof/>
        </w:rPr>
        <w:t>62</w:t>
      </w:r>
      <w:r w:rsidR="005368C1" w:rsidRPr="005368C1">
        <w:fldChar w:fldCharType="end"/>
      </w:r>
      <w:r w:rsidRPr="005368C1">
        <w:t>).</w:t>
      </w:r>
    </w:p>
    <w:p w14:paraId="24579819" w14:textId="0EE168B0" w:rsidR="00DC58C4" w:rsidRPr="00B84F13" w:rsidRDefault="00DC58C4" w:rsidP="00DC58C4">
      <w:pPr>
        <w:pStyle w:val="af1"/>
        <w:keepNext/>
        <w:spacing w:before="200"/>
        <w:rPr>
          <w:i/>
        </w:rPr>
      </w:pPr>
      <w:bookmarkStart w:id="247" w:name="_Ref459901059"/>
      <w:r>
        <w:rPr>
          <w:i/>
        </w:rPr>
        <w:t>Таблица</w:t>
      </w:r>
      <w:r w:rsidRPr="00B84F13">
        <w:rPr>
          <w:i/>
        </w:rPr>
        <w:t xml:space="preserve"> </w:t>
      </w:r>
      <w:r w:rsidRPr="00B84F13">
        <w:rPr>
          <w:i/>
        </w:rPr>
        <w:fldChar w:fldCharType="begin"/>
      </w:r>
      <w:r w:rsidRPr="00B84F13">
        <w:rPr>
          <w:i/>
        </w:rPr>
        <w:instrText xml:space="preserve"> SEQ Таблица \* ARABIC </w:instrText>
      </w:r>
      <w:r w:rsidRPr="00B84F13">
        <w:rPr>
          <w:i/>
        </w:rPr>
        <w:fldChar w:fldCharType="separate"/>
      </w:r>
      <w:r w:rsidR="00E22EDC">
        <w:rPr>
          <w:i/>
          <w:noProof/>
        </w:rPr>
        <w:t>62</w:t>
      </w:r>
      <w:r w:rsidRPr="00B84F13">
        <w:rPr>
          <w:i/>
        </w:rPr>
        <w:fldChar w:fldCharType="end"/>
      </w:r>
      <w:bookmarkEnd w:id="247"/>
      <w:r>
        <w:rPr>
          <w:i/>
        </w:rPr>
        <w:t xml:space="preserve"> – </w:t>
      </w:r>
      <w:r w:rsidRPr="00B84F13">
        <w:rPr>
          <w:i/>
        </w:rPr>
        <w:t>Атрибуты списка «</w:t>
      </w:r>
      <w:r w:rsidRPr="00CB5C56">
        <w:rPr>
          <w:i/>
        </w:rPr>
        <w:t>Заказ справки 2-НДФЛ</w:t>
      </w:r>
      <w:r w:rsidRPr="00B84F13">
        <w:rPr>
          <w:i/>
        </w:rPr>
        <w:t>»</w:t>
      </w:r>
    </w:p>
    <w:tbl>
      <w:tblPr>
        <w:tblStyle w:val="af"/>
        <w:tblW w:w="5000" w:type="pct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63"/>
        <w:gridCol w:w="2074"/>
        <w:gridCol w:w="1613"/>
        <w:gridCol w:w="5094"/>
      </w:tblGrid>
      <w:tr w:rsidR="00DC58C4" w14:paraId="0B228CD6" w14:textId="77777777" w:rsidTr="005A574F">
        <w:trPr>
          <w:cantSplit/>
        </w:trPr>
        <w:tc>
          <w:tcPr>
            <w:tcW w:w="301" w:type="pct"/>
            <w:shd w:val="clear" w:color="auto" w:fill="E7E6E6" w:themeFill="background2"/>
            <w:vAlign w:val="center"/>
          </w:tcPr>
          <w:p w14:paraId="4F72C2E9" w14:textId="77777777" w:rsidR="00DC58C4" w:rsidRPr="004302B9" w:rsidRDefault="00DC58C4" w:rsidP="000875A9">
            <w:pPr>
              <w:pStyle w:val="56"/>
              <w:keepNext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№ п\п</w:t>
            </w:r>
          </w:p>
        </w:tc>
        <w:tc>
          <w:tcPr>
            <w:tcW w:w="1110" w:type="pct"/>
            <w:tcBorders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00AC3798" w14:textId="77777777" w:rsidR="00DC58C4" w:rsidRPr="004302B9" w:rsidRDefault="00DC58C4" w:rsidP="000875A9">
            <w:pPr>
              <w:pStyle w:val="56"/>
              <w:keepNext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Наименование</w:t>
            </w:r>
          </w:p>
        </w:tc>
        <w:tc>
          <w:tcPr>
            <w:tcW w:w="863" w:type="pct"/>
            <w:tcBorders>
              <w:left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69DD789D" w14:textId="77777777" w:rsidR="00DC58C4" w:rsidRPr="004302B9" w:rsidRDefault="00DC58C4" w:rsidP="000875A9">
            <w:pPr>
              <w:pStyle w:val="56"/>
              <w:keepNext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Тип</w:t>
            </w:r>
          </w:p>
        </w:tc>
        <w:tc>
          <w:tcPr>
            <w:tcW w:w="2726" w:type="pct"/>
            <w:tcBorders>
              <w:left w:val="single" w:sz="4" w:space="0" w:color="auto"/>
            </w:tcBorders>
            <w:shd w:val="clear" w:color="auto" w:fill="E7E6E6" w:themeFill="background2"/>
            <w:vAlign w:val="center"/>
          </w:tcPr>
          <w:p w14:paraId="70691A4A" w14:textId="77777777" w:rsidR="00DC58C4" w:rsidRPr="004302B9" w:rsidRDefault="00DC58C4" w:rsidP="000875A9">
            <w:pPr>
              <w:pStyle w:val="56"/>
              <w:keepNext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Комментарий</w:t>
            </w:r>
          </w:p>
        </w:tc>
      </w:tr>
      <w:tr w:rsidR="00DC58C4" w14:paraId="768EEF0F" w14:textId="77777777" w:rsidTr="005A574F">
        <w:trPr>
          <w:cantSplit/>
        </w:trPr>
        <w:tc>
          <w:tcPr>
            <w:tcW w:w="301" w:type="pct"/>
          </w:tcPr>
          <w:p w14:paraId="47819C46" w14:textId="77777777" w:rsidR="00DC58C4" w:rsidRDefault="00DC58C4" w:rsidP="000875A9">
            <w:pPr>
              <w:pStyle w:val="56"/>
              <w:tabs>
                <w:tab w:val="clear" w:pos="0"/>
              </w:tabs>
              <w:ind w:left="0" w:firstLine="0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1.</w:t>
            </w:r>
          </w:p>
        </w:tc>
        <w:tc>
          <w:tcPr>
            <w:tcW w:w="1110" w:type="pct"/>
            <w:tcBorders>
              <w:right w:val="single" w:sz="4" w:space="0" w:color="auto"/>
            </w:tcBorders>
          </w:tcPr>
          <w:p w14:paraId="5254FB8D" w14:textId="77777777" w:rsidR="00DC58C4" w:rsidRPr="00DD0623" w:rsidRDefault="00DC58C4" w:rsidP="000875A9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D0623">
              <w:rPr>
                <w:szCs w:val="24"/>
              </w:rPr>
              <w:t>Дата начала</w:t>
            </w:r>
          </w:p>
        </w:tc>
        <w:tc>
          <w:tcPr>
            <w:tcW w:w="863" w:type="pct"/>
            <w:tcBorders>
              <w:left w:val="single" w:sz="4" w:space="0" w:color="auto"/>
            </w:tcBorders>
          </w:tcPr>
          <w:p w14:paraId="21432D10" w14:textId="77777777" w:rsidR="00DC58C4" w:rsidRPr="00DD0623" w:rsidRDefault="00DC58C4" w:rsidP="000875A9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D0623">
              <w:rPr>
                <w:szCs w:val="24"/>
              </w:rPr>
              <w:t>Дата</w:t>
            </w:r>
          </w:p>
        </w:tc>
        <w:tc>
          <w:tcPr>
            <w:tcW w:w="2726" w:type="pct"/>
          </w:tcPr>
          <w:p w14:paraId="29247450" w14:textId="77777777" w:rsidR="00DC58C4" w:rsidRPr="00DD0623" w:rsidRDefault="00DC58C4" w:rsidP="000875A9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D0623">
              <w:rPr>
                <w:szCs w:val="24"/>
              </w:rPr>
              <w:t>Указывается дата начала периода, за который необходимо предоставить справку.</w:t>
            </w:r>
          </w:p>
        </w:tc>
      </w:tr>
      <w:tr w:rsidR="00DC58C4" w14:paraId="20E095B8" w14:textId="77777777" w:rsidTr="005A574F">
        <w:trPr>
          <w:cantSplit/>
        </w:trPr>
        <w:tc>
          <w:tcPr>
            <w:tcW w:w="301" w:type="pct"/>
          </w:tcPr>
          <w:p w14:paraId="64761605" w14:textId="77777777" w:rsidR="00DC58C4" w:rsidRDefault="00DC58C4" w:rsidP="000875A9">
            <w:pPr>
              <w:pStyle w:val="56"/>
              <w:tabs>
                <w:tab w:val="clear" w:pos="0"/>
              </w:tabs>
              <w:ind w:left="0" w:firstLine="0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2.</w:t>
            </w:r>
          </w:p>
        </w:tc>
        <w:tc>
          <w:tcPr>
            <w:tcW w:w="1110" w:type="pct"/>
            <w:tcBorders>
              <w:right w:val="single" w:sz="4" w:space="0" w:color="auto"/>
            </w:tcBorders>
          </w:tcPr>
          <w:p w14:paraId="2137BC86" w14:textId="77777777" w:rsidR="00DC58C4" w:rsidRPr="00DD0623" w:rsidRDefault="00DC58C4" w:rsidP="000875A9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D0623">
              <w:rPr>
                <w:szCs w:val="24"/>
              </w:rPr>
              <w:t>Дата окончания</w:t>
            </w:r>
          </w:p>
        </w:tc>
        <w:tc>
          <w:tcPr>
            <w:tcW w:w="863" w:type="pct"/>
            <w:tcBorders>
              <w:left w:val="single" w:sz="4" w:space="0" w:color="auto"/>
            </w:tcBorders>
          </w:tcPr>
          <w:p w14:paraId="72481A12" w14:textId="77777777" w:rsidR="00DC58C4" w:rsidRPr="00DD0623" w:rsidRDefault="00DC58C4" w:rsidP="000875A9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D0623">
              <w:rPr>
                <w:szCs w:val="24"/>
              </w:rPr>
              <w:t>Дата</w:t>
            </w:r>
          </w:p>
        </w:tc>
        <w:tc>
          <w:tcPr>
            <w:tcW w:w="2726" w:type="pct"/>
          </w:tcPr>
          <w:p w14:paraId="531D29FC" w14:textId="77777777" w:rsidR="00DC58C4" w:rsidRPr="00DD0623" w:rsidRDefault="00DC58C4" w:rsidP="000875A9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D0623">
              <w:rPr>
                <w:szCs w:val="24"/>
              </w:rPr>
              <w:t>Указывается дата окончания периода, за который необходимо предоставить справку.</w:t>
            </w:r>
          </w:p>
        </w:tc>
      </w:tr>
      <w:tr w:rsidR="00DC58C4" w14:paraId="664ECC84" w14:textId="77777777" w:rsidTr="005A574F">
        <w:trPr>
          <w:cantSplit/>
        </w:trPr>
        <w:tc>
          <w:tcPr>
            <w:tcW w:w="301" w:type="pct"/>
          </w:tcPr>
          <w:p w14:paraId="62DC8045" w14:textId="77777777" w:rsidR="00DC58C4" w:rsidRDefault="00DC58C4" w:rsidP="000875A9">
            <w:pPr>
              <w:pStyle w:val="56"/>
              <w:tabs>
                <w:tab w:val="clear" w:pos="0"/>
              </w:tabs>
              <w:ind w:left="0" w:firstLine="0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3.</w:t>
            </w:r>
          </w:p>
        </w:tc>
        <w:tc>
          <w:tcPr>
            <w:tcW w:w="1110" w:type="pct"/>
            <w:tcBorders>
              <w:right w:val="single" w:sz="4" w:space="0" w:color="auto"/>
            </w:tcBorders>
          </w:tcPr>
          <w:p w14:paraId="4031BB65" w14:textId="77777777" w:rsidR="00DC58C4" w:rsidRPr="00DD0623" w:rsidRDefault="00DC58C4" w:rsidP="000875A9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D0623">
              <w:rPr>
                <w:szCs w:val="24"/>
              </w:rPr>
              <w:t>Количество копий</w:t>
            </w:r>
          </w:p>
        </w:tc>
        <w:tc>
          <w:tcPr>
            <w:tcW w:w="863" w:type="pct"/>
            <w:tcBorders>
              <w:left w:val="single" w:sz="4" w:space="0" w:color="auto"/>
            </w:tcBorders>
          </w:tcPr>
          <w:p w14:paraId="4EEEF3D9" w14:textId="77777777" w:rsidR="00DC58C4" w:rsidRPr="00DD0623" w:rsidRDefault="00DC58C4" w:rsidP="000875A9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D0623">
              <w:rPr>
                <w:szCs w:val="24"/>
              </w:rPr>
              <w:t>Число</w:t>
            </w:r>
          </w:p>
        </w:tc>
        <w:tc>
          <w:tcPr>
            <w:tcW w:w="2726" w:type="pct"/>
          </w:tcPr>
          <w:p w14:paraId="400DA3B9" w14:textId="77777777" w:rsidR="00DC58C4" w:rsidRPr="00DD0623" w:rsidRDefault="00DC58C4" w:rsidP="000875A9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D0623">
              <w:rPr>
                <w:szCs w:val="24"/>
              </w:rPr>
              <w:t>Указывается количество копий справки</w:t>
            </w:r>
            <w:r>
              <w:rPr>
                <w:szCs w:val="24"/>
              </w:rPr>
              <w:t>.</w:t>
            </w:r>
          </w:p>
        </w:tc>
      </w:tr>
      <w:tr w:rsidR="00DC58C4" w14:paraId="029145D0" w14:textId="77777777" w:rsidTr="005A574F">
        <w:trPr>
          <w:cantSplit/>
        </w:trPr>
        <w:tc>
          <w:tcPr>
            <w:tcW w:w="301" w:type="pct"/>
          </w:tcPr>
          <w:p w14:paraId="7808DBC3" w14:textId="77777777" w:rsidR="00DC58C4" w:rsidRDefault="00DC58C4" w:rsidP="000875A9">
            <w:pPr>
              <w:pStyle w:val="56"/>
              <w:tabs>
                <w:tab w:val="clear" w:pos="0"/>
              </w:tabs>
              <w:ind w:left="0" w:firstLine="0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4.</w:t>
            </w:r>
          </w:p>
        </w:tc>
        <w:tc>
          <w:tcPr>
            <w:tcW w:w="1110" w:type="pct"/>
            <w:tcBorders>
              <w:right w:val="single" w:sz="4" w:space="0" w:color="auto"/>
            </w:tcBorders>
          </w:tcPr>
          <w:p w14:paraId="06E3B2B1" w14:textId="77777777" w:rsidR="00DC58C4" w:rsidRPr="00DD0623" w:rsidRDefault="00DC58C4" w:rsidP="000875A9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D0623">
              <w:rPr>
                <w:szCs w:val="24"/>
              </w:rPr>
              <w:t>Заявитель</w:t>
            </w:r>
          </w:p>
        </w:tc>
        <w:tc>
          <w:tcPr>
            <w:tcW w:w="863" w:type="pct"/>
            <w:tcBorders>
              <w:left w:val="single" w:sz="4" w:space="0" w:color="auto"/>
            </w:tcBorders>
          </w:tcPr>
          <w:p w14:paraId="684AE4AC" w14:textId="77777777" w:rsidR="00DC58C4" w:rsidRPr="00DD0623" w:rsidRDefault="00DC58C4" w:rsidP="000875A9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D0623">
              <w:rPr>
                <w:szCs w:val="24"/>
              </w:rPr>
              <w:t>Пользователь</w:t>
            </w:r>
          </w:p>
        </w:tc>
        <w:tc>
          <w:tcPr>
            <w:tcW w:w="2726" w:type="pct"/>
          </w:tcPr>
          <w:p w14:paraId="1C33996A" w14:textId="77777777" w:rsidR="00DC58C4" w:rsidRPr="00DD0623" w:rsidRDefault="00DC58C4" w:rsidP="000875A9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D0623">
              <w:rPr>
                <w:szCs w:val="24"/>
              </w:rPr>
              <w:t xml:space="preserve">По умолчанию указан текущий пользователь. Можно выбрать другого пользователя </w:t>
            </w:r>
            <w:r>
              <w:rPr>
                <w:szCs w:val="24"/>
              </w:rPr>
              <w:t>П</w:t>
            </w:r>
            <w:r w:rsidRPr="00DD0623">
              <w:rPr>
                <w:szCs w:val="24"/>
              </w:rPr>
              <w:t xml:space="preserve">ортала. </w:t>
            </w:r>
          </w:p>
        </w:tc>
      </w:tr>
      <w:tr w:rsidR="00DC58C4" w14:paraId="0A0C5D3F" w14:textId="77777777" w:rsidTr="005A574F">
        <w:trPr>
          <w:cantSplit/>
        </w:trPr>
        <w:tc>
          <w:tcPr>
            <w:tcW w:w="301" w:type="pct"/>
          </w:tcPr>
          <w:p w14:paraId="1A2FE8EC" w14:textId="77777777" w:rsidR="00DC58C4" w:rsidRDefault="00DC58C4" w:rsidP="000875A9">
            <w:pPr>
              <w:pStyle w:val="56"/>
              <w:tabs>
                <w:tab w:val="clear" w:pos="0"/>
              </w:tabs>
              <w:ind w:left="0" w:firstLine="0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5.</w:t>
            </w:r>
          </w:p>
        </w:tc>
        <w:tc>
          <w:tcPr>
            <w:tcW w:w="1110" w:type="pct"/>
            <w:tcBorders>
              <w:right w:val="single" w:sz="4" w:space="0" w:color="auto"/>
            </w:tcBorders>
          </w:tcPr>
          <w:p w14:paraId="3B076D98" w14:textId="77777777" w:rsidR="00DC58C4" w:rsidRPr="00DD0623" w:rsidRDefault="00DC58C4" w:rsidP="000875A9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D0623">
              <w:rPr>
                <w:szCs w:val="24"/>
              </w:rPr>
              <w:t>Статус</w:t>
            </w:r>
          </w:p>
        </w:tc>
        <w:tc>
          <w:tcPr>
            <w:tcW w:w="863" w:type="pct"/>
            <w:tcBorders>
              <w:left w:val="single" w:sz="4" w:space="0" w:color="auto"/>
            </w:tcBorders>
          </w:tcPr>
          <w:p w14:paraId="2704321E" w14:textId="77777777" w:rsidR="00DC58C4" w:rsidRPr="00DD0623" w:rsidRDefault="00DC58C4" w:rsidP="000875A9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D0623">
              <w:rPr>
                <w:szCs w:val="24"/>
              </w:rPr>
              <w:t>Выбор</w:t>
            </w:r>
          </w:p>
        </w:tc>
        <w:tc>
          <w:tcPr>
            <w:tcW w:w="2726" w:type="pct"/>
          </w:tcPr>
          <w:p w14:paraId="670370D4" w14:textId="77777777" w:rsidR="00DC58C4" w:rsidRPr="00DD0623" w:rsidRDefault="00DC58C4" w:rsidP="000875A9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D0623">
              <w:rPr>
                <w:szCs w:val="24"/>
              </w:rPr>
              <w:t>По умолчанию установлено значение «Запрошено»</w:t>
            </w:r>
            <w:r>
              <w:rPr>
                <w:szCs w:val="24"/>
              </w:rPr>
              <w:t>.</w:t>
            </w:r>
          </w:p>
        </w:tc>
      </w:tr>
      <w:tr w:rsidR="00DC58C4" w14:paraId="3535F7CA" w14:textId="77777777" w:rsidTr="005A574F">
        <w:trPr>
          <w:cantSplit/>
        </w:trPr>
        <w:tc>
          <w:tcPr>
            <w:tcW w:w="301" w:type="pct"/>
          </w:tcPr>
          <w:p w14:paraId="1761E067" w14:textId="77777777" w:rsidR="00DC58C4" w:rsidRDefault="00DC58C4" w:rsidP="000875A9">
            <w:pPr>
              <w:pStyle w:val="56"/>
              <w:tabs>
                <w:tab w:val="clear" w:pos="0"/>
              </w:tabs>
              <w:ind w:left="0" w:firstLine="0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6.</w:t>
            </w:r>
          </w:p>
        </w:tc>
        <w:tc>
          <w:tcPr>
            <w:tcW w:w="1110" w:type="pct"/>
            <w:tcBorders>
              <w:right w:val="single" w:sz="4" w:space="0" w:color="auto"/>
            </w:tcBorders>
          </w:tcPr>
          <w:p w14:paraId="20EA90D5" w14:textId="77777777" w:rsidR="00DC58C4" w:rsidRPr="00DD0623" w:rsidRDefault="00DC58C4" w:rsidP="000875A9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D0623">
              <w:rPr>
                <w:szCs w:val="24"/>
              </w:rPr>
              <w:t>Исполнитель</w:t>
            </w:r>
          </w:p>
        </w:tc>
        <w:tc>
          <w:tcPr>
            <w:tcW w:w="863" w:type="pct"/>
            <w:tcBorders>
              <w:left w:val="single" w:sz="4" w:space="0" w:color="auto"/>
            </w:tcBorders>
          </w:tcPr>
          <w:p w14:paraId="61C304CF" w14:textId="77777777" w:rsidR="00DC58C4" w:rsidRPr="00DD0623" w:rsidRDefault="00DC58C4" w:rsidP="000875A9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D0623">
              <w:rPr>
                <w:szCs w:val="24"/>
              </w:rPr>
              <w:t>Пользователь</w:t>
            </w:r>
          </w:p>
        </w:tc>
        <w:tc>
          <w:tcPr>
            <w:tcW w:w="2726" w:type="pct"/>
          </w:tcPr>
          <w:p w14:paraId="119C5357" w14:textId="77777777" w:rsidR="00DC58C4" w:rsidRPr="00DD0623" w:rsidRDefault="00DC58C4" w:rsidP="000875A9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 w:rsidRPr="00DD0623">
              <w:rPr>
                <w:szCs w:val="24"/>
              </w:rPr>
              <w:t>Запол</w:t>
            </w:r>
            <w:r>
              <w:rPr>
                <w:szCs w:val="24"/>
              </w:rPr>
              <w:t>няется автоматически.</w:t>
            </w:r>
          </w:p>
        </w:tc>
      </w:tr>
    </w:tbl>
    <w:p w14:paraId="726FC949" w14:textId="77777777" w:rsidR="00DC58C4" w:rsidRDefault="00DC58C4" w:rsidP="00DC58C4">
      <w:pPr>
        <w:pStyle w:val="ac"/>
        <w:spacing w:after="0" w:line="240" w:lineRule="auto"/>
        <w:ind w:left="0" w:firstLine="567"/>
      </w:pPr>
    </w:p>
    <w:p w14:paraId="4589EB9B" w14:textId="40CF78BD" w:rsidR="00DC58C4" w:rsidRDefault="00DC58C4" w:rsidP="00DC58C4">
      <w:pPr>
        <w:pStyle w:val="ac"/>
        <w:spacing w:after="0" w:line="240" w:lineRule="auto"/>
        <w:ind w:left="0" w:firstLine="567"/>
      </w:pPr>
      <w:r>
        <w:lastRenderedPageBreak/>
        <w:t xml:space="preserve">После создания заявки в системе, пользователю, указанному в поле «Заявитель», предоставляется доступ на просмотр заявки. Пользователи видят только заявки, где являются «заявителем». </w:t>
      </w:r>
    </w:p>
    <w:p w14:paraId="57207D56" w14:textId="77777777" w:rsidR="00DC58C4" w:rsidRDefault="00DC58C4" w:rsidP="00DC58C4">
      <w:pPr>
        <w:pStyle w:val="ac"/>
        <w:spacing w:after="0" w:line="240" w:lineRule="auto"/>
        <w:ind w:left="0" w:firstLine="567"/>
      </w:pPr>
      <w:r>
        <w:t>Для выполнения или отклонения заявки, сотрудник, входящий в группу «</w:t>
      </w:r>
      <w:r w:rsidRPr="004E18E2">
        <w:t>Сотрудники Бухгалтерии</w:t>
      </w:r>
      <w:r>
        <w:t>», открывает карточку заявки на редактирование и устанавливает статус элемента «Выполнена» или «Отменена».</w:t>
      </w:r>
    </w:p>
    <w:p w14:paraId="147538E4" w14:textId="77777777" w:rsidR="00DC58C4" w:rsidRPr="00DD0623" w:rsidRDefault="00DC58C4" w:rsidP="00286A85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DD0623">
        <w:rPr>
          <w:sz w:val="24"/>
          <w:szCs w:val="24"/>
        </w:rPr>
        <w:t>Уведомления</w:t>
      </w:r>
    </w:p>
    <w:p w14:paraId="701444D6" w14:textId="77777777" w:rsidR="00DC58C4" w:rsidRDefault="00DC58C4" w:rsidP="00DC58C4">
      <w:pPr>
        <w:pStyle w:val="ac"/>
        <w:spacing w:after="0" w:line="240" w:lineRule="auto"/>
        <w:ind w:left="0" w:firstLine="567"/>
      </w:pPr>
      <w:r w:rsidRPr="00823137">
        <w:t>При создании элемента в списке «</w:t>
      </w:r>
      <w:r w:rsidRPr="006A7730">
        <w:t>Заказ справки 2-НДФЛ</w:t>
      </w:r>
      <w:r w:rsidRPr="00823137">
        <w:t>», сотрудникам, входящим в группу «</w:t>
      </w:r>
      <w:r w:rsidRPr="004E18E2">
        <w:t>Сотрудники Бухгалтерии</w:t>
      </w:r>
      <w:r w:rsidRPr="00823137">
        <w:t>»</w:t>
      </w:r>
      <w:r>
        <w:t>,</w:t>
      </w:r>
      <w:r w:rsidRPr="00823137">
        <w:t xml:space="preserve"> и автору заявки</w:t>
      </w:r>
      <w:r>
        <w:t xml:space="preserve"> отправляются уведомления «</w:t>
      </w:r>
      <w:r w:rsidRPr="00823137">
        <w:t>Заказана справка 2-НДФЛ</w:t>
      </w:r>
      <w:r>
        <w:t>».</w:t>
      </w:r>
    </w:p>
    <w:p w14:paraId="54A1C6EB" w14:textId="77777777" w:rsidR="00DC58C4" w:rsidRDefault="00DC58C4" w:rsidP="00DC58C4">
      <w:pPr>
        <w:pStyle w:val="ac"/>
        <w:spacing w:after="0" w:line="240" w:lineRule="auto"/>
        <w:ind w:left="0" w:firstLine="567"/>
      </w:pPr>
      <w:r>
        <w:t>При изменении сотрудником, входящим в группу «</w:t>
      </w:r>
      <w:r w:rsidRPr="004E18E2">
        <w:t>Сотрудники Бухгалтерии</w:t>
      </w:r>
      <w:r>
        <w:t>», статуса на «Выполнена/Отклонена», сотруднику, указанному в поле «Заявитель», отправляется уведомление.</w:t>
      </w:r>
    </w:p>
    <w:p w14:paraId="5D5904E7" w14:textId="4ED1E0CB" w:rsidR="00DC58C4" w:rsidRPr="00672083" w:rsidRDefault="00DC58C4" w:rsidP="00DC58C4">
      <w:pPr>
        <w:pStyle w:val="ac"/>
        <w:spacing w:after="0" w:line="240" w:lineRule="auto"/>
        <w:ind w:left="0" w:firstLine="567"/>
      </w:pPr>
      <w:r w:rsidRPr="00FA48C1">
        <w:t xml:space="preserve">Шаблоны уведомлений можно изменить в списке шаблонов уведомлений. Описание механизма отправки уведомлений </w:t>
      </w:r>
      <w:r w:rsidRPr="00053DBC">
        <w:t xml:space="preserve">приведено в пункте </w:t>
      </w:r>
      <w:r w:rsidR="00CC3C2E">
        <w:fldChar w:fldCharType="begin"/>
      </w:r>
      <w:r w:rsidR="00CC3C2E">
        <w:instrText xml:space="preserve"> REF _Ref463460874 \r \h </w:instrText>
      </w:r>
      <w:r w:rsidR="00CC3C2E">
        <w:fldChar w:fldCharType="separate"/>
      </w:r>
      <w:r w:rsidR="00E22EDC">
        <w:t>4.3.4</w:t>
      </w:r>
      <w:r w:rsidR="00CC3C2E">
        <w:fldChar w:fldCharType="end"/>
      </w:r>
      <w:r w:rsidRPr="00053DBC">
        <w:t xml:space="preserve"> настоящего документа.</w:t>
      </w:r>
    </w:p>
    <w:p w14:paraId="157DA3E4" w14:textId="0261A5AC" w:rsidR="006C7A92" w:rsidRDefault="006C7A92" w:rsidP="00286A85">
      <w:pPr>
        <w:pStyle w:val="afc"/>
        <w:numPr>
          <w:ilvl w:val="1"/>
          <w:numId w:val="19"/>
        </w:numPr>
        <w:ind w:left="567" w:hanging="567"/>
        <w:jc w:val="left"/>
      </w:pPr>
      <w:bookmarkStart w:id="248" w:name="_Toc454206401"/>
      <w:bookmarkStart w:id="249" w:name="_Toc454208543"/>
      <w:bookmarkStart w:id="250" w:name="_Toc454206402"/>
      <w:bookmarkStart w:id="251" w:name="_Toc454208544"/>
      <w:bookmarkStart w:id="252" w:name="_Toc454206403"/>
      <w:bookmarkStart w:id="253" w:name="_Toc454208545"/>
      <w:bookmarkStart w:id="254" w:name="_Toc454206404"/>
      <w:bookmarkStart w:id="255" w:name="_Toc454208546"/>
      <w:bookmarkStart w:id="256" w:name="_Toc454206405"/>
      <w:bookmarkStart w:id="257" w:name="_Toc454208547"/>
      <w:bookmarkStart w:id="258" w:name="_Toc454206406"/>
      <w:bookmarkStart w:id="259" w:name="_Toc454208548"/>
      <w:bookmarkStart w:id="260" w:name="_Toc454206407"/>
      <w:bookmarkStart w:id="261" w:name="_Toc454208549"/>
      <w:bookmarkStart w:id="262" w:name="_Toc454206408"/>
      <w:bookmarkStart w:id="263" w:name="_Toc454208550"/>
      <w:bookmarkStart w:id="264" w:name="_Toc454206409"/>
      <w:bookmarkStart w:id="265" w:name="_Toc454208551"/>
      <w:bookmarkStart w:id="266" w:name="_Toc454206486"/>
      <w:bookmarkStart w:id="267" w:name="_Toc454208628"/>
      <w:bookmarkStart w:id="268" w:name="_Toc454206487"/>
      <w:bookmarkStart w:id="269" w:name="_Toc454208629"/>
      <w:bookmarkStart w:id="270" w:name="_Toc454206488"/>
      <w:bookmarkStart w:id="271" w:name="_Toc454208630"/>
      <w:bookmarkStart w:id="272" w:name="_Toc454206489"/>
      <w:bookmarkStart w:id="273" w:name="_Toc454208631"/>
      <w:bookmarkStart w:id="274" w:name="_Toc454206490"/>
      <w:bookmarkStart w:id="275" w:name="_Toc454208632"/>
      <w:bookmarkStart w:id="276" w:name="_Toc454206491"/>
      <w:bookmarkStart w:id="277" w:name="_Toc454208633"/>
      <w:bookmarkStart w:id="278" w:name="_Toc454206492"/>
      <w:bookmarkStart w:id="279" w:name="_Toc454208634"/>
      <w:bookmarkStart w:id="280" w:name="_Toc454206493"/>
      <w:bookmarkStart w:id="281" w:name="_Toc454208635"/>
      <w:bookmarkStart w:id="282" w:name="_Toc454206494"/>
      <w:bookmarkStart w:id="283" w:name="_Toc454208636"/>
      <w:bookmarkStart w:id="284" w:name="_Toc454206495"/>
      <w:bookmarkStart w:id="285" w:name="_Toc454208637"/>
      <w:bookmarkStart w:id="286" w:name="_Toc454206496"/>
      <w:bookmarkStart w:id="287" w:name="_Toc454208638"/>
      <w:bookmarkStart w:id="288" w:name="_Toc454206497"/>
      <w:bookmarkStart w:id="289" w:name="_Toc454208639"/>
      <w:bookmarkStart w:id="290" w:name="_Toc454206498"/>
      <w:bookmarkStart w:id="291" w:name="_Toc454208640"/>
      <w:bookmarkStart w:id="292" w:name="_Toc454206499"/>
      <w:bookmarkStart w:id="293" w:name="_Toc454208641"/>
      <w:bookmarkStart w:id="294" w:name="_Toc454206500"/>
      <w:bookmarkStart w:id="295" w:name="_Toc454208642"/>
      <w:bookmarkStart w:id="296" w:name="_Toc454206501"/>
      <w:bookmarkStart w:id="297" w:name="_Toc454208643"/>
      <w:bookmarkStart w:id="298" w:name="_Toc454206502"/>
      <w:bookmarkStart w:id="299" w:name="_Toc454208644"/>
      <w:bookmarkStart w:id="300" w:name="_Toc454206503"/>
      <w:bookmarkStart w:id="301" w:name="_Toc454208645"/>
      <w:bookmarkStart w:id="302" w:name="_Toc454206504"/>
      <w:bookmarkStart w:id="303" w:name="_Toc454208646"/>
      <w:bookmarkStart w:id="304" w:name="_Toc454206505"/>
      <w:bookmarkStart w:id="305" w:name="_Toc454208647"/>
      <w:bookmarkStart w:id="306" w:name="_Toc454206506"/>
      <w:bookmarkStart w:id="307" w:name="_Toc454208648"/>
      <w:bookmarkStart w:id="308" w:name="_Toc454206507"/>
      <w:bookmarkStart w:id="309" w:name="_Toc454208649"/>
      <w:bookmarkStart w:id="310" w:name="_Toc454206508"/>
      <w:bookmarkStart w:id="311" w:name="_Toc454208650"/>
      <w:bookmarkStart w:id="312" w:name="_Toc454206509"/>
      <w:bookmarkStart w:id="313" w:name="_Toc454208651"/>
      <w:bookmarkStart w:id="314" w:name="_Toc454206510"/>
      <w:bookmarkStart w:id="315" w:name="_Toc454208652"/>
      <w:bookmarkStart w:id="316" w:name="_Toc454206511"/>
      <w:bookmarkStart w:id="317" w:name="_Toc454208653"/>
      <w:bookmarkStart w:id="318" w:name="_Toc454206512"/>
      <w:bookmarkStart w:id="319" w:name="_Toc454208654"/>
      <w:bookmarkStart w:id="320" w:name="_Toc454206513"/>
      <w:bookmarkStart w:id="321" w:name="_Toc454208655"/>
      <w:bookmarkStart w:id="322" w:name="_Toc454206514"/>
      <w:bookmarkStart w:id="323" w:name="_Toc454208656"/>
      <w:bookmarkStart w:id="324" w:name="_Toc454206515"/>
      <w:bookmarkStart w:id="325" w:name="_Toc454208657"/>
      <w:bookmarkStart w:id="326" w:name="_Toc454206516"/>
      <w:bookmarkStart w:id="327" w:name="_Toc454208658"/>
      <w:bookmarkStart w:id="328" w:name="_Toc454206517"/>
      <w:bookmarkStart w:id="329" w:name="_Toc454208659"/>
      <w:bookmarkStart w:id="330" w:name="_Toc454206518"/>
      <w:bookmarkStart w:id="331" w:name="_Toc454208660"/>
      <w:bookmarkStart w:id="332" w:name="_Toc454206519"/>
      <w:bookmarkStart w:id="333" w:name="_Toc454208661"/>
      <w:bookmarkStart w:id="334" w:name="_Toc454206520"/>
      <w:bookmarkStart w:id="335" w:name="_Toc454208662"/>
      <w:bookmarkStart w:id="336" w:name="_Toc454206521"/>
      <w:bookmarkStart w:id="337" w:name="_Toc454208663"/>
      <w:bookmarkStart w:id="338" w:name="_Toc454206522"/>
      <w:bookmarkStart w:id="339" w:name="_Toc454208664"/>
      <w:bookmarkStart w:id="340" w:name="_Toc454206523"/>
      <w:bookmarkStart w:id="341" w:name="_Toc454208665"/>
      <w:bookmarkStart w:id="342" w:name="_Toc454206524"/>
      <w:bookmarkStart w:id="343" w:name="_Toc454208666"/>
      <w:bookmarkStart w:id="344" w:name="_Toc454206525"/>
      <w:bookmarkStart w:id="345" w:name="_Toc454208667"/>
      <w:bookmarkStart w:id="346" w:name="_Toc454206526"/>
      <w:bookmarkStart w:id="347" w:name="_Toc454208668"/>
      <w:bookmarkStart w:id="348" w:name="_Toc454206527"/>
      <w:bookmarkStart w:id="349" w:name="_Toc454208669"/>
      <w:bookmarkStart w:id="350" w:name="_Toc454206528"/>
      <w:bookmarkStart w:id="351" w:name="_Toc454208670"/>
      <w:bookmarkStart w:id="352" w:name="_Toc454206529"/>
      <w:bookmarkStart w:id="353" w:name="_Toc454208671"/>
      <w:bookmarkStart w:id="354" w:name="_Toc454206530"/>
      <w:bookmarkStart w:id="355" w:name="_Toc454208672"/>
      <w:bookmarkStart w:id="356" w:name="_Toc454206531"/>
      <w:bookmarkStart w:id="357" w:name="_Toc454208673"/>
      <w:bookmarkStart w:id="358" w:name="_Toc454206532"/>
      <w:bookmarkStart w:id="359" w:name="_Toc454208674"/>
      <w:bookmarkStart w:id="360" w:name="_Toc454206533"/>
      <w:bookmarkStart w:id="361" w:name="_Toc454208675"/>
      <w:bookmarkStart w:id="362" w:name="_Toc454206534"/>
      <w:bookmarkStart w:id="363" w:name="_Toc454208676"/>
      <w:bookmarkStart w:id="364" w:name="_Toc454206535"/>
      <w:bookmarkStart w:id="365" w:name="_Toc454208677"/>
      <w:bookmarkStart w:id="366" w:name="_Toc454206536"/>
      <w:bookmarkStart w:id="367" w:name="_Toc454208678"/>
      <w:bookmarkStart w:id="368" w:name="_Toc454206537"/>
      <w:bookmarkStart w:id="369" w:name="_Toc454208679"/>
      <w:bookmarkStart w:id="370" w:name="_Toc454206538"/>
      <w:bookmarkStart w:id="371" w:name="_Toc454208680"/>
      <w:bookmarkStart w:id="372" w:name="_Toc454206539"/>
      <w:bookmarkStart w:id="373" w:name="_Toc454208681"/>
      <w:bookmarkStart w:id="374" w:name="_Toc454206540"/>
      <w:bookmarkStart w:id="375" w:name="_Toc454208682"/>
      <w:bookmarkStart w:id="376" w:name="_Toc454206541"/>
      <w:bookmarkStart w:id="377" w:name="_Toc454208683"/>
      <w:bookmarkStart w:id="378" w:name="_Toc454206542"/>
      <w:bookmarkStart w:id="379" w:name="_Toc454208684"/>
      <w:bookmarkStart w:id="380" w:name="_Toc454206543"/>
      <w:bookmarkStart w:id="381" w:name="_Toc454208685"/>
      <w:bookmarkStart w:id="382" w:name="_Toc454206544"/>
      <w:bookmarkStart w:id="383" w:name="_Toc454208686"/>
      <w:bookmarkStart w:id="384" w:name="_Toc454206545"/>
      <w:bookmarkStart w:id="385" w:name="_Toc454208687"/>
      <w:bookmarkStart w:id="386" w:name="_Toc454206546"/>
      <w:bookmarkStart w:id="387" w:name="_Toc454208688"/>
      <w:bookmarkStart w:id="388" w:name="_Toc454206547"/>
      <w:bookmarkStart w:id="389" w:name="_Toc454208689"/>
      <w:bookmarkStart w:id="390" w:name="_Toc454206548"/>
      <w:bookmarkStart w:id="391" w:name="_Toc454208690"/>
      <w:bookmarkStart w:id="392" w:name="_Toc454206549"/>
      <w:bookmarkStart w:id="393" w:name="_Toc454208691"/>
      <w:bookmarkStart w:id="394" w:name="_Toc465336164"/>
      <w:bookmarkStart w:id="395" w:name="_Toc423359131"/>
      <w:bookmarkStart w:id="396" w:name="_Toc423966275"/>
      <w:bookmarkStart w:id="397" w:name="_Toc424118523"/>
      <w:bookmarkStart w:id="398" w:name="_Toc424550055"/>
      <w:bookmarkStart w:id="399" w:name="_Toc425258030"/>
      <w:bookmarkStart w:id="400" w:name="_Toc427327476"/>
      <w:bookmarkEnd w:id="211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r>
        <w:t xml:space="preserve">Раздел </w:t>
      </w:r>
      <w:r w:rsidRPr="00E679FE">
        <w:t>ДКиТ АСУ</w:t>
      </w:r>
      <w:bookmarkEnd w:id="394"/>
    </w:p>
    <w:p w14:paraId="01AA590C" w14:textId="0C26834F" w:rsidR="00687D9E" w:rsidRPr="00687D9E" w:rsidRDefault="00687D9E" w:rsidP="00995063">
      <w:pPr>
        <w:pStyle w:val="aff4"/>
        <w:rPr>
          <w:lang w:eastAsia="ru-RU"/>
        </w:rPr>
      </w:pPr>
      <w:r w:rsidRPr="00687D9E">
        <w:rPr>
          <w:lang w:eastAsia="ru-RU"/>
        </w:rPr>
        <w:t>Раздел «ДКТиАСУ» предназначен для организации совместной работы сотрудников ДКТиАСУ.</w:t>
      </w:r>
    </w:p>
    <w:p w14:paraId="7F26D967" w14:textId="77777777" w:rsidR="00687D9E" w:rsidRPr="00687D9E" w:rsidRDefault="00687D9E" w:rsidP="00687D9E">
      <w:pPr>
        <w:spacing w:after="0" w:line="240" w:lineRule="auto"/>
        <w:ind w:firstLine="567"/>
        <w:rPr>
          <w:rFonts w:eastAsia="Times New Roman"/>
          <w:szCs w:val="28"/>
          <w:lang w:eastAsia="ru-RU"/>
        </w:rPr>
      </w:pPr>
      <w:r w:rsidRPr="00687D9E">
        <w:rPr>
          <w:rFonts w:eastAsia="Times New Roman"/>
          <w:szCs w:val="28"/>
          <w:lang w:eastAsia="ru-RU"/>
        </w:rPr>
        <w:t xml:space="preserve">Структура раздела следующая: </w:t>
      </w:r>
    </w:p>
    <w:p w14:paraId="106F3F88" w14:textId="77777777" w:rsidR="00687D9E" w:rsidRPr="00B67CC5" w:rsidRDefault="00687D9E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Библиотека документов;</w:t>
      </w:r>
    </w:p>
    <w:p w14:paraId="16E4EDD8" w14:textId="77777777" w:rsidR="00687D9E" w:rsidRPr="00B67CC5" w:rsidRDefault="00687D9E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Календарь отпусков;</w:t>
      </w:r>
    </w:p>
    <w:p w14:paraId="67853C1A" w14:textId="77777777" w:rsidR="00687D9E" w:rsidRPr="00B67CC5" w:rsidRDefault="00687D9E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Мониторинг работ;</w:t>
      </w:r>
    </w:p>
    <w:p w14:paraId="7D5F99F8" w14:textId="77777777" w:rsidR="00687D9E" w:rsidRPr="00B67CC5" w:rsidRDefault="00687D9E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Задачи;</w:t>
      </w:r>
    </w:p>
    <w:p w14:paraId="57A2A7D8" w14:textId="77777777" w:rsidR="00687D9E" w:rsidRPr="00B67CC5" w:rsidRDefault="00687D9E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Проектный офис;</w:t>
      </w:r>
    </w:p>
    <w:p w14:paraId="160DE0EA" w14:textId="77777777" w:rsidR="00687D9E" w:rsidRPr="00B67CC5" w:rsidRDefault="00687D9E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Планы работ УИСиС;</w:t>
      </w:r>
    </w:p>
    <w:p w14:paraId="2D7A2383" w14:textId="77777777" w:rsidR="00687D9E" w:rsidRPr="00B67CC5" w:rsidRDefault="00687D9E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Форум;</w:t>
      </w:r>
    </w:p>
    <w:p w14:paraId="41B11C66" w14:textId="77777777" w:rsidR="00687D9E" w:rsidRPr="00B67CC5" w:rsidRDefault="00687D9E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Узел учета мероприятий ДКиТ АСУ;</w:t>
      </w:r>
    </w:p>
    <w:p w14:paraId="429B5DA8" w14:textId="77777777" w:rsidR="00687D9E" w:rsidRPr="00B67CC5" w:rsidRDefault="00687D9E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Формирование отчетности;</w:t>
      </w:r>
    </w:p>
    <w:p w14:paraId="7124D957" w14:textId="4219DDEB" w:rsidR="005866EC" w:rsidRPr="00B67CC5" w:rsidRDefault="00687D9E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Фотографии электросетевых объектов.</w:t>
      </w:r>
    </w:p>
    <w:p w14:paraId="62885AE5" w14:textId="77777777" w:rsidR="005866EC" w:rsidRPr="00DE693B" w:rsidRDefault="005866EC" w:rsidP="005866EC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401" w:name="_Toc465336165"/>
      <w:r w:rsidRPr="00DE693B">
        <w:rPr>
          <w:sz w:val="24"/>
          <w:szCs w:val="24"/>
        </w:rPr>
        <w:t>Распределение ролей пользователей</w:t>
      </w:r>
      <w:bookmarkEnd w:id="401"/>
    </w:p>
    <w:p w14:paraId="7D0F0C22" w14:textId="77777777" w:rsidR="00687D9E" w:rsidRPr="00687D9E" w:rsidRDefault="00687D9E" w:rsidP="00687D9E">
      <w:pPr>
        <w:spacing w:after="0" w:line="240" w:lineRule="auto"/>
        <w:ind w:firstLine="567"/>
        <w:rPr>
          <w:rFonts w:eastAsia="Times New Roman"/>
          <w:szCs w:val="28"/>
          <w:lang w:eastAsia="ru-RU"/>
        </w:rPr>
      </w:pPr>
      <w:r w:rsidRPr="00687D9E">
        <w:rPr>
          <w:rFonts w:eastAsia="Times New Roman"/>
          <w:szCs w:val="28"/>
          <w:lang w:eastAsia="ru-RU"/>
        </w:rPr>
        <w:t xml:space="preserve">В рамках раздела «ДКиТ АСУ» действует следующая матрица ролей (см. </w:t>
      </w:r>
      <w:r w:rsidRPr="00687D9E">
        <w:rPr>
          <w:rFonts w:eastAsia="Times New Roman"/>
          <w:szCs w:val="28"/>
          <w:lang w:eastAsia="ru-RU"/>
        </w:rPr>
        <w:fldChar w:fldCharType="begin"/>
      </w:r>
      <w:r w:rsidRPr="00687D9E">
        <w:rPr>
          <w:rFonts w:eastAsia="Times New Roman"/>
          <w:szCs w:val="28"/>
          <w:lang w:eastAsia="ru-RU"/>
        </w:rPr>
        <w:instrText xml:space="preserve"> REF _Ref452026717 \h  \* MERGEFORMAT </w:instrText>
      </w:r>
      <w:r w:rsidRPr="00687D9E">
        <w:rPr>
          <w:rFonts w:eastAsia="Times New Roman"/>
          <w:szCs w:val="28"/>
          <w:lang w:eastAsia="ru-RU"/>
        </w:rPr>
      </w:r>
      <w:r w:rsidRPr="00687D9E">
        <w:rPr>
          <w:rFonts w:eastAsia="Times New Roman"/>
          <w:szCs w:val="28"/>
          <w:lang w:eastAsia="ru-RU"/>
        </w:rPr>
        <w:fldChar w:fldCharType="separate"/>
      </w:r>
      <w:r w:rsidR="00E22EDC" w:rsidRPr="00E22EDC">
        <w:rPr>
          <w:rFonts w:eastAsia="Times New Roman"/>
          <w:szCs w:val="28"/>
          <w:lang w:eastAsia="ru-RU"/>
        </w:rPr>
        <w:t xml:space="preserve">Таблица </w:t>
      </w:r>
      <w:r w:rsidR="00E22EDC" w:rsidRPr="00E22EDC">
        <w:rPr>
          <w:rFonts w:eastAsia="Times New Roman"/>
          <w:noProof/>
          <w:szCs w:val="28"/>
          <w:lang w:eastAsia="ru-RU"/>
        </w:rPr>
        <w:t>63</w:t>
      </w:r>
      <w:r w:rsidRPr="00687D9E">
        <w:rPr>
          <w:rFonts w:eastAsia="Times New Roman"/>
          <w:szCs w:val="28"/>
          <w:lang w:eastAsia="ru-RU"/>
        </w:rPr>
        <w:fldChar w:fldCharType="end"/>
      </w:r>
      <w:r w:rsidRPr="00687D9E">
        <w:rPr>
          <w:rFonts w:eastAsia="Times New Roman"/>
          <w:szCs w:val="28"/>
          <w:lang w:eastAsia="ru-RU"/>
        </w:rPr>
        <w:t>):</w:t>
      </w:r>
    </w:p>
    <w:p w14:paraId="45516605" w14:textId="77777777" w:rsidR="00687D9E" w:rsidRPr="00687D9E" w:rsidRDefault="00687D9E" w:rsidP="00687D9E">
      <w:pPr>
        <w:pStyle w:val="af1"/>
        <w:keepNext/>
        <w:spacing w:before="200"/>
        <w:rPr>
          <w:i/>
        </w:rPr>
      </w:pPr>
      <w:bookmarkStart w:id="402" w:name="_Ref452026717"/>
      <w:r w:rsidRPr="00687D9E">
        <w:rPr>
          <w:i/>
        </w:rPr>
        <w:t xml:space="preserve">Таблица </w:t>
      </w:r>
      <w:r w:rsidRPr="00687D9E">
        <w:rPr>
          <w:i/>
        </w:rPr>
        <w:fldChar w:fldCharType="begin"/>
      </w:r>
      <w:r w:rsidRPr="00687D9E">
        <w:rPr>
          <w:i/>
        </w:rPr>
        <w:instrText xml:space="preserve"> SEQ Таблица \* ARABIC </w:instrText>
      </w:r>
      <w:r w:rsidRPr="00687D9E">
        <w:rPr>
          <w:i/>
        </w:rPr>
        <w:fldChar w:fldCharType="separate"/>
      </w:r>
      <w:r w:rsidR="00E22EDC">
        <w:rPr>
          <w:i/>
          <w:noProof/>
        </w:rPr>
        <w:t>63</w:t>
      </w:r>
      <w:r w:rsidRPr="00687D9E">
        <w:rPr>
          <w:i/>
        </w:rPr>
        <w:fldChar w:fldCharType="end"/>
      </w:r>
      <w:bookmarkEnd w:id="402"/>
      <w:r w:rsidRPr="00687D9E">
        <w:rPr>
          <w:i/>
        </w:rPr>
        <w:t xml:space="preserve"> - Матрица ролей «ДКиТ АСУ»</w:t>
      </w:r>
    </w:p>
    <w:tbl>
      <w:tblPr>
        <w:tblStyle w:val="301"/>
        <w:tblW w:w="5000" w:type="pct"/>
        <w:tblLayout w:type="fixed"/>
        <w:tblLook w:val="04A0" w:firstRow="1" w:lastRow="0" w:firstColumn="1" w:lastColumn="0" w:noHBand="0" w:noVBand="1"/>
      </w:tblPr>
      <w:tblGrid>
        <w:gridCol w:w="3397"/>
        <w:gridCol w:w="1985"/>
        <w:gridCol w:w="3962"/>
      </w:tblGrid>
      <w:tr w:rsidR="00687D9E" w:rsidRPr="00687D9E" w14:paraId="4B034822" w14:textId="77777777" w:rsidTr="00687D9E">
        <w:tc>
          <w:tcPr>
            <w:tcW w:w="1818" w:type="pct"/>
          </w:tcPr>
          <w:p w14:paraId="5EC3966C" w14:textId="77777777" w:rsidR="00687D9E" w:rsidRPr="00687D9E" w:rsidRDefault="00687D9E" w:rsidP="00687D9E">
            <w:pPr>
              <w:spacing w:after="0" w:line="240" w:lineRule="auto"/>
              <w:ind w:firstLine="0"/>
              <w:jc w:val="center"/>
              <w:rPr>
                <w:b/>
                <w:szCs w:val="28"/>
                <w:lang w:eastAsia="ru-RU"/>
              </w:rPr>
            </w:pPr>
            <w:r w:rsidRPr="00687D9E">
              <w:rPr>
                <w:b/>
                <w:szCs w:val="28"/>
                <w:lang w:eastAsia="ru-RU"/>
              </w:rPr>
              <w:t>Роль</w:t>
            </w:r>
          </w:p>
        </w:tc>
        <w:tc>
          <w:tcPr>
            <w:tcW w:w="1062" w:type="pct"/>
          </w:tcPr>
          <w:p w14:paraId="106E8774" w14:textId="77777777" w:rsidR="00687D9E" w:rsidRPr="00687D9E" w:rsidRDefault="00687D9E" w:rsidP="00687D9E">
            <w:pPr>
              <w:spacing w:after="0" w:line="240" w:lineRule="auto"/>
              <w:ind w:firstLine="0"/>
              <w:jc w:val="center"/>
              <w:rPr>
                <w:b/>
                <w:szCs w:val="28"/>
                <w:lang w:eastAsia="ru-RU"/>
              </w:rPr>
            </w:pPr>
            <w:r w:rsidRPr="00687D9E">
              <w:rPr>
                <w:b/>
                <w:szCs w:val="28"/>
                <w:lang w:eastAsia="ru-RU"/>
              </w:rPr>
              <w:t>Инициирующее событие</w:t>
            </w:r>
          </w:p>
        </w:tc>
        <w:tc>
          <w:tcPr>
            <w:tcW w:w="2120" w:type="pct"/>
          </w:tcPr>
          <w:p w14:paraId="7B4F14ED" w14:textId="77777777" w:rsidR="00687D9E" w:rsidRPr="00687D9E" w:rsidRDefault="00687D9E" w:rsidP="00687D9E">
            <w:pPr>
              <w:spacing w:after="0" w:line="240" w:lineRule="auto"/>
              <w:ind w:firstLine="0"/>
              <w:jc w:val="center"/>
              <w:rPr>
                <w:b/>
                <w:szCs w:val="28"/>
                <w:lang w:eastAsia="ru-RU"/>
              </w:rPr>
            </w:pPr>
            <w:r w:rsidRPr="00687D9E">
              <w:rPr>
                <w:b/>
                <w:szCs w:val="28"/>
                <w:lang w:eastAsia="ru-RU"/>
              </w:rPr>
              <w:t>Действие</w:t>
            </w:r>
          </w:p>
        </w:tc>
      </w:tr>
      <w:tr w:rsidR="00687D9E" w:rsidRPr="00687D9E" w14:paraId="52BDC22D" w14:textId="77777777" w:rsidTr="00687D9E">
        <w:tc>
          <w:tcPr>
            <w:tcW w:w="1818" w:type="pct"/>
          </w:tcPr>
          <w:p w14:paraId="57F32ECB" w14:textId="77777777" w:rsidR="00687D9E" w:rsidRPr="00687D9E" w:rsidRDefault="00687D9E" w:rsidP="000F5C8C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687D9E">
              <w:rPr>
                <w:szCs w:val="28"/>
                <w:lang w:eastAsia="ru-RU"/>
              </w:rPr>
              <w:t>Мониторинг работ_участники</w:t>
            </w:r>
          </w:p>
        </w:tc>
        <w:tc>
          <w:tcPr>
            <w:tcW w:w="1062" w:type="pct"/>
          </w:tcPr>
          <w:p w14:paraId="275717E9" w14:textId="77777777" w:rsidR="00687D9E" w:rsidRPr="00687D9E" w:rsidRDefault="00687D9E" w:rsidP="000F5C8C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</w:p>
        </w:tc>
        <w:tc>
          <w:tcPr>
            <w:tcW w:w="2120" w:type="pct"/>
          </w:tcPr>
          <w:p w14:paraId="533D0A47" w14:textId="77777777" w:rsidR="00687D9E" w:rsidRPr="00687D9E" w:rsidRDefault="00687D9E" w:rsidP="000F5C8C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687D9E">
              <w:rPr>
                <w:szCs w:val="28"/>
                <w:lang w:eastAsia="ru-RU"/>
              </w:rPr>
              <w:t>Работа с разделом «Мониторинг работ»</w:t>
            </w:r>
          </w:p>
        </w:tc>
      </w:tr>
      <w:tr w:rsidR="00687D9E" w:rsidRPr="00687D9E" w14:paraId="6176289F" w14:textId="77777777" w:rsidTr="00687D9E">
        <w:tc>
          <w:tcPr>
            <w:tcW w:w="1818" w:type="pct"/>
          </w:tcPr>
          <w:p w14:paraId="54CF0FA3" w14:textId="77777777" w:rsidR="00687D9E" w:rsidRPr="00687D9E" w:rsidRDefault="00687D9E" w:rsidP="000F5C8C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687D9E">
              <w:rPr>
                <w:szCs w:val="28"/>
                <w:lang w:eastAsia="ru-RU"/>
              </w:rPr>
              <w:t>План работ УИСиС_Участники</w:t>
            </w:r>
          </w:p>
          <w:p w14:paraId="2697D182" w14:textId="77777777" w:rsidR="00687D9E" w:rsidRPr="00687D9E" w:rsidRDefault="00687D9E" w:rsidP="000F5C8C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687D9E">
              <w:rPr>
                <w:szCs w:val="28"/>
                <w:lang w:eastAsia="ru-RU"/>
              </w:rPr>
              <w:t>План работ УИСиС_Посетители</w:t>
            </w:r>
          </w:p>
        </w:tc>
        <w:tc>
          <w:tcPr>
            <w:tcW w:w="1062" w:type="pct"/>
          </w:tcPr>
          <w:p w14:paraId="294D3448" w14:textId="77777777" w:rsidR="00687D9E" w:rsidRPr="00687D9E" w:rsidRDefault="00687D9E" w:rsidP="000F5C8C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</w:p>
        </w:tc>
        <w:tc>
          <w:tcPr>
            <w:tcW w:w="2120" w:type="pct"/>
          </w:tcPr>
          <w:p w14:paraId="11DB6FA6" w14:textId="77777777" w:rsidR="00687D9E" w:rsidRPr="00687D9E" w:rsidRDefault="00687D9E" w:rsidP="000F5C8C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687D9E">
              <w:rPr>
                <w:szCs w:val="28"/>
                <w:lang w:eastAsia="ru-RU"/>
              </w:rPr>
              <w:t>Работа с разделом «Планы работ и задачи»</w:t>
            </w:r>
          </w:p>
        </w:tc>
      </w:tr>
      <w:tr w:rsidR="00687D9E" w:rsidRPr="00687D9E" w14:paraId="1E91B781" w14:textId="77777777" w:rsidTr="00687D9E">
        <w:tc>
          <w:tcPr>
            <w:tcW w:w="1818" w:type="pct"/>
          </w:tcPr>
          <w:p w14:paraId="0D0149AF" w14:textId="77777777" w:rsidR="00687D9E" w:rsidRPr="00687D9E" w:rsidRDefault="00687D9E" w:rsidP="000F5C8C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687D9E">
              <w:rPr>
                <w:szCs w:val="28"/>
                <w:lang w:eastAsia="ru-RU"/>
              </w:rPr>
              <w:t>ДКТиАСУ-Форум-Участники</w:t>
            </w:r>
          </w:p>
          <w:p w14:paraId="057483F6" w14:textId="77777777" w:rsidR="00687D9E" w:rsidRPr="00687D9E" w:rsidRDefault="00687D9E" w:rsidP="000F5C8C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687D9E">
              <w:rPr>
                <w:szCs w:val="28"/>
                <w:lang w:eastAsia="ru-RU"/>
              </w:rPr>
              <w:t>ДКТиАСУ-Форум-Посетители</w:t>
            </w:r>
          </w:p>
        </w:tc>
        <w:tc>
          <w:tcPr>
            <w:tcW w:w="1062" w:type="pct"/>
          </w:tcPr>
          <w:p w14:paraId="61F72F7C" w14:textId="77777777" w:rsidR="00687D9E" w:rsidRPr="00687D9E" w:rsidRDefault="00687D9E" w:rsidP="000F5C8C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</w:p>
        </w:tc>
        <w:tc>
          <w:tcPr>
            <w:tcW w:w="2120" w:type="pct"/>
          </w:tcPr>
          <w:p w14:paraId="62E58DF3" w14:textId="77777777" w:rsidR="00687D9E" w:rsidRPr="00687D9E" w:rsidRDefault="00687D9E" w:rsidP="000F5C8C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687D9E">
              <w:rPr>
                <w:szCs w:val="28"/>
                <w:lang w:eastAsia="ru-RU"/>
              </w:rPr>
              <w:t>Работа с разделом  «Форум»</w:t>
            </w:r>
          </w:p>
        </w:tc>
      </w:tr>
      <w:tr w:rsidR="00687D9E" w:rsidRPr="00687D9E" w14:paraId="4B34A2CC" w14:textId="77777777" w:rsidTr="00687D9E">
        <w:tc>
          <w:tcPr>
            <w:tcW w:w="1818" w:type="pct"/>
          </w:tcPr>
          <w:p w14:paraId="57398DAE" w14:textId="77777777" w:rsidR="00687D9E" w:rsidRPr="00687D9E" w:rsidRDefault="00687D9E" w:rsidP="000F5C8C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687D9E">
              <w:rPr>
                <w:szCs w:val="28"/>
                <w:lang w:eastAsia="ru-RU"/>
              </w:rPr>
              <w:t>ДКТиАСУ-МР-участники</w:t>
            </w:r>
          </w:p>
        </w:tc>
        <w:tc>
          <w:tcPr>
            <w:tcW w:w="1062" w:type="pct"/>
          </w:tcPr>
          <w:p w14:paraId="55FD206E" w14:textId="77777777" w:rsidR="00687D9E" w:rsidRPr="00687D9E" w:rsidRDefault="00687D9E" w:rsidP="000F5C8C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</w:p>
        </w:tc>
        <w:tc>
          <w:tcPr>
            <w:tcW w:w="2120" w:type="pct"/>
          </w:tcPr>
          <w:p w14:paraId="6AD1FC17" w14:textId="77777777" w:rsidR="00687D9E" w:rsidRPr="00687D9E" w:rsidRDefault="00687D9E" w:rsidP="000F5C8C">
            <w:pPr>
              <w:spacing w:after="0" w:line="240" w:lineRule="auto"/>
              <w:ind w:firstLine="0"/>
              <w:jc w:val="left"/>
              <w:rPr>
                <w:szCs w:val="28"/>
                <w:lang w:eastAsia="ru-RU"/>
              </w:rPr>
            </w:pPr>
            <w:r w:rsidRPr="00687D9E">
              <w:rPr>
                <w:szCs w:val="28"/>
                <w:lang w:eastAsia="ru-RU"/>
              </w:rPr>
              <w:t>Работа с разделом  «Мероприятия ДКиТ АСУ»</w:t>
            </w:r>
          </w:p>
        </w:tc>
      </w:tr>
    </w:tbl>
    <w:p w14:paraId="3D564161" w14:textId="77777777" w:rsidR="00687D9E" w:rsidRPr="00687D9E" w:rsidRDefault="00687D9E" w:rsidP="00687D9E">
      <w:pPr>
        <w:spacing w:after="0" w:line="240" w:lineRule="auto"/>
        <w:ind w:firstLine="567"/>
        <w:rPr>
          <w:rFonts w:eastAsia="Times New Roman"/>
          <w:szCs w:val="28"/>
          <w:lang w:eastAsia="ru-RU"/>
        </w:rPr>
      </w:pPr>
    </w:p>
    <w:p w14:paraId="690A6189" w14:textId="77777777" w:rsidR="006C7A92" w:rsidRPr="00D203BC" w:rsidRDefault="006C7A92" w:rsidP="00286A85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403" w:name="_Toc465336166"/>
      <w:r w:rsidRPr="00D203BC">
        <w:rPr>
          <w:sz w:val="24"/>
          <w:szCs w:val="24"/>
        </w:rPr>
        <w:lastRenderedPageBreak/>
        <w:t>Библиотека документов</w:t>
      </w:r>
      <w:bookmarkEnd w:id="403"/>
    </w:p>
    <w:p w14:paraId="4E4CB29D" w14:textId="5CBB9D95" w:rsidR="006C7A92" w:rsidRDefault="006C7A92" w:rsidP="00995063">
      <w:pPr>
        <w:pStyle w:val="aff4"/>
      </w:pPr>
      <w:r w:rsidRPr="005368C1">
        <w:t>Раздел реализован путем использования стандартных библиотек документов MS SharePoint. Каждый документ в библиотеке имеет карточку документа</w:t>
      </w:r>
      <w:r w:rsidR="00086B74">
        <w:t xml:space="preserve"> со следующим набором атрибутов.</w:t>
      </w:r>
    </w:p>
    <w:p w14:paraId="24993F83" w14:textId="36DB2C72" w:rsidR="00086B74" w:rsidRPr="00B84F13" w:rsidRDefault="00086B74" w:rsidP="00086B74">
      <w:pPr>
        <w:pStyle w:val="af1"/>
        <w:keepNext/>
        <w:spacing w:before="200"/>
        <w:rPr>
          <w:i/>
        </w:rPr>
      </w:pPr>
      <w:r>
        <w:rPr>
          <w:i/>
        </w:rPr>
        <w:t>Таблица</w:t>
      </w:r>
      <w:r w:rsidRPr="00B84F13">
        <w:rPr>
          <w:i/>
        </w:rPr>
        <w:t xml:space="preserve"> </w:t>
      </w:r>
      <w:r w:rsidRPr="00B84F13">
        <w:rPr>
          <w:i/>
        </w:rPr>
        <w:fldChar w:fldCharType="begin"/>
      </w:r>
      <w:r w:rsidRPr="00B84F13">
        <w:rPr>
          <w:i/>
        </w:rPr>
        <w:instrText xml:space="preserve"> SEQ Таблица \* ARABIC </w:instrText>
      </w:r>
      <w:r w:rsidRPr="00B84F13">
        <w:rPr>
          <w:i/>
        </w:rPr>
        <w:fldChar w:fldCharType="separate"/>
      </w:r>
      <w:r w:rsidR="00E22EDC">
        <w:rPr>
          <w:i/>
          <w:noProof/>
        </w:rPr>
        <w:t>64</w:t>
      </w:r>
      <w:r w:rsidRPr="00B84F13">
        <w:rPr>
          <w:i/>
        </w:rPr>
        <w:fldChar w:fldCharType="end"/>
      </w:r>
      <w:r>
        <w:rPr>
          <w:i/>
        </w:rPr>
        <w:t xml:space="preserve"> – </w:t>
      </w:r>
      <w:r w:rsidRPr="00B84F13">
        <w:rPr>
          <w:i/>
        </w:rPr>
        <w:t>Атрибуты  «</w:t>
      </w:r>
      <w:r>
        <w:rPr>
          <w:i/>
        </w:rPr>
        <w:t>Библиотека документов</w:t>
      </w:r>
      <w:r w:rsidRPr="00B84F13">
        <w:rPr>
          <w:i/>
        </w:rPr>
        <w:t>»</w:t>
      </w:r>
    </w:p>
    <w:tbl>
      <w:tblPr>
        <w:tblStyle w:val="af"/>
        <w:tblW w:w="5000" w:type="pct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40"/>
        <w:gridCol w:w="2052"/>
        <w:gridCol w:w="1678"/>
        <w:gridCol w:w="5074"/>
      </w:tblGrid>
      <w:tr w:rsidR="00086B74" w14:paraId="4BCC7B63" w14:textId="77777777" w:rsidTr="00086B74">
        <w:trPr>
          <w:cantSplit/>
        </w:trPr>
        <w:tc>
          <w:tcPr>
            <w:tcW w:w="289" w:type="pct"/>
            <w:shd w:val="clear" w:color="auto" w:fill="E7E6E6" w:themeFill="background2"/>
            <w:vAlign w:val="center"/>
          </w:tcPr>
          <w:p w14:paraId="2626567D" w14:textId="77777777" w:rsidR="00086B74" w:rsidRPr="004302B9" w:rsidRDefault="00086B74" w:rsidP="00AB7CDD">
            <w:pPr>
              <w:pStyle w:val="56"/>
              <w:keepNext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№ п\п</w:t>
            </w:r>
          </w:p>
        </w:tc>
        <w:tc>
          <w:tcPr>
            <w:tcW w:w="1098" w:type="pct"/>
            <w:tcBorders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27D0C158" w14:textId="77777777" w:rsidR="00086B74" w:rsidRPr="004302B9" w:rsidRDefault="00086B74" w:rsidP="00AB7CDD">
            <w:pPr>
              <w:pStyle w:val="56"/>
              <w:keepNext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Наименование</w:t>
            </w:r>
          </w:p>
        </w:tc>
        <w:tc>
          <w:tcPr>
            <w:tcW w:w="898" w:type="pct"/>
            <w:tcBorders>
              <w:left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0E960ED6" w14:textId="77777777" w:rsidR="00086B74" w:rsidRPr="004302B9" w:rsidRDefault="00086B74" w:rsidP="00AB7CDD">
            <w:pPr>
              <w:pStyle w:val="56"/>
              <w:keepNext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Тип</w:t>
            </w:r>
          </w:p>
        </w:tc>
        <w:tc>
          <w:tcPr>
            <w:tcW w:w="2715" w:type="pct"/>
            <w:tcBorders>
              <w:left w:val="single" w:sz="4" w:space="0" w:color="auto"/>
            </w:tcBorders>
            <w:shd w:val="clear" w:color="auto" w:fill="E7E6E6" w:themeFill="background2"/>
            <w:vAlign w:val="center"/>
          </w:tcPr>
          <w:p w14:paraId="2DC3CE42" w14:textId="77777777" w:rsidR="00086B74" w:rsidRPr="004302B9" w:rsidRDefault="00086B74" w:rsidP="00AB7CDD">
            <w:pPr>
              <w:pStyle w:val="56"/>
              <w:keepNext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Комментарий</w:t>
            </w:r>
          </w:p>
        </w:tc>
      </w:tr>
      <w:tr w:rsidR="00086B74" w14:paraId="0B697FE3" w14:textId="77777777" w:rsidTr="00086B74">
        <w:trPr>
          <w:cantSplit/>
        </w:trPr>
        <w:tc>
          <w:tcPr>
            <w:tcW w:w="289" w:type="pct"/>
          </w:tcPr>
          <w:p w14:paraId="7EA674C1" w14:textId="1AA33E11" w:rsidR="00086B74" w:rsidRDefault="00086B74" w:rsidP="00AB7CDD">
            <w:pPr>
              <w:pStyle w:val="56"/>
              <w:tabs>
                <w:tab w:val="clear" w:pos="0"/>
              </w:tabs>
              <w:ind w:left="0" w:firstLine="0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 xml:space="preserve">1. </w:t>
            </w:r>
          </w:p>
        </w:tc>
        <w:tc>
          <w:tcPr>
            <w:tcW w:w="1098" w:type="pct"/>
            <w:tcBorders>
              <w:right w:val="single" w:sz="4" w:space="0" w:color="auto"/>
            </w:tcBorders>
          </w:tcPr>
          <w:p w14:paraId="52DA109D" w14:textId="4CB42084" w:rsidR="00086B74" w:rsidRPr="00DD0623" w:rsidRDefault="00086B74" w:rsidP="00AB7CDD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Тип контента</w:t>
            </w:r>
          </w:p>
        </w:tc>
        <w:tc>
          <w:tcPr>
            <w:tcW w:w="898" w:type="pct"/>
            <w:tcBorders>
              <w:left w:val="single" w:sz="4" w:space="0" w:color="auto"/>
            </w:tcBorders>
          </w:tcPr>
          <w:p w14:paraId="12BC44A9" w14:textId="64716979" w:rsidR="00086B74" w:rsidRPr="00DD0623" w:rsidRDefault="00086B74" w:rsidP="00AB7CDD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Выбор</w:t>
            </w:r>
          </w:p>
        </w:tc>
        <w:tc>
          <w:tcPr>
            <w:tcW w:w="2715" w:type="pct"/>
          </w:tcPr>
          <w:p w14:paraId="02832722" w14:textId="77777777" w:rsidR="00086B74" w:rsidRDefault="00086B74" w:rsidP="00AB7CDD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Доступные значения:</w:t>
            </w:r>
          </w:p>
          <w:p w14:paraId="4C7F223F" w14:textId="77777777" w:rsidR="00086B74" w:rsidRDefault="00086B74" w:rsidP="00AB7CDD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Документ;</w:t>
            </w:r>
          </w:p>
          <w:p w14:paraId="5BA2B0E7" w14:textId="4451AA32" w:rsidR="00086B74" w:rsidRPr="00DD0623" w:rsidRDefault="00086B74" w:rsidP="00AB7CDD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Связь с документом.</w:t>
            </w:r>
          </w:p>
        </w:tc>
      </w:tr>
      <w:tr w:rsidR="00086B74" w14:paraId="2E9FA37B" w14:textId="77777777" w:rsidTr="00086B74">
        <w:trPr>
          <w:cantSplit/>
        </w:trPr>
        <w:tc>
          <w:tcPr>
            <w:tcW w:w="289" w:type="pct"/>
          </w:tcPr>
          <w:p w14:paraId="695BE581" w14:textId="7C80E7D7" w:rsidR="00086B74" w:rsidRDefault="00086B74" w:rsidP="00AB7CDD">
            <w:pPr>
              <w:pStyle w:val="56"/>
              <w:tabs>
                <w:tab w:val="clear" w:pos="0"/>
              </w:tabs>
              <w:ind w:left="0" w:firstLine="0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2.</w:t>
            </w:r>
          </w:p>
        </w:tc>
        <w:tc>
          <w:tcPr>
            <w:tcW w:w="1098" w:type="pct"/>
            <w:tcBorders>
              <w:right w:val="single" w:sz="4" w:space="0" w:color="auto"/>
            </w:tcBorders>
          </w:tcPr>
          <w:p w14:paraId="05806EFE" w14:textId="3B6666EF" w:rsidR="00086B74" w:rsidRPr="00DD0623" w:rsidRDefault="00086B74" w:rsidP="00AB7CDD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Имя</w:t>
            </w:r>
          </w:p>
        </w:tc>
        <w:tc>
          <w:tcPr>
            <w:tcW w:w="898" w:type="pct"/>
            <w:tcBorders>
              <w:left w:val="single" w:sz="4" w:space="0" w:color="auto"/>
            </w:tcBorders>
          </w:tcPr>
          <w:p w14:paraId="2B2EB3AE" w14:textId="08600A7D" w:rsidR="00086B74" w:rsidRPr="00DD0623" w:rsidRDefault="00086B74" w:rsidP="00AB7CDD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Однострочный текст</w:t>
            </w:r>
          </w:p>
        </w:tc>
        <w:tc>
          <w:tcPr>
            <w:tcW w:w="2715" w:type="pct"/>
          </w:tcPr>
          <w:p w14:paraId="39AFF6E6" w14:textId="133009B0" w:rsidR="00086B74" w:rsidRPr="00DD0623" w:rsidRDefault="00086B74" w:rsidP="00AB7CDD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</w:tr>
      <w:tr w:rsidR="00086B74" w14:paraId="3021F363" w14:textId="77777777" w:rsidTr="00086B74">
        <w:trPr>
          <w:cantSplit/>
        </w:trPr>
        <w:tc>
          <w:tcPr>
            <w:tcW w:w="289" w:type="pct"/>
          </w:tcPr>
          <w:p w14:paraId="3D4F7BED" w14:textId="77777777" w:rsidR="00086B74" w:rsidRDefault="00086B74" w:rsidP="00AB7CDD">
            <w:pPr>
              <w:pStyle w:val="56"/>
              <w:tabs>
                <w:tab w:val="clear" w:pos="0"/>
              </w:tabs>
              <w:ind w:left="0" w:firstLine="0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3.</w:t>
            </w:r>
          </w:p>
        </w:tc>
        <w:tc>
          <w:tcPr>
            <w:tcW w:w="1098" w:type="pct"/>
            <w:tcBorders>
              <w:right w:val="single" w:sz="4" w:space="0" w:color="auto"/>
            </w:tcBorders>
          </w:tcPr>
          <w:p w14:paraId="2D520F90" w14:textId="0587D4A5" w:rsidR="00086B74" w:rsidRPr="00DD0623" w:rsidRDefault="00086B74" w:rsidP="00AB7CDD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Название</w:t>
            </w:r>
          </w:p>
        </w:tc>
        <w:tc>
          <w:tcPr>
            <w:tcW w:w="898" w:type="pct"/>
            <w:tcBorders>
              <w:left w:val="single" w:sz="4" w:space="0" w:color="auto"/>
            </w:tcBorders>
          </w:tcPr>
          <w:p w14:paraId="402BC055" w14:textId="5390CA93" w:rsidR="00086B74" w:rsidRPr="00DD0623" w:rsidRDefault="00086B74" w:rsidP="00AB7CDD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Однострочный текст</w:t>
            </w:r>
          </w:p>
        </w:tc>
        <w:tc>
          <w:tcPr>
            <w:tcW w:w="2715" w:type="pct"/>
          </w:tcPr>
          <w:p w14:paraId="697E5F7B" w14:textId="5B8B381C" w:rsidR="00086B74" w:rsidRPr="00DD0623" w:rsidRDefault="00086B74" w:rsidP="00AB7CDD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</w:tr>
      <w:tr w:rsidR="00086B74" w14:paraId="0DB2D24A" w14:textId="77777777" w:rsidTr="00086B74">
        <w:trPr>
          <w:cantSplit/>
        </w:trPr>
        <w:tc>
          <w:tcPr>
            <w:tcW w:w="289" w:type="pct"/>
          </w:tcPr>
          <w:p w14:paraId="2182E08D" w14:textId="77777777" w:rsidR="00086B74" w:rsidRDefault="00086B74" w:rsidP="00AB7CDD">
            <w:pPr>
              <w:pStyle w:val="56"/>
              <w:tabs>
                <w:tab w:val="clear" w:pos="0"/>
              </w:tabs>
              <w:ind w:left="0" w:firstLine="0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4.</w:t>
            </w:r>
          </w:p>
        </w:tc>
        <w:tc>
          <w:tcPr>
            <w:tcW w:w="1098" w:type="pct"/>
            <w:tcBorders>
              <w:right w:val="single" w:sz="4" w:space="0" w:color="auto"/>
            </w:tcBorders>
          </w:tcPr>
          <w:p w14:paraId="34ED54EB" w14:textId="68B12E4A" w:rsidR="00086B74" w:rsidRPr="00086B74" w:rsidRDefault="00086B74" w:rsidP="00AB7CDD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  <w:lang w:val="en-US"/>
              </w:rPr>
              <w:t>URL-</w:t>
            </w:r>
            <w:r>
              <w:rPr>
                <w:szCs w:val="24"/>
              </w:rPr>
              <w:t>адрес</w:t>
            </w:r>
          </w:p>
        </w:tc>
        <w:tc>
          <w:tcPr>
            <w:tcW w:w="898" w:type="pct"/>
            <w:tcBorders>
              <w:left w:val="single" w:sz="4" w:space="0" w:color="auto"/>
            </w:tcBorders>
          </w:tcPr>
          <w:p w14:paraId="0FDF9118" w14:textId="137021F9" w:rsidR="00086B74" w:rsidRPr="00DD0623" w:rsidRDefault="00086B74" w:rsidP="00AB7CDD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Ссылка</w:t>
            </w:r>
          </w:p>
        </w:tc>
        <w:tc>
          <w:tcPr>
            <w:tcW w:w="2715" w:type="pct"/>
          </w:tcPr>
          <w:p w14:paraId="0ECDF168" w14:textId="1487D33D" w:rsidR="00086B74" w:rsidRPr="00DD0623" w:rsidRDefault="00086B74" w:rsidP="00AB7CDD">
            <w:pPr>
              <w:keepNext/>
              <w:spacing w:after="0" w:line="240" w:lineRule="auto"/>
              <w:ind w:firstLine="29"/>
              <w:jc w:val="left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</w:tr>
    </w:tbl>
    <w:p w14:paraId="00C33B03" w14:textId="77777777" w:rsidR="00086B74" w:rsidRPr="005368C1" w:rsidRDefault="00086B74" w:rsidP="00995063">
      <w:pPr>
        <w:pStyle w:val="aff4"/>
      </w:pPr>
    </w:p>
    <w:p w14:paraId="432DD08E" w14:textId="6404E1CF" w:rsidR="006C7A92" w:rsidRPr="00086B74" w:rsidRDefault="006C7A92" w:rsidP="00086B74">
      <w:pPr>
        <w:spacing w:after="0" w:line="240" w:lineRule="auto"/>
        <w:ind w:firstLine="0"/>
        <w:rPr>
          <w:rFonts w:eastAsia="Times New Roman"/>
          <w:szCs w:val="24"/>
          <w:lang w:eastAsia="ru-RU"/>
        </w:rPr>
      </w:pPr>
    </w:p>
    <w:p w14:paraId="4FA6A9EE" w14:textId="53728C68" w:rsidR="006C7A92" w:rsidRPr="00EC755A" w:rsidRDefault="002C2F9B" w:rsidP="00257532">
      <w:pPr>
        <w:spacing w:after="0" w:line="240" w:lineRule="auto"/>
      </w:pPr>
      <w:r>
        <w:t>Отдельный тип контента для папки не создавался. Папки имеют стандартный набор атрибутов.</w:t>
      </w:r>
      <w:r w:rsidR="00867A70" w:rsidRPr="00867A70">
        <w:t xml:space="preserve"> </w:t>
      </w:r>
    </w:p>
    <w:p w14:paraId="76EEE8BF" w14:textId="65785F73" w:rsidR="006C7A92" w:rsidRDefault="005368C1" w:rsidP="00286A85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404" w:name="_Toc465336167"/>
      <w:r>
        <w:rPr>
          <w:sz w:val="24"/>
          <w:szCs w:val="24"/>
        </w:rPr>
        <w:t>График</w:t>
      </w:r>
      <w:r w:rsidR="006C7A92">
        <w:rPr>
          <w:sz w:val="24"/>
          <w:szCs w:val="24"/>
        </w:rPr>
        <w:t xml:space="preserve"> отпусков</w:t>
      </w:r>
      <w:bookmarkEnd w:id="404"/>
      <w:r w:rsidR="006C7A92" w:rsidRPr="00D203BC">
        <w:rPr>
          <w:sz w:val="24"/>
          <w:szCs w:val="24"/>
        </w:rPr>
        <w:t xml:space="preserve"> </w:t>
      </w:r>
    </w:p>
    <w:p w14:paraId="21EEC772" w14:textId="40FF5953" w:rsidR="003D4EDF" w:rsidRDefault="005368C1" w:rsidP="00257532">
      <w:pPr>
        <w:spacing w:after="0" w:line="240" w:lineRule="auto"/>
      </w:pPr>
      <w:r>
        <w:t>График</w:t>
      </w:r>
      <w:r w:rsidR="006C7A92" w:rsidRPr="006C7A92">
        <w:t xml:space="preserve"> </w:t>
      </w:r>
      <w:r w:rsidR="006C7A92">
        <w:t>отпусков</w:t>
      </w:r>
      <w:r w:rsidR="006C7A92" w:rsidRPr="00EC755A">
        <w:t xml:space="preserve"> ведется на основе стандартного списка типа календарь</w:t>
      </w:r>
      <w:r w:rsidR="006C7A92" w:rsidRPr="00732E66">
        <w:t xml:space="preserve">. </w:t>
      </w:r>
    </w:p>
    <w:p w14:paraId="5BFC2A34" w14:textId="30FF7C6C" w:rsidR="0010010F" w:rsidRPr="00BA5D45" w:rsidRDefault="0010010F" w:rsidP="00257532">
      <w:pPr>
        <w:spacing w:after="0" w:line="240" w:lineRule="auto"/>
      </w:pPr>
      <w:r w:rsidRPr="00BA5D45">
        <w:t>Сервис содержит:</w:t>
      </w:r>
    </w:p>
    <w:p w14:paraId="73EBFD35" w14:textId="77777777" w:rsidR="0010010F" w:rsidRPr="00BA5D45" w:rsidRDefault="0010010F" w:rsidP="0010010F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BA5D45">
        <w:rPr>
          <w:rFonts w:eastAsia="Times New Roman"/>
          <w:szCs w:val="24"/>
          <w:lang w:eastAsia="ru-RU"/>
        </w:rPr>
        <w:t>Главную страницу «График отпусков»;</w:t>
      </w:r>
    </w:p>
    <w:p w14:paraId="3F5DBECF" w14:textId="77777777" w:rsidR="0010010F" w:rsidRPr="003D4EDF" w:rsidRDefault="0010010F" w:rsidP="0010010F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3D4EDF">
        <w:rPr>
          <w:rFonts w:eastAsia="Times New Roman"/>
          <w:szCs w:val="24"/>
          <w:lang w:eastAsia="ru-RU"/>
        </w:rPr>
        <w:t>Список «Периоды отпусков»;</w:t>
      </w:r>
    </w:p>
    <w:p w14:paraId="0A6DDC0D" w14:textId="77777777" w:rsidR="0010010F" w:rsidRPr="003D4EDF" w:rsidRDefault="0010010F" w:rsidP="0010010F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3D4EDF">
        <w:rPr>
          <w:rFonts w:eastAsia="Times New Roman"/>
          <w:szCs w:val="24"/>
          <w:lang w:eastAsia="ru-RU"/>
        </w:rPr>
        <w:t>Список «Планирование, согласование, утверждение»;</w:t>
      </w:r>
    </w:p>
    <w:p w14:paraId="339F91D3" w14:textId="77777777" w:rsidR="0010010F" w:rsidRPr="003D4EDF" w:rsidRDefault="0010010F" w:rsidP="0010010F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3D4EDF">
        <w:rPr>
          <w:rFonts w:eastAsia="Times New Roman"/>
          <w:szCs w:val="24"/>
          <w:lang w:eastAsia="ru-RU"/>
        </w:rPr>
        <w:t>Страницу «Страница настроек».</w:t>
      </w:r>
    </w:p>
    <w:p w14:paraId="0BAA20D9" w14:textId="77777777" w:rsidR="0010010F" w:rsidRPr="003D4EDF" w:rsidRDefault="0010010F" w:rsidP="0010010F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3D4EDF">
        <w:rPr>
          <w:rFonts w:eastAsia="Times New Roman"/>
          <w:szCs w:val="24"/>
          <w:lang w:eastAsia="ru-RU"/>
        </w:rPr>
        <w:t>Левая навигация:</w:t>
      </w:r>
    </w:p>
    <w:p w14:paraId="18BAEC77" w14:textId="77777777" w:rsidR="0010010F" w:rsidRPr="003D4EDF" w:rsidRDefault="0010010F" w:rsidP="0010010F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3D4EDF">
        <w:rPr>
          <w:rFonts w:eastAsia="Times New Roman"/>
          <w:szCs w:val="24"/>
          <w:lang w:eastAsia="ru-RU"/>
        </w:rPr>
        <w:t>График отпусков;</w:t>
      </w:r>
    </w:p>
    <w:p w14:paraId="560E5D95" w14:textId="77777777" w:rsidR="0010010F" w:rsidRPr="003D4EDF" w:rsidRDefault="0010010F" w:rsidP="0010010F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3D4EDF">
        <w:rPr>
          <w:rFonts w:eastAsia="Times New Roman"/>
          <w:szCs w:val="24"/>
          <w:lang w:eastAsia="ru-RU"/>
        </w:rPr>
        <w:t>Планирование, согласование, утверждение – только для Табельщика;</w:t>
      </w:r>
    </w:p>
    <w:p w14:paraId="0028FA7E" w14:textId="77777777" w:rsidR="0010010F" w:rsidRPr="003D4EDF" w:rsidRDefault="0010010F" w:rsidP="0010010F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3D4EDF">
        <w:rPr>
          <w:rFonts w:eastAsia="Times New Roman"/>
          <w:szCs w:val="24"/>
          <w:lang w:eastAsia="ru-RU"/>
        </w:rPr>
        <w:t>Страница настроек – только для Табельщика.</w:t>
      </w:r>
    </w:p>
    <w:p w14:paraId="3F1E73B0" w14:textId="77777777" w:rsidR="0010010F" w:rsidRDefault="0010010F" w:rsidP="0010010F">
      <w:pPr>
        <w:spacing w:after="0" w:line="240" w:lineRule="auto"/>
        <w:ind w:left="567" w:firstLine="0"/>
        <w:rPr>
          <w:rFonts w:eastAsia="Times New Roman"/>
          <w:szCs w:val="24"/>
          <w:lang w:eastAsia="ru-RU"/>
        </w:rPr>
      </w:pPr>
    </w:p>
    <w:p w14:paraId="0E48FE75" w14:textId="77777777" w:rsidR="0010010F" w:rsidRPr="00DE693B" w:rsidRDefault="0010010F" w:rsidP="00286A85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>Главная страница «График отпусков»</w:t>
      </w:r>
    </w:p>
    <w:p w14:paraId="2156965D" w14:textId="77777777" w:rsidR="0010010F" w:rsidRPr="003D4EDF" w:rsidRDefault="0010010F" w:rsidP="0010010F">
      <w:pPr>
        <w:spacing w:after="0" w:line="240" w:lineRule="auto"/>
      </w:pPr>
      <w:r w:rsidRPr="003D4EDF">
        <w:t>Страница «График отпусков» является главной страницей подсайта и содержит:</w:t>
      </w:r>
    </w:p>
    <w:p w14:paraId="11D328AF" w14:textId="77777777" w:rsidR="0010010F" w:rsidRPr="003D4EDF" w:rsidRDefault="0010010F" w:rsidP="0010010F">
      <w:pPr>
        <w:numPr>
          <w:ilvl w:val="0"/>
          <w:numId w:val="1"/>
        </w:numPr>
        <w:spacing w:after="0" w:line="240" w:lineRule="auto"/>
        <w:ind w:left="1066" w:hanging="357"/>
        <w:contextualSpacing/>
      </w:pPr>
      <w:r w:rsidRPr="003D4EDF">
        <w:t>Левое меню навигации;</w:t>
      </w:r>
    </w:p>
    <w:p w14:paraId="6CCC6C35" w14:textId="77777777" w:rsidR="0010010F" w:rsidRPr="003D4EDF" w:rsidRDefault="0010010F" w:rsidP="0010010F">
      <w:pPr>
        <w:numPr>
          <w:ilvl w:val="0"/>
          <w:numId w:val="1"/>
        </w:numPr>
        <w:spacing w:after="0" w:line="240" w:lineRule="auto"/>
        <w:ind w:left="1066" w:hanging="357"/>
        <w:contextualSpacing/>
      </w:pPr>
      <w:r w:rsidRPr="003D4EDF">
        <w:t>Область фильтрации данных;</w:t>
      </w:r>
    </w:p>
    <w:p w14:paraId="796014A7" w14:textId="77777777" w:rsidR="0010010F" w:rsidRPr="003D4EDF" w:rsidRDefault="0010010F" w:rsidP="0010010F">
      <w:pPr>
        <w:numPr>
          <w:ilvl w:val="0"/>
          <w:numId w:val="1"/>
        </w:numPr>
        <w:spacing w:after="0" w:line="240" w:lineRule="auto"/>
        <w:ind w:left="1066" w:hanging="357"/>
        <w:contextualSpacing/>
      </w:pPr>
      <w:r w:rsidRPr="003D4EDF">
        <w:t>Область отображения результатов фильтрации;</w:t>
      </w:r>
    </w:p>
    <w:p w14:paraId="76053DFB" w14:textId="77777777" w:rsidR="0010010F" w:rsidRPr="003D4EDF" w:rsidRDefault="0010010F" w:rsidP="0010010F">
      <w:pPr>
        <w:keepNext/>
        <w:numPr>
          <w:ilvl w:val="0"/>
          <w:numId w:val="1"/>
        </w:numPr>
        <w:spacing w:after="0" w:line="240" w:lineRule="auto"/>
        <w:ind w:left="1066" w:hanging="357"/>
        <w:contextualSpacing/>
      </w:pPr>
      <w:r w:rsidRPr="003D4EDF">
        <w:t xml:space="preserve">Область управления, содержащую кнопки: </w:t>
      </w:r>
    </w:p>
    <w:p w14:paraId="4227B501" w14:textId="77777777" w:rsidR="0010010F" w:rsidRPr="003D4EDF" w:rsidRDefault="0010010F" w:rsidP="00687D9E">
      <w:pPr>
        <w:numPr>
          <w:ilvl w:val="1"/>
          <w:numId w:val="41"/>
        </w:numPr>
        <w:spacing w:after="0" w:line="240" w:lineRule="auto"/>
        <w:contextualSpacing/>
      </w:pPr>
      <w:r w:rsidRPr="003D4EDF">
        <w:t xml:space="preserve">создания периодов отпуска, </w:t>
      </w:r>
    </w:p>
    <w:p w14:paraId="0857B3B8" w14:textId="77777777" w:rsidR="0010010F" w:rsidRPr="003D4EDF" w:rsidRDefault="0010010F" w:rsidP="00687D9E">
      <w:pPr>
        <w:numPr>
          <w:ilvl w:val="1"/>
          <w:numId w:val="41"/>
        </w:numPr>
        <w:spacing w:after="0" w:line="240" w:lineRule="auto"/>
        <w:contextualSpacing/>
      </w:pPr>
      <w:r w:rsidRPr="003D4EDF">
        <w:t xml:space="preserve">согласования периодов отпуска, </w:t>
      </w:r>
    </w:p>
    <w:p w14:paraId="279650D8" w14:textId="77777777" w:rsidR="0010010F" w:rsidRPr="003D4EDF" w:rsidRDefault="0010010F" w:rsidP="00687D9E">
      <w:pPr>
        <w:numPr>
          <w:ilvl w:val="1"/>
          <w:numId w:val="41"/>
        </w:numPr>
        <w:spacing w:after="0" w:line="240" w:lineRule="auto"/>
        <w:contextualSpacing/>
      </w:pPr>
      <w:r w:rsidRPr="003D4EDF">
        <w:t xml:space="preserve">утверждения периодов отпуска, </w:t>
      </w:r>
    </w:p>
    <w:p w14:paraId="4CA82E62" w14:textId="77777777" w:rsidR="0010010F" w:rsidRPr="003D4EDF" w:rsidRDefault="0010010F" w:rsidP="00687D9E">
      <w:pPr>
        <w:numPr>
          <w:ilvl w:val="1"/>
          <w:numId w:val="41"/>
        </w:numPr>
        <w:spacing w:after="0" w:line="240" w:lineRule="auto"/>
        <w:contextualSpacing/>
      </w:pPr>
      <w:r w:rsidRPr="003D4EDF">
        <w:t>«Выгрузить в Excel»,</w:t>
      </w:r>
    </w:p>
    <w:p w14:paraId="6B083D1E" w14:textId="77777777" w:rsidR="0010010F" w:rsidRPr="003D4EDF" w:rsidRDefault="0010010F" w:rsidP="00687D9E">
      <w:pPr>
        <w:numPr>
          <w:ilvl w:val="0"/>
          <w:numId w:val="41"/>
        </w:numPr>
        <w:spacing w:after="0" w:line="240" w:lineRule="auto"/>
        <w:contextualSpacing/>
      </w:pPr>
      <w:r w:rsidRPr="003D4EDF">
        <w:t>Цветовая индикация периодов отпусков («легенда») – блок на странице, содержащий описание используемых для обозначения периодов отпусков цветов.</w:t>
      </w:r>
    </w:p>
    <w:p w14:paraId="361D87BC" w14:textId="77777777" w:rsidR="0010010F" w:rsidRPr="00EA18F6" w:rsidRDefault="0010010F" w:rsidP="0010010F">
      <w:pPr>
        <w:spacing w:after="0" w:line="240" w:lineRule="auto"/>
        <w:ind w:left="567" w:firstLine="0"/>
        <w:rPr>
          <w:rFonts w:eastAsia="Times New Roman"/>
          <w:szCs w:val="24"/>
          <w:lang w:eastAsia="ru-RU"/>
        </w:rPr>
      </w:pPr>
    </w:p>
    <w:p w14:paraId="25ECF710" w14:textId="77777777" w:rsidR="0010010F" w:rsidRPr="00DE693B" w:rsidRDefault="0010010F" w:rsidP="00286A85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DE693B">
        <w:rPr>
          <w:sz w:val="24"/>
          <w:szCs w:val="24"/>
        </w:rPr>
        <w:lastRenderedPageBreak/>
        <w:t>Распределение ролей пользователей</w:t>
      </w:r>
    </w:p>
    <w:p w14:paraId="0ECEEA65" w14:textId="77777777" w:rsidR="0010010F" w:rsidRPr="00BA5D45" w:rsidRDefault="0010010F" w:rsidP="0010010F">
      <w:pPr>
        <w:spacing w:after="0" w:line="240" w:lineRule="auto"/>
        <w:ind w:firstLine="567"/>
      </w:pPr>
      <w:r w:rsidRPr="00BA5D45">
        <w:t xml:space="preserve">При создании подсайта «График отпусков» Система создает две группы безопасности SharePoint (см. </w:t>
      </w:r>
      <w:r w:rsidRPr="00BA5D45">
        <w:fldChar w:fldCharType="begin"/>
      </w:r>
      <w:r w:rsidRPr="00BA5D45">
        <w:instrText xml:space="preserve"> REF _Ref432674304 \h  \* MERGEFORMAT </w:instrText>
      </w:r>
      <w:r w:rsidRPr="00BA5D45">
        <w:fldChar w:fldCharType="separate"/>
      </w:r>
      <w:r w:rsidR="00E22EDC" w:rsidRPr="00E22EDC">
        <w:t>Таблица 65</w:t>
      </w:r>
      <w:r w:rsidRPr="00BA5D45">
        <w:fldChar w:fldCharType="end"/>
      </w:r>
      <w:r w:rsidRPr="00BA5D45">
        <w:t>):</w:t>
      </w:r>
    </w:p>
    <w:p w14:paraId="3302E668" w14:textId="77777777" w:rsidR="0010010F" w:rsidRPr="00BA5D45" w:rsidRDefault="0010010F" w:rsidP="0010010F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BA5D45">
        <w:rPr>
          <w:rFonts w:eastAsia="Times New Roman"/>
          <w:szCs w:val="24"/>
          <w:lang w:eastAsia="ru-RU"/>
        </w:rPr>
        <w:t xml:space="preserve">«График отпусков_Табельщик_[url-сайта]» – пользователей, входящих в данную группу, указывает Администратор Портала. </w:t>
      </w:r>
    </w:p>
    <w:p w14:paraId="114DE2B9" w14:textId="77777777" w:rsidR="0010010F" w:rsidRPr="00BA5D45" w:rsidRDefault="0010010F" w:rsidP="0010010F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BA5D45">
        <w:rPr>
          <w:rFonts w:eastAsia="Times New Roman"/>
          <w:szCs w:val="24"/>
          <w:lang w:eastAsia="ru-RU"/>
        </w:rPr>
        <w:t>«График отпусков_Сотрудники_[url-сайта]» – список пользователей или Групп AD, входящих в данную группу, указывает Администратор Портала.</w:t>
      </w:r>
    </w:p>
    <w:p w14:paraId="73FF9CDC" w14:textId="77777777" w:rsidR="0010010F" w:rsidRPr="00BA5D45" w:rsidRDefault="0010010F" w:rsidP="0010010F">
      <w:pPr>
        <w:spacing w:after="0" w:line="240" w:lineRule="auto"/>
        <w:ind w:left="709" w:firstLine="0"/>
        <w:rPr>
          <w:i/>
        </w:rPr>
      </w:pPr>
      <w:r w:rsidRPr="00BA5D45">
        <w:rPr>
          <w:i/>
        </w:rPr>
        <w:t>Примечание: [</w:t>
      </w:r>
      <w:r w:rsidRPr="00BA5D45">
        <w:rPr>
          <w:i/>
          <w:lang w:val="en-US"/>
        </w:rPr>
        <w:t>url</w:t>
      </w:r>
      <w:r w:rsidRPr="00BA5D45">
        <w:rPr>
          <w:i/>
        </w:rPr>
        <w:t>-сайта] заменяется на адрес создаваемого подсайта (вводится для уникальности названия группы безопасности).</w:t>
      </w:r>
    </w:p>
    <w:p w14:paraId="303192F8" w14:textId="77777777" w:rsidR="0010010F" w:rsidRPr="00BA5D45" w:rsidRDefault="0010010F" w:rsidP="0010010F">
      <w:pPr>
        <w:keepNext/>
        <w:spacing w:before="200" w:line="240" w:lineRule="auto"/>
        <w:jc w:val="right"/>
        <w:rPr>
          <w:bCs/>
          <w:i/>
          <w:szCs w:val="18"/>
        </w:rPr>
      </w:pPr>
      <w:bookmarkStart w:id="405" w:name="_Ref432674304"/>
      <w:bookmarkStart w:id="406" w:name="_Ref429752329"/>
      <w:bookmarkStart w:id="407" w:name="_Ref436752651"/>
      <w:r w:rsidRPr="00BA5D45">
        <w:rPr>
          <w:bCs/>
          <w:i/>
          <w:szCs w:val="18"/>
        </w:rPr>
        <w:t xml:space="preserve">Таблица </w:t>
      </w:r>
      <w:r w:rsidRPr="00BA5D45">
        <w:rPr>
          <w:bCs/>
          <w:i/>
          <w:szCs w:val="18"/>
        </w:rPr>
        <w:fldChar w:fldCharType="begin"/>
      </w:r>
      <w:r w:rsidRPr="00BA5D45">
        <w:rPr>
          <w:bCs/>
          <w:i/>
          <w:szCs w:val="18"/>
        </w:rPr>
        <w:instrText xml:space="preserve"> SEQ Таблица \* ARABIC </w:instrText>
      </w:r>
      <w:r w:rsidRPr="00BA5D45">
        <w:rPr>
          <w:bCs/>
          <w:i/>
          <w:szCs w:val="18"/>
        </w:rPr>
        <w:fldChar w:fldCharType="separate"/>
      </w:r>
      <w:r w:rsidR="00E22EDC">
        <w:rPr>
          <w:bCs/>
          <w:i/>
          <w:noProof/>
          <w:szCs w:val="18"/>
        </w:rPr>
        <w:t>65</w:t>
      </w:r>
      <w:r w:rsidRPr="00BA5D45">
        <w:rPr>
          <w:bCs/>
          <w:i/>
          <w:szCs w:val="18"/>
        </w:rPr>
        <w:fldChar w:fldCharType="end"/>
      </w:r>
      <w:bookmarkEnd w:id="405"/>
      <w:r w:rsidRPr="00BA5D45">
        <w:rPr>
          <w:bCs/>
          <w:i/>
          <w:szCs w:val="18"/>
        </w:rPr>
        <w:t xml:space="preserve">. </w:t>
      </w:r>
      <w:bookmarkEnd w:id="406"/>
      <w:r w:rsidRPr="00BA5D45">
        <w:rPr>
          <w:bCs/>
          <w:i/>
          <w:szCs w:val="18"/>
        </w:rPr>
        <w:t>Матрица прав</w:t>
      </w:r>
      <w:bookmarkEnd w:id="407"/>
    </w:p>
    <w:tbl>
      <w:tblPr>
        <w:tblW w:w="4931" w:type="pct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41"/>
        <w:gridCol w:w="2807"/>
        <w:gridCol w:w="3067"/>
      </w:tblGrid>
      <w:tr w:rsidR="0010010F" w:rsidRPr="00BA5D45" w14:paraId="1EA1E579" w14:textId="77777777" w:rsidTr="001A1111">
        <w:trPr>
          <w:trHeight w:val="689"/>
        </w:trPr>
        <w:tc>
          <w:tcPr>
            <w:tcW w:w="1813" w:type="pct"/>
            <w:shd w:val="clear" w:color="auto" w:fill="D9D9D9" w:themeFill="background1" w:themeFillShade="D9"/>
            <w:vAlign w:val="center"/>
            <w:hideMark/>
          </w:tcPr>
          <w:p w14:paraId="78DFEF0F" w14:textId="77777777" w:rsidR="0010010F" w:rsidRPr="00BA5D45" w:rsidRDefault="0010010F" w:rsidP="001A1111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BA5D45">
              <w:rPr>
                <w:b/>
                <w:szCs w:val="24"/>
              </w:rPr>
              <w:t>Компонент</w:t>
            </w:r>
          </w:p>
        </w:tc>
        <w:tc>
          <w:tcPr>
            <w:tcW w:w="1523" w:type="pct"/>
            <w:shd w:val="clear" w:color="auto" w:fill="D9D9D9" w:themeFill="background1" w:themeFillShade="D9"/>
            <w:vAlign w:val="center"/>
            <w:hideMark/>
          </w:tcPr>
          <w:p w14:paraId="41E310C7" w14:textId="77777777" w:rsidR="0010010F" w:rsidRPr="00BA5D45" w:rsidRDefault="0010010F" w:rsidP="001A1111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BA5D45">
              <w:rPr>
                <w:b/>
                <w:szCs w:val="24"/>
              </w:rPr>
              <w:t>График отпусков_Табельщик_[url-сайта]</w:t>
            </w:r>
          </w:p>
        </w:tc>
        <w:tc>
          <w:tcPr>
            <w:tcW w:w="1664" w:type="pct"/>
            <w:shd w:val="clear" w:color="auto" w:fill="D9D9D9" w:themeFill="background1" w:themeFillShade="D9"/>
            <w:vAlign w:val="center"/>
            <w:hideMark/>
          </w:tcPr>
          <w:p w14:paraId="3F0785B9" w14:textId="77777777" w:rsidR="0010010F" w:rsidRPr="00BA5D45" w:rsidRDefault="0010010F" w:rsidP="001A1111">
            <w:pPr>
              <w:spacing w:after="0" w:line="240" w:lineRule="auto"/>
              <w:ind w:firstLine="0"/>
              <w:contextualSpacing/>
              <w:jc w:val="center"/>
              <w:rPr>
                <w:b/>
                <w:szCs w:val="24"/>
              </w:rPr>
            </w:pPr>
            <w:r w:rsidRPr="00BA5D45">
              <w:rPr>
                <w:b/>
                <w:szCs w:val="24"/>
              </w:rPr>
              <w:t>График отпусков_Сотрудники_[url-сайта]</w:t>
            </w:r>
          </w:p>
        </w:tc>
      </w:tr>
      <w:tr w:rsidR="0010010F" w:rsidRPr="00BA5D45" w14:paraId="6AB04C94" w14:textId="77777777" w:rsidTr="001A1111">
        <w:trPr>
          <w:trHeight w:val="669"/>
        </w:trPr>
        <w:tc>
          <w:tcPr>
            <w:tcW w:w="1813" w:type="pct"/>
            <w:shd w:val="clear" w:color="auto" w:fill="auto"/>
            <w:vAlign w:val="center"/>
          </w:tcPr>
          <w:p w14:paraId="43ED0F93" w14:textId="77777777" w:rsidR="0010010F" w:rsidRPr="00BA5D45" w:rsidRDefault="0010010F" w:rsidP="001A1111">
            <w:pPr>
              <w:spacing w:after="0" w:line="240" w:lineRule="auto"/>
              <w:ind w:firstLine="0"/>
              <w:contextualSpacing/>
              <w:jc w:val="left"/>
              <w:rPr>
                <w:szCs w:val="24"/>
              </w:rPr>
            </w:pPr>
            <w:r w:rsidRPr="00BA5D45">
              <w:rPr>
                <w:szCs w:val="24"/>
              </w:rPr>
              <w:t>Список «Планирование, согласование, утверждение»</w:t>
            </w:r>
          </w:p>
        </w:tc>
        <w:tc>
          <w:tcPr>
            <w:tcW w:w="1523" w:type="pct"/>
            <w:shd w:val="clear" w:color="auto" w:fill="auto"/>
            <w:noWrap/>
            <w:vAlign w:val="center"/>
          </w:tcPr>
          <w:p w14:paraId="787B5237" w14:textId="77777777" w:rsidR="0010010F" w:rsidRPr="00BA5D45" w:rsidRDefault="0010010F" w:rsidP="001A1111">
            <w:pPr>
              <w:spacing w:after="0" w:line="240" w:lineRule="auto"/>
              <w:ind w:firstLine="0"/>
              <w:contextualSpacing/>
              <w:jc w:val="center"/>
              <w:rPr>
                <w:szCs w:val="24"/>
              </w:rPr>
            </w:pPr>
            <w:r w:rsidRPr="00BA5D45">
              <w:rPr>
                <w:szCs w:val="24"/>
              </w:rPr>
              <w:t>CRUD</w:t>
            </w:r>
          </w:p>
        </w:tc>
        <w:tc>
          <w:tcPr>
            <w:tcW w:w="1664" w:type="pct"/>
            <w:shd w:val="clear" w:color="auto" w:fill="auto"/>
            <w:noWrap/>
            <w:vAlign w:val="center"/>
          </w:tcPr>
          <w:p w14:paraId="2E0E03B0" w14:textId="77777777" w:rsidR="0010010F" w:rsidRPr="00BA5D45" w:rsidRDefault="0010010F" w:rsidP="001A1111">
            <w:pPr>
              <w:spacing w:after="0" w:line="240" w:lineRule="auto"/>
              <w:ind w:firstLine="0"/>
              <w:contextualSpacing/>
              <w:jc w:val="center"/>
              <w:rPr>
                <w:szCs w:val="24"/>
              </w:rPr>
            </w:pPr>
            <w:r w:rsidRPr="00BA5D45">
              <w:rPr>
                <w:szCs w:val="24"/>
              </w:rPr>
              <w:t>R</w:t>
            </w:r>
          </w:p>
        </w:tc>
      </w:tr>
      <w:tr w:rsidR="0010010F" w:rsidRPr="00BA5D45" w14:paraId="5BF7357F" w14:textId="77777777" w:rsidTr="001A1111">
        <w:trPr>
          <w:trHeight w:val="70"/>
        </w:trPr>
        <w:tc>
          <w:tcPr>
            <w:tcW w:w="1813" w:type="pct"/>
            <w:shd w:val="clear" w:color="auto" w:fill="auto"/>
            <w:vAlign w:val="center"/>
          </w:tcPr>
          <w:p w14:paraId="0876BB36" w14:textId="77777777" w:rsidR="0010010F" w:rsidRPr="00BA5D45" w:rsidRDefault="0010010F" w:rsidP="001A1111">
            <w:pPr>
              <w:spacing w:after="0" w:line="240" w:lineRule="auto"/>
              <w:ind w:firstLine="0"/>
              <w:contextualSpacing/>
              <w:jc w:val="left"/>
              <w:rPr>
                <w:szCs w:val="24"/>
              </w:rPr>
            </w:pPr>
            <w:r w:rsidRPr="00BA5D45">
              <w:rPr>
                <w:szCs w:val="24"/>
              </w:rPr>
              <w:t>Страница «Страница настроек»</w:t>
            </w:r>
          </w:p>
        </w:tc>
        <w:tc>
          <w:tcPr>
            <w:tcW w:w="1523" w:type="pct"/>
            <w:shd w:val="clear" w:color="auto" w:fill="auto"/>
            <w:noWrap/>
            <w:vAlign w:val="center"/>
          </w:tcPr>
          <w:p w14:paraId="4DF8BA3E" w14:textId="77777777" w:rsidR="0010010F" w:rsidRPr="00BA5D45" w:rsidRDefault="0010010F" w:rsidP="001A1111">
            <w:pPr>
              <w:spacing w:after="0" w:line="240" w:lineRule="auto"/>
              <w:ind w:firstLine="0"/>
              <w:contextualSpacing/>
              <w:jc w:val="center"/>
              <w:rPr>
                <w:szCs w:val="24"/>
              </w:rPr>
            </w:pPr>
            <w:r w:rsidRPr="00BA5D45">
              <w:rPr>
                <w:szCs w:val="24"/>
              </w:rPr>
              <w:t>CRUD</w:t>
            </w:r>
          </w:p>
        </w:tc>
        <w:tc>
          <w:tcPr>
            <w:tcW w:w="1664" w:type="pct"/>
            <w:shd w:val="clear" w:color="auto" w:fill="auto"/>
            <w:noWrap/>
            <w:vAlign w:val="center"/>
          </w:tcPr>
          <w:p w14:paraId="5A0DBC21" w14:textId="77777777" w:rsidR="0010010F" w:rsidRPr="00BA5D45" w:rsidRDefault="0010010F" w:rsidP="001A1111">
            <w:pPr>
              <w:spacing w:after="0" w:line="240" w:lineRule="auto"/>
              <w:ind w:firstLine="0"/>
              <w:contextualSpacing/>
              <w:jc w:val="center"/>
              <w:rPr>
                <w:szCs w:val="24"/>
              </w:rPr>
            </w:pPr>
            <w:r w:rsidRPr="00BA5D45">
              <w:rPr>
                <w:szCs w:val="24"/>
              </w:rPr>
              <w:t>–</w:t>
            </w:r>
          </w:p>
        </w:tc>
      </w:tr>
      <w:tr w:rsidR="0010010F" w:rsidRPr="00BA5D45" w14:paraId="24F234E6" w14:textId="77777777" w:rsidTr="001A1111">
        <w:trPr>
          <w:trHeight w:val="70"/>
        </w:trPr>
        <w:tc>
          <w:tcPr>
            <w:tcW w:w="1813" w:type="pct"/>
            <w:shd w:val="clear" w:color="auto" w:fill="auto"/>
            <w:vAlign w:val="center"/>
          </w:tcPr>
          <w:p w14:paraId="35CC3E7A" w14:textId="77777777" w:rsidR="0010010F" w:rsidRPr="00BA5D45" w:rsidRDefault="0010010F" w:rsidP="001A1111">
            <w:pPr>
              <w:spacing w:after="0" w:line="240" w:lineRule="auto"/>
              <w:ind w:firstLine="0"/>
              <w:contextualSpacing/>
              <w:jc w:val="left"/>
              <w:rPr>
                <w:szCs w:val="24"/>
              </w:rPr>
            </w:pPr>
            <w:r w:rsidRPr="00BA5D45">
              <w:rPr>
                <w:szCs w:val="24"/>
              </w:rPr>
              <w:t>Страница «График отпусков»</w:t>
            </w:r>
          </w:p>
        </w:tc>
        <w:tc>
          <w:tcPr>
            <w:tcW w:w="1523" w:type="pct"/>
            <w:shd w:val="clear" w:color="auto" w:fill="auto"/>
            <w:noWrap/>
            <w:vAlign w:val="center"/>
          </w:tcPr>
          <w:p w14:paraId="77859307" w14:textId="77777777" w:rsidR="0010010F" w:rsidRPr="00BA5D45" w:rsidRDefault="0010010F" w:rsidP="001A1111">
            <w:pPr>
              <w:spacing w:after="0" w:line="240" w:lineRule="auto"/>
              <w:ind w:firstLine="0"/>
              <w:contextualSpacing/>
              <w:jc w:val="center"/>
              <w:rPr>
                <w:szCs w:val="24"/>
              </w:rPr>
            </w:pPr>
            <w:r w:rsidRPr="00BA5D45">
              <w:rPr>
                <w:szCs w:val="24"/>
              </w:rPr>
              <w:t>R</w:t>
            </w:r>
          </w:p>
        </w:tc>
        <w:tc>
          <w:tcPr>
            <w:tcW w:w="1664" w:type="pct"/>
            <w:shd w:val="clear" w:color="auto" w:fill="auto"/>
            <w:noWrap/>
            <w:vAlign w:val="center"/>
          </w:tcPr>
          <w:p w14:paraId="5A666309" w14:textId="77777777" w:rsidR="0010010F" w:rsidRPr="00BA5D45" w:rsidRDefault="0010010F" w:rsidP="001A1111">
            <w:pPr>
              <w:spacing w:after="0" w:line="240" w:lineRule="auto"/>
              <w:ind w:firstLine="0"/>
              <w:contextualSpacing/>
              <w:jc w:val="center"/>
              <w:rPr>
                <w:szCs w:val="24"/>
              </w:rPr>
            </w:pPr>
            <w:r w:rsidRPr="00BA5D45">
              <w:rPr>
                <w:szCs w:val="24"/>
              </w:rPr>
              <w:t>R</w:t>
            </w:r>
          </w:p>
        </w:tc>
      </w:tr>
      <w:tr w:rsidR="0010010F" w:rsidRPr="00BA5D45" w14:paraId="4B4D8D58" w14:textId="77777777" w:rsidTr="001A1111">
        <w:trPr>
          <w:trHeight w:val="300"/>
        </w:trPr>
        <w:tc>
          <w:tcPr>
            <w:tcW w:w="1813" w:type="pct"/>
            <w:shd w:val="clear" w:color="auto" w:fill="auto"/>
            <w:vAlign w:val="center"/>
          </w:tcPr>
          <w:p w14:paraId="7AE43338" w14:textId="77777777" w:rsidR="0010010F" w:rsidRPr="00BA5D45" w:rsidRDefault="0010010F" w:rsidP="001A1111">
            <w:pPr>
              <w:spacing w:after="0" w:line="240" w:lineRule="auto"/>
              <w:ind w:firstLine="0"/>
              <w:contextualSpacing/>
              <w:jc w:val="left"/>
              <w:rPr>
                <w:szCs w:val="24"/>
              </w:rPr>
            </w:pPr>
            <w:r w:rsidRPr="00BA5D45">
              <w:rPr>
                <w:szCs w:val="24"/>
              </w:rPr>
              <w:t>Список «Периоды отпуска»</w:t>
            </w:r>
          </w:p>
        </w:tc>
        <w:tc>
          <w:tcPr>
            <w:tcW w:w="1523" w:type="pct"/>
            <w:shd w:val="clear" w:color="auto" w:fill="auto"/>
            <w:noWrap/>
            <w:vAlign w:val="center"/>
          </w:tcPr>
          <w:p w14:paraId="1F8DD91E" w14:textId="77777777" w:rsidR="0010010F" w:rsidRPr="00BA5D45" w:rsidRDefault="0010010F" w:rsidP="001A1111">
            <w:pPr>
              <w:spacing w:after="0" w:line="240" w:lineRule="auto"/>
              <w:ind w:firstLine="0"/>
              <w:contextualSpacing/>
              <w:jc w:val="center"/>
              <w:rPr>
                <w:szCs w:val="24"/>
              </w:rPr>
            </w:pPr>
            <w:r w:rsidRPr="00BA5D45">
              <w:rPr>
                <w:szCs w:val="24"/>
              </w:rPr>
              <w:t>CRUD</w:t>
            </w:r>
          </w:p>
        </w:tc>
        <w:tc>
          <w:tcPr>
            <w:tcW w:w="1664" w:type="pct"/>
            <w:shd w:val="clear" w:color="auto" w:fill="auto"/>
            <w:noWrap/>
            <w:vAlign w:val="center"/>
          </w:tcPr>
          <w:p w14:paraId="1FCF0B6C" w14:textId="77777777" w:rsidR="0010010F" w:rsidRPr="00BA5D45" w:rsidRDefault="0010010F" w:rsidP="001A1111">
            <w:pPr>
              <w:spacing w:after="0" w:line="240" w:lineRule="auto"/>
              <w:ind w:firstLine="0"/>
              <w:contextualSpacing/>
              <w:jc w:val="center"/>
              <w:rPr>
                <w:szCs w:val="24"/>
              </w:rPr>
            </w:pPr>
            <w:r w:rsidRPr="00BA5D45">
              <w:rPr>
                <w:szCs w:val="24"/>
              </w:rPr>
              <w:t>CRUD</w:t>
            </w:r>
          </w:p>
          <w:p w14:paraId="64F5F890" w14:textId="77777777" w:rsidR="0010010F" w:rsidRPr="00BA5D45" w:rsidRDefault="0010010F" w:rsidP="001A1111">
            <w:pPr>
              <w:spacing w:after="0" w:line="240" w:lineRule="auto"/>
              <w:ind w:firstLine="0"/>
              <w:contextualSpacing/>
              <w:jc w:val="center"/>
              <w:rPr>
                <w:szCs w:val="24"/>
              </w:rPr>
            </w:pPr>
            <w:r w:rsidRPr="00BA5D45">
              <w:rPr>
                <w:szCs w:val="24"/>
              </w:rPr>
              <w:t>(если атрибут «Согласовано» или «Утверждено» имеют значение «Да», кнопки «Редактировать», «Удалить» недоступны)</w:t>
            </w:r>
          </w:p>
        </w:tc>
      </w:tr>
      <w:tr w:rsidR="0010010F" w:rsidRPr="00BA5D45" w14:paraId="74BC4816" w14:textId="77777777" w:rsidTr="001A1111">
        <w:trPr>
          <w:trHeight w:val="300"/>
        </w:trPr>
        <w:tc>
          <w:tcPr>
            <w:tcW w:w="1813" w:type="pct"/>
            <w:shd w:val="clear" w:color="auto" w:fill="auto"/>
            <w:vAlign w:val="center"/>
          </w:tcPr>
          <w:p w14:paraId="79344B6C" w14:textId="77777777" w:rsidR="0010010F" w:rsidRPr="00BA5D45" w:rsidRDefault="0010010F" w:rsidP="001A1111">
            <w:pPr>
              <w:spacing w:after="0" w:line="240" w:lineRule="auto"/>
              <w:ind w:firstLine="0"/>
              <w:contextualSpacing/>
              <w:jc w:val="left"/>
              <w:rPr>
                <w:szCs w:val="24"/>
              </w:rPr>
            </w:pPr>
          </w:p>
        </w:tc>
        <w:tc>
          <w:tcPr>
            <w:tcW w:w="3187" w:type="pct"/>
            <w:gridSpan w:val="2"/>
            <w:shd w:val="clear" w:color="auto" w:fill="auto"/>
            <w:noWrap/>
            <w:vAlign w:val="center"/>
          </w:tcPr>
          <w:p w14:paraId="663E61FF" w14:textId="77777777" w:rsidR="0010010F" w:rsidRPr="00BA5D45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BA5D45">
              <w:rPr>
                <w:szCs w:val="24"/>
              </w:rPr>
              <w:t>С – создание</w:t>
            </w:r>
          </w:p>
          <w:p w14:paraId="024265E8" w14:textId="77777777" w:rsidR="0010010F" w:rsidRPr="00BA5D45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BA5D45">
              <w:rPr>
                <w:szCs w:val="24"/>
              </w:rPr>
              <w:t>R – чтение</w:t>
            </w:r>
          </w:p>
          <w:p w14:paraId="484C28D5" w14:textId="77777777" w:rsidR="0010010F" w:rsidRPr="00BA5D45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BA5D45">
              <w:rPr>
                <w:szCs w:val="24"/>
              </w:rPr>
              <w:t>D – удаление</w:t>
            </w:r>
          </w:p>
          <w:p w14:paraId="2CC74C06" w14:textId="77777777" w:rsidR="0010010F" w:rsidRPr="00BA5D45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BA5D45">
              <w:rPr>
                <w:szCs w:val="24"/>
              </w:rPr>
              <w:t>U – изменение</w:t>
            </w:r>
          </w:p>
        </w:tc>
      </w:tr>
    </w:tbl>
    <w:p w14:paraId="76265FE3" w14:textId="77777777" w:rsidR="0010010F" w:rsidRPr="007A3E6F" w:rsidRDefault="0010010F" w:rsidP="00257532">
      <w:pPr>
        <w:spacing w:line="240" w:lineRule="auto"/>
      </w:pPr>
      <w:bookmarkStart w:id="408" w:name="_Toc117498019"/>
      <w:bookmarkStart w:id="409" w:name="_Toc314835521"/>
      <w:bookmarkStart w:id="410" w:name="_Toc323056667"/>
      <w:bookmarkStart w:id="411" w:name="_Toc421287157"/>
      <w:bookmarkStart w:id="412" w:name="_Toc425761742"/>
      <w:bookmarkStart w:id="413" w:name="_Toc450899232"/>
    </w:p>
    <w:p w14:paraId="393976E2" w14:textId="77777777" w:rsidR="0010010F" w:rsidRPr="00EA18F6" w:rsidRDefault="0010010F" w:rsidP="00286A85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EA18F6">
        <w:rPr>
          <w:sz w:val="24"/>
          <w:szCs w:val="24"/>
        </w:rPr>
        <w:t xml:space="preserve">Список </w:t>
      </w:r>
      <w:bookmarkEnd w:id="408"/>
      <w:bookmarkEnd w:id="409"/>
      <w:bookmarkEnd w:id="410"/>
      <w:bookmarkEnd w:id="411"/>
      <w:bookmarkEnd w:id="412"/>
      <w:r w:rsidRPr="00EA18F6">
        <w:rPr>
          <w:sz w:val="24"/>
          <w:szCs w:val="24"/>
        </w:rPr>
        <w:t>«Планирование, согласование, утверждение»</w:t>
      </w:r>
      <w:bookmarkEnd w:id="413"/>
    </w:p>
    <w:p w14:paraId="6C9299D6" w14:textId="77777777" w:rsidR="0010010F" w:rsidRPr="00EA18F6" w:rsidRDefault="0010010F" w:rsidP="00995063">
      <w:pPr>
        <w:pStyle w:val="aff4"/>
      </w:pPr>
      <w:r w:rsidRPr="00EA18F6">
        <w:t xml:space="preserve">Общая схема работы с модулем представлена ниже (см. </w:t>
      </w:r>
      <w:r w:rsidRPr="00EA18F6">
        <w:fldChar w:fldCharType="begin"/>
      </w:r>
      <w:r w:rsidRPr="00EA18F6">
        <w:instrText xml:space="preserve"> REF _Ref450637674 \h  \* MERGEFORMAT </w:instrText>
      </w:r>
      <w:r w:rsidRPr="00EA18F6">
        <w:fldChar w:fldCharType="separate"/>
      </w:r>
      <w:r w:rsidR="00E22EDC" w:rsidRPr="00E22EDC">
        <w:t>Рисунок 9</w:t>
      </w:r>
      <w:r w:rsidRPr="00EA18F6">
        <w:fldChar w:fldCharType="end"/>
      </w:r>
      <w:r w:rsidRPr="00EA18F6">
        <w:t>).</w:t>
      </w:r>
    </w:p>
    <w:bookmarkStart w:id="414" w:name="_Ref450637634"/>
    <w:bookmarkStart w:id="415" w:name="_Ref449429499"/>
    <w:p w14:paraId="4F24897F" w14:textId="3DB221CE" w:rsidR="0010010F" w:rsidRPr="00EA18F6" w:rsidRDefault="005866EC" w:rsidP="0010010F">
      <w:pPr>
        <w:spacing w:line="240" w:lineRule="auto"/>
        <w:ind w:firstLine="0"/>
        <w:jc w:val="center"/>
        <w:rPr>
          <w:bCs/>
          <w:szCs w:val="18"/>
        </w:rPr>
      </w:pPr>
      <w:r w:rsidRPr="00EA18F6">
        <w:rPr>
          <w:bCs/>
          <w:szCs w:val="18"/>
        </w:rPr>
        <w:object w:dxaOrig="10666" w:dyaOrig="7786" w14:anchorId="58632019">
          <v:shape id="_x0000_i1032" type="#_x0000_t75" style="width:454.5pt;height:331.5pt" o:ole="">
            <v:imagedata r:id="rId35" o:title=""/>
          </v:shape>
          <o:OLEObject Type="Embed" ProgID="Visio.Drawing.15" ShapeID="_x0000_i1032" DrawAspect="Content" ObjectID="_1539524563" r:id="rId36"/>
        </w:object>
      </w:r>
    </w:p>
    <w:p w14:paraId="47BBB690" w14:textId="77777777" w:rsidR="0010010F" w:rsidRPr="00EA18F6" w:rsidRDefault="0010010F" w:rsidP="0010010F">
      <w:pPr>
        <w:spacing w:line="240" w:lineRule="auto"/>
        <w:ind w:firstLine="0"/>
        <w:jc w:val="center"/>
        <w:rPr>
          <w:bCs/>
          <w:i/>
          <w:szCs w:val="18"/>
        </w:rPr>
      </w:pPr>
      <w:bookmarkStart w:id="416" w:name="_Ref450637674"/>
      <w:r w:rsidRPr="00EA18F6">
        <w:rPr>
          <w:bCs/>
          <w:i/>
          <w:szCs w:val="18"/>
        </w:rPr>
        <w:t xml:space="preserve">Рисунок </w:t>
      </w:r>
      <w:r w:rsidRPr="00EA18F6">
        <w:rPr>
          <w:bCs/>
          <w:i/>
          <w:szCs w:val="18"/>
        </w:rPr>
        <w:fldChar w:fldCharType="begin"/>
      </w:r>
      <w:r w:rsidRPr="00EA18F6">
        <w:rPr>
          <w:bCs/>
          <w:i/>
          <w:szCs w:val="18"/>
        </w:rPr>
        <w:instrText xml:space="preserve"> SEQ Рисунок \* ARABIC </w:instrText>
      </w:r>
      <w:r w:rsidRPr="00EA18F6">
        <w:rPr>
          <w:bCs/>
          <w:i/>
          <w:szCs w:val="18"/>
        </w:rPr>
        <w:fldChar w:fldCharType="separate"/>
      </w:r>
      <w:r w:rsidR="00E22EDC">
        <w:rPr>
          <w:bCs/>
          <w:i/>
          <w:noProof/>
          <w:szCs w:val="18"/>
        </w:rPr>
        <w:t>9</w:t>
      </w:r>
      <w:r w:rsidRPr="00EA18F6">
        <w:rPr>
          <w:bCs/>
          <w:i/>
          <w:szCs w:val="18"/>
        </w:rPr>
        <w:fldChar w:fldCharType="end"/>
      </w:r>
      <w:bookmarkEnd w:id="414"/>
      <w:bookmarkEnd w:id="416"/>
      <w:r w:rsidRPr="00EA18F6">
        <w:rPr>
          <w:bCs/>
          <w:i/>
          <w:szCs w:val="18"/>
        </w:rPr>
        <w:t xml:space="preserve"> – Общая схема процесса ведения Графика отпусков</w:t>
      </w:r>
    </w:p>
    <w:bookmarkEnd w:id="415"/>
    <w:p w14:paraId="07577B99" w14:textId="77777777" w:rsidR="0010010F" w:rsidRPr="00EA18F6" w:rsidRDefault="0010010F" w:rsidP="0010010F">
      <w:pPr>
        <w:spacing w:after="0" w:line="240" w:lineRule="auto"/>
      </w:pPr>
      <w:r w:rsidRPr="00EA18F6">
        <w:t>Перед началом планирования Графика отпусков на предстоящий год Табельщик должен создать папку типа «Год планирования» (см. </w:t>
      </w:r>
      <w:r w:rsidRPr="00EA18F6">
        <w:fldChar w:fldCharType="begin"/>
      </w:r>
      <w:r w:rsidRPr="00EA18F6">
        <w:instrText xml:space="preserve"> REF _Ref448946028 \h  \* MERGEFORMAT </w:instrText>
      </w:r>
      <w:r w:rsidRPr="00EA18F6">
        <w:fldChar w:fldCharType="separate"/>
      </w:r>
      <w:r w:rsidR="00E22EDC" w:rsidRPr="00E22EDC">
        <w:t>Таблица 66</w:t>
      </w:r>
      <w:r w:rsidRPr="00EA18F6">
        <w:fldChar w:fldCharType="end"/>
      </w:r>
      <w:r w:rsidRPr="00EA18F6">
        <w:t>).</w:t>
      </w:r>
    </w:p>
    <w:p w14:paraId="422D426C" w14:textId="77777777" w:rsidR="0010010F" w:rsidRPr="00EA18F6" w:rsidRDefault="0010010F" w:rsidP="0010010F">
      <w:pPr>
        <w:keepNext/>
        <w:spacing w:before="200" w:line="240" w:lineRule="auto"/>
        <w:jc w:val="right"/>
        <w:rPr>
          <w:bCs/>
          <w:i/>
          <w:szCs w:val="18"/>
        </w:rPr>
      </w:pPr>
      <w:bookmarkStart w:id="417" w:name="_Ref448946028"/>
      <w:r w:rsidRPr="00EA18F6">
        <w:rPr>
          <w:bCs/>
          <w:i/>
          <w:szCs w:val="18"/>
        </w:rPr>
        <w:t>Таблица</w:t>
      </w:r>
      <w:r w:rsidRPr="00EA18F6">
        <w:rPr>
          <w:bCs/>
          <w:i/>
          <w:szCs w:val="18"/>
          <w:lang w:val="en-US"/>
        </w:rPr>
        <w:t> </w:t>
      </w:r>
      <w:r w:rsidRPr="00EA18F6">
        <w:rPr>
          <w:bCs/>
          <w:i/>
          <w:szCs w:val="18"/>
        </w:rPr>
        <w:fldChar w:fldCharType="begin"/>
      </w:r>
      <w:r w:rsidRPr="00EA18F6">
        <w:rPr>
          <w:bCs/>
          <w:i/>
          <w:szCs w:val="18"/>
        </w:rPr>
        <w:instrText xml:space="preserve"> SEQ Таблица \* ARABIC </w:instrText>
      </w:r>
      <w:r w:rsidRPr="00EA18F6">
        <w:rPr>
          <w:bCs/>
          <w:i/>
          <w:szCs w:val="18"/>
        </w:rPr>
        <w:fldChar w:fldCharType="separate"/>
      </w:r>
      <w:r w:rsidR="00E22EDC">
        <w:rPr>
          <w:bCs/>
          <w:i/>
          <w:noProof/>
          <w:szCs w:val="18"/>
        </w:rPr>
        <w:t>66</w:t>
      </w:r>
      <w:r w:rsidRPr="00EA18F6">
        <w:rPr>
          <w:bCs/>
          <w:i/>
          <w:szCs w:val="18"/>
        </w:rPr>
        <w:fldChar w:fldCharType="end"/>
      </w:r>
      <w:bookmarkEnd w:id="417"/>
      <w:r w:rsidRPr="00EA18F6">
        <w:rPr>
          <w:bCs/>
          <w:i/>
          <w:szCs w:val="18"/>
        </w:rPr>
        <w:t>. Атрибуты папки «Год планирования»</w:t>
      </w:r>
    </w:p>
    <w:tbl>
      <w:tblPr>
        <w:tblStyle w:val="116"/>
        <w:tblW w:w="5000" w:type="pct"/>
        <w:jc w:val="center"/>
        <w:tblLook w:val="04A0" w:firstRow="1" w:lastRow="0" w:firstColumn="1" w:lastColumn="0" w:noHBand="0" w:noVBand="1"/>
      </w:tblPr>
      <w:tblGrid>
        <w:gridCol w:w="560"/>
        <w:gridCol w:w="1865"/>
        <w:gridCol w:w="1614"/>
        <w:gridCol w:w="1435"/>
        <w:gridCol w:w="2594"/>
        <w:gridCol w:w="419"/>
        <w:gridCol w:w="425"/>
        <w:gridCol w:w="432"/>
      </w:tblGrid>
      <w:tr w:rsidR="0010010F" w:rsidRPr="00EA18F6" w14:paraId="54B76FA1" w14:textId="77777777" w:rsidTr="001A1111">
        <w:trPr>
          <w:trHeight w:val="403"/>
          <w:jc w:val="center"/>
        </w:trPr>
        <w:tc>
          <w:tcPr>
            <w:tcW w:w="254" w:type="pct"/>
            <w:vMerge w:val="restart"/>
            <w:shd w:val="clear" w:color="auto" w:fill="D9D9D9"/>
            <w:vAlign w:val="center"/>
          </w:tcPr>
          <w:p w14:paraId="5D59F8A8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№ п/п</w:t>
            </w:r>
          </w:p>
        </w:tc>
        <w:tc>
          <w:tcPr>
            <w:tcW w:w="959" w:type="pct"/>
            <w:vMerge w:val="restart"/>
            <w:shd w:val="clear" w:color="auto" w:fill="D9D9D9"/>
            <w:vAlign w:val="center"/>
          </w:tcPr>
          <w:p w14:paraId="5FA5338D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Наименование</w:t>
            </w:r>
          </w:p>
        </w:tc>
        <w:tc>
          <w:tcPr>
            <w:tcW w:w="809" w:type="pct"/>
            <w:vMerge w:val="restart"/>
            <w:shd w:val="clear" w:color="auto" w:fill="D9D9D9"/>
            <w:vAlign w:val="center"/>
          </w:tcPr>
          <w:p w14:paraId="5FB77EFD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Тип</w:t>
            </w:r>
          </w:p>
        </w:tc>
        <w:tc>
          <w:tcPr>
            <w:tcW w:w="646" w:type="pct"/>
            <w:vMerge w:val="restart"/>
            <w:shd w:val="clear" w:color="auto" w:fill="D9D9D9"/>
            <w:vAlign w:val="center"/>
          </w:tcPr>
          <w:p w14:paraId="1D8F96CA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Обязатель-ность</w:t>
            </w:r>
          </w:p>
        </w:tc>
        <w:tc>
          <w:tcPr>
            <w:tcW w:w="1690" w:type="pct"/>
            <w:vMerge w:val="restart"/>
            <w:shd w:val="clear" w:color="auto" w:fill="D9D9D9"/>
            <w:vAlign w:val="center"/>
          </w:tcPr>
          <w:p w14:paraId="289885EC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Примечания</w:t>
            </w:r>
          </w:p>
        </w:tc>
        <w:tc>
          <w:tcPr>
            <w:tcW w:w="643" w:type="pct"/>
            <w:gridSpan w:val="3"/>
            <w:shd w:val="clear" w:color="auto" w:fill="D9D9D9"/>
          </w:tcPr>
          <w:p w14:paraId="7E566D99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Карточка</w:t>
            </w:r>
          </w:p>
        </w:tc>
      </w:tr>
      <w:tr w:rsidR="0010010F" w:rsidRPr="00EA18F6" w14:paraId="0E917984" w14:textId="77777777" w:rsidTr="001A1111">
        <w:trPr>
          <w:trHeight w:val="196"/>
          <w:jc w:val="center"/>
        </w:trPr>
        <w:tc>
          <w:tcPr>
            <w:tcW w:w="254" w:type="pct"/>
            <w:vMerge/>
            <w:shd w:val="clear" w:color="auto" w:fill="D9D9D9"/>
            <w:vAlign w:val="center"/>
          </w:tcPr>
          <w:p w14:paraId="1C4266CE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</w:p>
        </w:tc>
        <w:tc>
          <w:tcPr>
            <w:tcW w:w="959" w:type="pct"/>
            <w:vMerge/>
            <w:shd w:val="clear" w:color="auto" w:fill="D9D9D9"/>
            <w:vAlign w:val="center"/>
          </w:tcPr>
          <w:p w14:paraId="3A6EB538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</w:p>
        </w:tc>
        <w:tc>
          <w:tcPr>
            <w:tcW w:w="809" w:type="pct"/>
            <w:vMerge/>
            <w:shd w:val="clear" w:color="auto" w:fill="D9D9D9"/>
            <w:vAlign w:val="center"/>
          </w:tcPr>
          <w:p w14:paraId="442AEAA7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</w:p>
        </w:tc>
        <w:tc>
          <w:tcPr>
            <w:tcW w:w="646" w:type="pct"/>
            <w:vMerge/>
            <w:shd w:val="clear" w:color="auto" w:fill="D9D9D9"/>
            <w:vAlign w:val="center"/>
          </w:tcPr>
          <w:p w14:paraId="3D78E32F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</w:p>
        </w:tc>
        <w:tc>
          <w:tcPr>
            <w:tcW w:w="1690" w:type="pct"/>
            <w:vMerge/>
            <w:shd w:val="clear" w:color="auto" w:fill="D9D9D9"/>
            <w:vAlign w:val="center"/>
          </w:tcPr>
          <w:p w14:paraId="61B045BC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</w:p>
        </w:tc>
        <w:tc>
          <w:tcPr>
            <w:tcW w:w="211" w:type="pct"/>
            <w:shd w:val="clear" w:color="auto" w:fill="D9D9D9"/>
          </w:tcPr>
          <w:p w14:paraId="427017F6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C</w:t>
            </w:r>
          </w:p>
        </w:tc>
        <w:tc>
          <w:tcPr>
            <w:tcW w:w="214" w:type="pct"/>
            <w:shd w:val="clear" w:color="auto" w:fill="D9D9D9"/>
          </w:tcPr>
          <w:p w14:paraId="615409F6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U</w:t>
            </w:r>
          </w:p>
        </w:tc>
        <w:tc>
          <w:tcPr>
            <w:tcW w:w="217" w:type="pct"/>
            <w:shd w:val="clear" w:color="auto" w:fill="D9D9D9"/>
          </w:tcPr>
          <w:p w14:paraId="700F1B26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R</w:t>
            </w:r>
          </w:p>
        </w:tc>
      </w:tr>
      <w:tr w:rsidR="0010010F" w:rsidRPr="00EA18F6" w14:paraId="041C6A85" w14:textId="77777777" w:rsidTr="001A1111">
        <w:trPr>
          <w:jc w:val="center"/>
        </w:trPr>
        <w:tc>
          <w:tcPr>
            <w:tcW w:w="254" w:type="pct"/>
          </w:tcPr>
          <w:p w14:paraId="7DEF8867" w14:textId="77777777" w:rsidR="0010010F" w:rsidRPr="007A3E6F" w:rsidRDefault="0010010F" w:rsidP="001A1111">
            <w:pPr>
              <w:spacing w:after="0" w:line="240" w:lineRule="atLeast"/>
              <w:ind w:firstLine="0"/>
              <w:contextualSpacing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1</w:t>
            </w:r>
          </w:p>
        </w:tc>
        <w:tc>
          <w:tcPr>
            <w:tcW w:w="959" w:type="pct"/>
          </w:tcPr>
          <w:p w14:paraId="6950D43F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Год</w:t>
            </w:r>
          </w:p>
        </w:tc>
        <w:tc>
          <w:tcPr>
            <w:tcW w:w="809" w:type="pct"/>
          </w:tcPr>
          <w:p w14:paraId="5CEB6667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Выбор</w:t>
            </w:r>
          </w:p>
        </w:tc>
        <w:tc>
          <w:tcPr>
            <w:tcW w:w="646" w:type="pct"/>
          </w:tcPr>
          <w:p w14:paraId="4DC45E60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+</w:t>
            </w:r>
          </w:p>
        </w:tc>
        <w:tc>
          <w:tcPr>
            <w:tcW w:w="1690" w:type="pct"/>
          </w:tcPr>
          <w:p w14:paraId="0165645E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 xml:space="preserve">Содержит значения: </w:t>
            </w:r>
          </w:p>
          <w:p w14:paraId="29C8154F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2016, 2017, 2018, 2019, 2020, 2021, 2022, 2023, 2024, 2025</w:t>
            </w:r>
          </w:p>
        </w:tc>
        <w:tc>
          <w:tcPr>
            <w:tcW w:w="211" w:type="pct"/>
          </w:tcPr>
          <w:p w14:paraId="7BE64326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+</w:t>
            </w:r>
          </w:p>
        </w:tc>
        <w:tc>
          <w:tcPr>
            <w:tcW w:w="214" w:type="pct"/>
          </w:tcPr>
          <w:p w14:paraId="4BAB1123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+</w:t>
            </w:r>
          </w:p>
        </w:tc>
        <w:tc>
          <w:tcPr>
            <w:tcW w:w="217" w:type="pct"/>
          </w:tcPr>
          <w:p w14:paraId="7CBD4567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+</w:t>
            </w:r>
          </w:p>
        </w:tc>
      </w:tr>
      <w:tr w:rsidR="0010010F" w:rsidRPr="00EA18F6" w14:paraId="0BC39DB9" w14:textId="77777777" w:rsidTr="001A1111">
        <w:trPr>
          <w:jc w:val="center"/>
        </w:trPr>
        <w:tc>
          <w:tcPr>
            <w:tcW w:w="254" w:type="pct"/>
          </w:tcPr>
          <w:p w14:paraId="512F2B95" w14:textId="77777777" w:rsidR="0010010F" w:rsidRPr="007A3E6F" w:rsidRDefault="0010010F" w:rsidP="001A1111">
            <w:pPr>
              <w:spacing w:after="0" w:line="240" w:lineRule="atLeast"/>
              <w:ind w:firstLine="0"/>
              <w:contextualSpacing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2</w:t>
            </w:r>
          </w:p>
        </w:tc>
        <w:tc>
          <w:tcPr>
            <w:tcW w:w="959" w:type="pct"/>
          </w:tcPr>
          <w:p w14:paraId="19A7E6F9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ФИО утверждающего</w:t>
            </w:r>
          </w:p>
        </w:tc>
        <w:tc>
          <w:tcPr>
            <w:tcW w:w="809" w:type="pct"/>
          </w:tcPr>
          <w:p w14:paraId="59548AE3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Пользователь</w:t>
            </w:r>
          </w:p>
        </w:tc>
        <w:tc>
          <w:tcPr>
            <w:tcW w:w="646" w:type="pct"/>
          </w:tcPr>
          <w:p w14:paraId="1B611BA8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+</w:t>
            </w:r>
          </w:p>
        </w:tc>
        <w:tc>
          <w:tcPr>
            <w:tcW w:w="1690" w:type="pct"/>
          </w:tcPr>
          <w:p w14:paraId="776EB2CD" w14:textId="0544C5BA" w:rsidR="0010010F" w:rsidRPr="007A3E6F" w:rsidRDefault="0010010F" w:rsidP="00D65618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Указывается пользователь, который осуществля</w:t>
            </w:r>
            <w:r w:rsidR="00D65618" w:rsidRPr="007A3E6F">
              <w:rPr>
                <w:rFonts w:eastAsia="Arial Unicode MS"/>
                <w:szCs w:val="24"/>
                <w:shd w:val="clear" w:color="auto" w:fill="FFFFFF"/>
              </w:rPr>
              <w:t>е</w:t>
            </w:r>
            <w:r w:rsidRPr="007A3E6F">
              <w:rPr>
                <w:rFonts w:eastAsia="Arial Unicode MS"/>
                <w:szCs w:val="24"/>
                <w:shd w:val="clear" w:color="auto" w:fill="FFFFFF"/>
              </w:rPr>
              <w:t>т утверждение Графика отпусков</w:t>
            </w:r>
          </w:p>
        </w:tc>
        <w:tc>
          <w:tcPr>
            <w:tcW w:w="211" w:type="pct"/>
          </w:tcPr>
          <w:p w14:paraId="6CCE5A35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+</w:t>
            </w:r>
          </w:p>
        </w:tc>
        <w:tc>
          <w:tcPr>
            <w:tcW w:w="214" w:type="pct"/>
          </w:tcPr>
          <w:p w14:paraId="43678749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+</w:t>
            </w:r>
          </w:p>
        </w:tc>
        <w:tc>
          <w:tcPr>
            <w:tcW w:w="217" w:type="pct"/>
          </w:tcPr>
          <w:p w14:paraId="75BDC1E0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+</w:t>
            </w:r>
          </w:p>
        </w:tc>
      </w:tr>
    </w:tbl>
    <w:p w14:paraId="6A8672AF" w14:textId="77777777" w:rsidR="0010010F" w:rsidRPr="00EA18F6" w:rsidRDefault="0010010F" w:rsidP="0010010F">
      <w:pPr>
        <w:spacing w:after="0" w:line="240" w:lineRule="auto"/>
      </w:pPr>
    </w:p>
    <w:p w14:paraId="42EA916B" w14:textId="77777777" w:rsidR="0010010F" w:rsidRPr="00EA18F6" w:rsidRDefault="0010010F" w:rsidP="0010010F">
      <w:pPr>
        <w:spacing w:after="0" w:line="240" w:lineRule="auto"/>
      </w:pPr>
      <w:r w:rsidRPr="00EA18F6">
        <w:t xml:space="preserve">Внутри папки «Год планирования» Табельщик должен создать список пользователей, которые будут выполнять согласование периодов отпусков сотрудников соответствующих подразделений. Для этого Табельщик должен выбрать команду «Создать согласующих». </w:t>
      </w:r>
    </w:p>
    <w:p w14:paraId="3BD99AA6" w14:textId="77777777" w:rsidR="0010010F" w:rsidRPr="00EA18F6" w:rsidRDefault="0010010F" w:rsidP="0010010F">
      <w:pPr>
        <w:spacing w:after="0" w:line="240" w:lineRule="auto"/>
      </w:pPr>
      <w:r w:rsidRPr="00EA18F6">
        <w:t>После выполнения команды, для каждого подразделения создается элемент – подразделение и их руководитель (данные из «Организационная структура»). При необходимости Табельщик может изменить согласующего для подразделения.</w:t>
      </w:r>
    </w:p>
    <w:p w14:paraId="260EB7E9" w14:textId="77777777" w:rsidR="0010010F" w:rsidRPr="00EA18F6" w:rsidRDefault="0010010F" w:rsidP="0010010F">
      <w:pPr>
        <w:spacing w:after="0" w:line="240" w:lineRule="auto"/>
      </w:pPr>
    </w:p>
    <w:p w14:paraId="1DB224D0" w14:textId="77777777" w:rsidR="0010010F" w:rsidRPr="00EA18F6" w:rsidRDefault="0010010F" w:rsidP="0010010F">
      <w:pPr>
        <w:keepNext/>
        <w:spacing w:before="200" w:line="240" w:lineRule="auto"/>
        <w:jc w:val="right"/>
        <w:rPr>
          <w:bCs/>
          <w:i/>
          <w:szCs w:val="18"/>
        </w:rPr>
      </w:pPr>
      <w:bookmarkStart w:id="418" w:name="_Ref436819241"/>
      <w:r w:rsidRPr="00EA18F6">
        <w:rPr>
          <w:bCs/>
          <w:i/>
          <w:szCs w:val="18"/>
        </w:rPr>
        <w:t xml:space="preserve">Таблица </w:t>
      </w:r>
      <w:r w:rsidRPr="00EA18F6">
        <w:rPr>
          <w:bCs/>
          <w:i/>
          <w:szCs w:val="18"/>
        </w:rPr>
        <w:fldChar w:fldCharType="begin"/>
      </w:r>
      <w:r w:rsidRPr="00EA18F6">
        <w:rPr>
          <w:bCs/>
          <w:i/>
          <w:szCs w:val="18"/>
        </w:rPr>
        <w:instrText xml:space="preserve"> SEQ Таблица \* ARABIC </w:instrText>
      </w:r>
      <w:r w:rsidRPr="00EA18F6">
        <w:rPr>
          <w:bCs/>
          <w:i/>
          <w:szCs w:val="18"/>
        </w:rPr>
        <w:fldChar w:fldCharType="separate"/>
      </w:r>
      <w:r w:rsidR="00E22EDC">
        <w:rPr>
          <w:bCs/>
          <w:i/>
          <w:noProof/>
          <w:szCs w:val="18"/>
        </w:rPr>
        <w:t>67</w:t>
      </w:r>
      <w:r w:rsidRPr="00EA18F6">
        <w:rPr>
          <w:bCs/>
          <w:i/>
          <w:szCs w:val="18"/>
        </w:rPr>
        <w:fldChar w:fldCharType="end"/>
      </w:r>
      <w:r w:rsidRPr="00EA18F6">
        <w:rPr>
          <w:bCs/>
          <w:i/>
          <w:szCs w:val="18"/>
        </w:rPr>
        <w:t>. Атрибуты списка «Планирование, согласование, утверждение»</w:t>
      </w:r>
      <w:bookmarkEnd w:id="418"/>
    </w:p>
    <w:tbl>
      <w:tblPr>
        <w:tblStyle w:val="116"/>
        <w:tblW w:w="5000" w:type="pct"/>
        <w:jc w:val="center"/>
        <w:tblLook w:val="04A0" w:firstRow="1" w:lastRow="0" w:firstColumn="1" w:lastColumn="0" w:noHBand="0" w:noVBand="1"/>
      </w:tblPr>
      <w:tblGrid>
        <w:gridCol w:w="560"/>
        <w:gridCol w:w="1822"/>
        <w:gridCol w:w="1787"/>
        <w:gridCol w:w="1435"/>
        <w:gridCol w:w="2448"/>
        <w:gridCol w:w="511"/>
        <w:gridCol w:w="391"/>
        <w:gridCol w:w="390"/>
      </w:tblGrid>
      <w:tr w:rsidR="0010010F" w:rsidRPr="00EA18F6" w14:paraId="035A2DF5" w14:textId="77777777" w:rsidTr="005866EC">
        <w:trPr>
          <w:trHeight w:val="403"/>
          <w:jc w:val="center"/>
        </w:trPr>
        <w:tc>
          <w:tcPr>
            <w:tcW w:w="209" w:type="pct"/>
            <w:vMerge w:val="restart"/>
            <w:shd w:val="clear" w:color="auto" w:fill="D9D9D9"/>
            <w:vAlign w:val="center"/>
          </w:tcPr>
          <w:p w14:paraId="563AF7C2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№ п/п</w:t>
            </w:r>
          </w:p>
        </w:tc>
        <w:tc>
          <w:tcPr>
            <w:tcW w:w="845" w:type="pct"/>
            <w:vMerge w:val="restart"/>
            <w:shd w:val="clear" w:color="auto" w:fill="D9D9D9"/>
            <w:vAlign w:val="center"/>
          </w:tcPr>
          <w:p w14:paraId="2F3FB029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Наименование</w:t>
            </w:r>
          </w:p>
        </w:tc>
        <w:tc>
          <w:tcPr>
            <w:tcW w:w="1127" w:type="pct"/>
            <w:vMerge w:val="restart"/>
            <w:shd w:val="clear" w:color="auto" w:fill="D9D9D9"/>
            <w:vAlign w:val="center"/>
          </w:tcPr>
          <w:p w14:paraId="3955D0D7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Тип</w:t>
            </w:r>
          </w:p>
        </w:tc>
        <w:tc>
          <w:tcPr>
            <w:tcW w:w="634" w:type="pct"/>
            <w:vMerge w:val="restart"/>
            <w:shd w:val="clear" w:color="auto" w:fill="D9D9D9"/>
            <w:vAlign w:val="center"/>
          </w:tcPr>
          <w:p w14:paraId="2C398792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Обязатель-ность</w:t>
            </w:r>
          </w:p>
        </w:tc>
        <w:tc>
          <w:tcPr>
            <w:tcW w:w="1480" w:type="pct"/>
            <w:vMerge w:val="restart"/>
            <w:shd w:val="clear" w:color="auto" w:fill="D9D9D9"/>
            <w:vAlign w:val="center"/>
          </w:tcPr>
          <w:p w14:paraId="3612C01C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Примечания</w:t>
            </w:r>
          </w:p>
        </w:tc>
        <w:tc>
          <w:tcPr>
            <w:tcW w:w="705" w:type="pct"/>
            <w:gridSpan w:val="3"/>
            <w:shd w:val="clear" w:color="auto" w:fill="D9D9D9"/>
            <w:vAlign w:val="center"/>
          </w:tcPr>
          <w:p w14:paraId="0860C45F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Карточка</w:t>
            </w:r>
          </w:p>
        </w:tc>
      </w:tr>
      <w:tr w:rsidR="0010010F" w:rsidRPr="00EA18F6" w14:paraId="32E00E2B" w14:textId="77777777" w:rsidTr="005866EC">
        <w:trPr>
          <w:trHeight w:val="196"/>
          <w:jc w:val="center"/>
        </w:trPr>
        <w:tc>
          <w:tcPr>
            <w:tcW w:w="209" w:type="pct"/>
            <w:vMerge/>
            <w:shd w:val="clear" w:color="auto" w:fill="D9D9D9"/>
            <w:vAlign w:val="center"/>
          </w:tcPr>
          <w:p w14:paraId="35A1C162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</w:p>
        </w:tc>
        <w:tc>
          <w:tcPr>
            <w:tcW w:w="845" w:type="pct"/>
            <w:vMerge/>
            <w:shd w:val="clear" w:color="auto" w:fill="D9D9D9"/>
            <w:vAlign w:val="center"/>
          </w:tcPr>
          <w:p w14:paraId="19849AFB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</w:p>
        </w:tc>
        <w:tc>
          <w:tcPr>
            <w:tcW w:w="1127" w:type="pct"/>
            <w:vMerge/>
            <w:shd w:val="clear" w:color="auto" w:fill="D9D9D9"/>
            <w:vAlign w:val="center"/>
          </w:tcPr>
          <w:p w14:paraId="0F3A4283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</w:p>
        </w:tc>
        <w:tc>
          <w:tcPr>
            <w:tcW w:w="634" w:type="pct"/>
            <w:vMerge/>
            <w:shd w:val="clear" w:color="auto" w:fill="D9D9D9"/>
            <w:vAlign w:val="center"/>
          </w:tcPr>
          <w:p w14:paraId="49165F53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</w:p>
        </w:tc>
        <w:tc>
          <w:tcPr>
            <w:tcW w:w="1480" w:type="pct"/>
            <w:vMerge/>
            <w:shd w:val="clear" w:color="auto" w:fill="D9D9D9"/>
            <w:vAlign w:val="center"/>
          </w:tcPr>
          <w:p w14:paraId="7A53D4C8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</w:p>
        </w:tc>
        <w:tc>
          <w:tcPr>
            <w:tcW w:w="282" w:type="pct"/>
            <w:shd w:val="clear" w:color="auto" w:fill="D9D9D9"/>
          </w:tcPr>
          <w:p w14:paraId="7D16F07E" w14:textId="77777777" w:rsidR="0010010F" w:rsidRPr="007A3E6F" w:rsidRDefault="0010010F" w:rsidP="001A1111">
            <w:pPr>
              <w:spacing w:before="60" w:after="60" w:line="240" w:lineRule="auto"/>
              <w:ind w:firstLine="0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C</w:t>
            </w:r>
          </w:p>
        </w:tc>
        <w:tc>
          <w:tcPr>
            <w:tcW w:w="211" w:type="pct"/>
            <w:shd w:val="clear" w:color="auto" w:fill="D9D9D9"/>
          </w:tcPr>
          <w:p w14:paraId="74150B14" w14:textId="77777777" w:rsidR="0010010F" w:rsidRPr="007A3E6F" w:rsidRDefault="0010010F" w:rsidP="001A1111">
            <w:pPr>
              <w:spacing w:before="60" w:after="60" w:line="240" w:lineRule="auto"/>
              <w:ind w:firstLine="0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U</w:t>
            </w:r>
          </w:p>
        </w:tc>
        <w:tc>
          <w:tcPr>
            <w:tcW w:w="212" w:type="pct"/>
            <w:shd w:val="clear" w:color="auto" w:fill="D9D9D9"/>
          </w:tcPr>
          <w:p w14:paraId="66570177" w14:textId="77777777" w:rsidR="0010010F" w:rsidRPr="007A3E6F" w:rsidRDefault="0010010F" w:rsidP="001A1111">
            <w:pPr>
              <w:spacing w:before="60" w:after="60" w:line="240" w:lineRule="auto"/>
              <w:ind w:firstLine="0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R</w:t>
            </w:r>
          </w:p>
        </w:tc>
      </w:tr>
      <w:tr w:rsidR="0010010F" w:rsidRPr="00EA18F6" w14:paraId="0CFF46C8" w14:textId="77777777" w:rsidTr="005866EC">
        <w:trPr>
          <w:jc w:val="center"/>
        </w:trPr>
        <w:tc>
          <w:tcPr>
            <w:tcW w:w="209" w:type="pct"/>
          </w:tcPr>
          <w:p w14:paraId="588C5C97" w14:textId="77777777" w:rsidR="0010010F" w:rsidRPr="007A3E6F" w:rsidRDefault="0010010F" w:rsidP="001A1111">
            <w:pPr>
              <w:spacing w:after="0" w:line="240" w:lineRule="atLeast"/>
              <w:ind w:firstLine="0"/>
              <w:contextualSpacing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1</w:t>
            </w:r>
          </w:p>
        </w:tc>
        <w:tc>
          <w:tcPr>
            <w:tcW w:w="845" w:type="pct"/>
          </w:tcPr>
          <w:p w14:paraId="1BC8E5F3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Наименование</w:t>
            </w:r>
          </w:p>
        </w:tc>
        <w:tc>
          <w:tcPr>
            <w:tcW w:w="1127" w:type="pct"/>
          </w:tcPr>
          <w:p w14:paraId="052A4DA2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Однострочный текст</w:t>
            </w:r>
          </w:p>
        </w:tc>
        <w:tc>
          <w:tcPr>
            <w:tcW w:w="634" w:type="pct"/>
          </w:tcPr>
          <w:p w14:paraId="42F0F5BA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Да</w:t>
            </w:r>
          </w:p>
        </w:tc>
        <w:tc>
          <w:tcPr>
            <w:tcW w:w="1480" w:type="pct"/>
          </w:tcPr>
          <w:p w14:paraId="310FAB0D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Заполняется автоматически, полный путь до подразделения</w:t>
            </w:r>
          </w:p>
        </w:tc>
        <w:tc>
          <w:tcPr>
            <w:tcW w:w="282" w:type="pct"/>
          </w:tcPr>
          <w:p w14:paraId="4121DA54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-</w:t>
            </w:r>
          </w:p>
        </w:tc>
        <w:tc>
          <w:tcPr>
            <w:tcW w:w="211" w:type="pct"/>
          </w:tcPr>
          <w:p w14:paraId="4AC1A2BB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-</w:t>
            </w:r>
          </w:p>
        </w:tc>
        <w:tc>
          <w:tcPr>
            <w:tcW w:w="212" w:type="pct"/>
          </w:tcPr>
          <w:p w14:paraId="018CAE17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+</w:t>
            </w:r>
          </w:p>
        </w:tc>
      </w:tr>
      <w:tr w:rsidR="0010010F" w:rsidRPr="00EA18F6" w14:paraId="7A9D4B77" w14:textId="77777777" w:rsidTr="005866EC">
        <w:trPr>
          <w:jc w:val="center"/>
        </w:trPr>
        <w:tc>
          <w:tcPr>
            <w:tcW w:w="209" w:type="pct"/>
          </w:tcPr>
          <w:p w14:paraId="384B1065" w14:textId="77777777" w:rsidR="0010010F" w:rsidRPr="007A3E6F" w:rsidRDefault="0010010F" w:rsidP="001A1111">
            <w:pPr>
              <w:spacing w:after="0" w:line="240" w:lineRule="atLeast"/>
              <w:ind w:firstLine="0"/>
              <w:contextualSpacing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2</w:t>
            </w:r>
          </w:p>
        </w:tc>
        <w:tc>
          <w:tcPr>
            <w:tcW w:w="845" w:type="pct"/>
          </w:tcPr>
          <w:p w14:paraId="32C0B857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Подразделение</w:t>
            </w:r>
          </w:p>
        </w:tc>
        <w:tc>
          <w:tcPr>
            <w:tcW w:w="1127" w:type="pct"/>
          </w:tcPr>
          <w:p w14:paraId="266CA1E5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Метаданные</w:t>
            </w:r>
          </w:p>
        </w:tc>
        <w:tc>
          <w:tcPr>
            <w:tcW w:w="634" w:type="pct"/>
          </w:tcPr>
          <w:p w14:paraId="308BA230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Да</w:t>
            </w:r>
          </w:p>
        </w:tc>
        <w:tc>
          <w:tcPr>
            <w:tcW w:w="1480" w:type="pct"/>
          </w:tcPr>
          <w:p w14:paraId="77D9D6AA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Заполняется подразделением из оргструктуры</w:t>
            </w:r>
          </w:p>
        </w:tc>
        <w:tc>
          <w:tcPr>
            <w:tcW w:w="282" w:type="pct"/>
          </w:tcPr>
          <w:p w14:paraId="7B0D1FAE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+</w:t>
            </w:r>
          </w:p>
        </w:tc>
        <w:tc>
          <w:tcPr>
            <w:tcW w:w="211" w:type="pct"/>
          </w:tcPr>
          <w:p w14:paraId="41855404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+</w:t>
            </w:r>
          </w:p>
        </w:tc>
        <w:tc>
          <w:tcPr>
            <w:tcW w:w="212" w:type="pct"/>
          </w:tcPr>
          <w:p w14:paraId="32F4F665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+</w:t>
            </w:r>
          </w:p>
        </w:tc>
      </w:tr>
      <w:tr w:rsidR="0010010F" w:rsidRPr="00EA18F6" w14:paraId="2B1D2A9B" w14:textId="77777777" w:rsidTr="005866EC">
        <w:trPr>
          <w:jc w:val="center"/>
        </w:trPr>
        <w:tc>
          <w:tcPr>
            <w:tcW w:w="209" w:type="pct"/>
          </w:tcPr>
          <w:p w14:paraId="7F651F12" w14:textId="77777777" w:rsidR="0010010F" w:rsidRPr="007A3E6F" w:rsidRDefault="0010010F" w:rsidP="001A1111">
            <w:pPr>
              <w:spacing w:after="0" w:line="240" w:lineRule="atLeast"/>
              <w:ind w:firstLine="0"/>
              <w:contextualSpacing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3</w:t>
            </w:r>
          </w:p>
        </w:tc>
        <w:tc>
          <w:tcPr>
            <w:tcW w:w="845" w:type="pct"/>
          </w:tcPr>
          <w:p w14:paraId="6565E5B4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Согласующий</w:t>
            </w:r>
          </w:p>
        </w:tc>
        <w:tc>
          <w:tcPr>
            <w:tcW w:w="1127" w:type="pct"/>
          </w:tcPr>
          <w:p w14:paraId="112A2773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Пользователь</w:t>
            </w:r>
          </w:p>
        </w:tc>
        <w:tc>
          <w:tcPr>
            <w:tcW w:w="634" w:type="pct"/>
          </w:tcPr>
          <w:p w14:paraId="19382053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Да</w:t>
            </w:r>
          </w:p>
        </w:tc>
        <w:tc>
          <w:tcPr>
            <w:tcW w:w="1480" w:type="pct"/>
          </w:tcPr>
          <w:p w14:paraId="193CD6D0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</w:p>
        </w:tc>
        <w:tc>
          <w:tcPr>
            <w:tcW w:w="282" w:type="pct"/>
          </w:tcPr>
          <w:p w14:paraId="4E09A80D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+</w:t>
            </w:r>
          </w:p>
        </w:tc>
        <w:tc>
          <w:tcPr>
            <w:tcW w:w="211" w:type="pct"/>
          </w:tcPr>
          <w:p w14:paraId="6380E74B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+</w:t>
            </w:r>
          </w:p>
        </w:tc>
        <w:tc>
          <w:tcPr>
            <w:tcW w:w="212" w:type="pct"/>
          </w:tcPr>
          <w:p w14:paraId="633609A7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+</w:t>
            </w:r>
          </w:p>
        </w:tc>
      </w:tr>
    </w:tbl>
    <w:p w14:paraId="18F8351B" w14:textId="77777777" w:rsidR="0010010F" w:rsidRPr="00EA18F6" w:rsidRDefault="0010010F" w:rsidP="0010010F">
      <w:pPr>
        <w:spacing w:after="0" w:line="240" w:lineRule="auto"/>
      </w:pPr>
    </w:p>
    <w:p w14:paraId="051A1A83" w14:textId="77777777" w:rsidR="0010010F" w:rsidRPr="00EA18F6" w:rsidRDefault="0010010F" w:rsidP="0010010F">
      <w:pPr>
        <w:spacing w:after="0" w:line="240" w:lineRule="auto"/>
      </w:pPr>
      <w:r w:rsidRPr="00EA18F6">
        <w:t>Если необходимо изменить ФИО согласующего для подразделения, Табельщик должен в папке планируемого года в списке «Планирование, согласование, утверждение» найти соответствующий элемент, открыть карточку редактирования и внести изменения.</w:t>
      </w:r>
    </w:p>
    <w:p w14:paraId="5577D4ED" w14:textId="77777777" w:rsidR="0010010F" w:rsidRDefault="0010010F" w:rsidP="0010010F">
      <w:pPr>
        <w:spacing w:after="0" w:line="240" w:lineRule="auto"/>
        <w:ind w:firstLine="567"/>
      </w:pPr>
    </w:p>
    <w:p w14:paraId="713070EB" w14:textId="77777777" w:rsidR="0010010F" w:rsidRPr="00EA18F6" w:rsidRDefault="0010010F" w:rsidP="00286A85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 w:rsidRPr="00EA18F6">
        <w:rPr>
          <w:sz w:val="24"/>
          <w:szCs w:val="24"/>
        </w:rPr>
        <w:t>Список «П</w:t>
      </w:r>
      <w:r>
        <w:rPr>
          <w:sz w:val="24"/>
          <w:szCs w:val="24"/>
        </w:rPr>
        <w:t>ериоды отпуска</w:t>
      </w:r>
      <w:r w:rsidRPr="00EA18F6">
        <w:rPr>
          <w:sz w:val="24"/>
          <w:szCs w:val="24"/>
        </w:rPr>
        <w:t>»</w:t>
      </w:r>
    </w:p>
    <w:p w14:paraId="6A68EBFE" w14:textId="77777777" w:rsidR="0010010F" w:rsidRPr="000F7D48" w:rsidRDefault="0010010F" w:rsidP="0010010F">
      <w:pPr>
        <w:spacing w:after="0" w:line="240" w:lineRule="auto"/>
      </w:pPr>
      <w:bookmarkStart w:id="419" w:name="_Ref424563523"/>
      <w:r w:rsidRPr="000F7D48">
        <w:t>Элемент списка «Периоды отпуска» содержит атрибуты, перечисленные в таблице (см. </w:t>
      </w:r>
      <w:r w:rsidRPr="000F7D48">
        <w:fldChar w:fldCharType="begin"/>
      </w:r>
      <w:r w:rsidRPr="000F7D48">
        <w:instrText xml:space="preserve"> REF _Ref435438562 \h  \* MERGEFORMAT </w:instrText>
      </w:r>
      <w:r w:rsidRPr="000F7D48">
        <w:fldChar w:fldCharType="separate"/>
      </w:r>
      <w:r w:rsidR="00E22EDC" w:rsidRPr="00E22EDC">
        <w:t>Таблица 68</w:t>
      </w:r>
      <w:r w:rsidRPr="000F7D48">
        <w:fldChar w:fldCharType="end"/>
      </w:r>
      <w:r w:rsidRPr="000F7D48">
        <w:t>).</w:t>
      </w:r>
    </w:p>
    <w:p w14:paraId="56325C98" w14:textId="77777777" w:rsidR="0010010F" w:rsidRPr="000F7D48" w:rsidRDefault="0010010F" w:rsidP="0010010F">
      <w:pPr>
        <w:keepNext/>
        <w:spacing w:before="200" w:line="240" w:lineRule="auto"/>
        <w:jc w:val="right"/>
        <w:rPr>
          <w:bCs/>
          <w:i/>
          <w:szCs w:val="18"/>
        </w:rPr>
      </w:pPr>
      <w:bookmarkStart w:id="420" w:name="_Ref435438562"/>
      <w:r w:rsidRPr="000F7D48">
        <w:rPr>
          <w:bCs/>
          <w:i/>
          <w:szCs w:val="18"/>
        </w:rPr>
        <w:t xml:space="preserve">Таблица </w:t>
      </w:r>
      <w:r w:rsidRPr="000F7D48">
        <w:rPr>
          <w:bCs/>
          <w:i/>
          <w:szCs w:val="18"/>
        </w:rPr>
        <w:fldChar w:fldCharType="begin"/>
      </w:r>
      <w:r w:rsidRPr="000F7D48">
        <w:rPr>
          <w:bCs/>
          <w:i/>
          <w:szCs w:val="18"/>
        </w:rPr>
        <w:instrText xml:space="preserve"> SEQ Таблица \* ARABIC </w:instrText>
      </w:r>
      <w:r w:rsidRPr="000F7D48">
        <w:rPr>
          <w:bCs/>
          <w:i/>
          <w:szCs w:val="18"/>
        </w:rPr>
        <w:fldChar w:fldCharType="separate"/>
      </w:r>
      <w:r w:rsidR="00E22EDC">
        <w:rPr>
          <w:bCs/>
          <w:i/>
          <w:noProof/>
          <w:szCs w:val="18"/>
        </w:rPr>
        <w:t>68</w:t>
      </w:r>
      <w:r w:rsidRPr="000F7D48">
        <w:rPr>
          <w:bCs/>
          <w:i/>
          <w:szCs w:val="18"/>
        </w:rPr>
        <w:fldChar w:fldCharType="end"/>
      </w:r>
      <w:bookmarkEnd w:id="420"/>
      <w:r w:rsidRPr="000F7D48">
        <w:rPr>
          <w:bCs/>
          <w:i/>
          <w:szCs w:val="18"/>
        </w:rPr>
        <w:t>. Атрибуты «Периоды отпуска»</w:t>
      </w:r>
    </w:p>
    <w:tbl>
      <w:tblPr>
        <w:tblStyle w:val="2f"/>
        <w:tblW w:w="4982" w:type="pct"/>
        <w:jc w:val="center"/>
        <w:tblLayout w:type="fixed"/>
        <w:tblLook w:val="04A0" w:firstRow="1" w:lastRow="0" w:firstColumn="1" w:lastColumn="0" w:noHBand="0" w:noVBand="1"/>
      </w:tblPr>
      <w:tblGrid>
        <w:gridCol w:w="477"/>
        <w:gridCol w:w="1927"/>
        <w:gridCol w:w="1702"/>
        <w:gridCol w:w="1469"/>
        <w:gridCol w:w="2368"/>
        <w:gridCol w:w="549"/>
        <w:gridCol w:w="410"/>
        <w:gridCol w:w="408"/>
      </w:tblGrid>
      <w:tr w:rsidR="0010010F" w:rsidRPr="007A3E6F" w14:paraId="600BBFCA" w14:textId="77777777" w:rsidTr="007A3E6F">
        <w:trPr>
          <w:trHeight w:val="380"/>
          <w:tblHeader/>
          <w:jc w:val="center"/>
        </w:trPr>
        <w:tc>
          <w:tcPr>
            <w:tcW w:w="256" w:type="pct"/>
            <w:vMerge w:val="restart"/>
            <w:shd w:val="clear" w:color="auto" w:fill="D9D9D9"/>
            <w:vAlign w:val="center"/>
          </w:tcPr>
          <w:p w14:paraId="65170D95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№ п/п</w:t>
            </w:r>
          </w:p>
        </w:tc>
        <w:tc>
          <w:tcPr>
            <w:tcW w:w="1035" w:type="pct"/>
            <w:vMerge w:val="restart"/>
            <w:shd w:val="clear" w:color="auto" w:fill="D9D9D9"/>
            <w:vAlign w:val="center"/>
          </w:tcPr>
          <w:p w14:paraId="4070E937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Наименование</w:t>
            </w:r>
          </w:p>
        </w:tc>
        <w:tc>
          <w:tcPr>
            <w:tcW w:w="914" w:type="pct"/>
            <w:vMerge w:val="restart"/>
            <w:shd w:val="clear" w:color="auto" w:fill="D9D9D9"/>
            <w:vAlign w:val="center"/>
          </w:tcPr>
          <w:p w14:paraId="46AFC5E3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Тип</w:t>
            </w:r>
          </w:p>
        </w:tc>
        <w:tc>
          <w:tcPr>
            <w:tcW w:w="789" w:type="pct"/>
            <w:vMerge w:val="restart"/>
            <w:shd w:val="clear" w:color="auto" w:fill="D9D9D9"/>
            <w:vAlign w:val="center"/>
          </w:tcPr>
          <w:p w14:paraId="60476650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Обязатель-ность</w:t>
            </w:r>
          </w:p>
        </w:tc>
        <w:tc>
          <w:tcPr>
            <w:tcW w:w="1272" w:type="pct"/>
            <w:vMerge w:val="restart"/>
            <w:shd w:val="clear" w:color="auto" w:fill="D9D9D9"/>
            <w:vAlign w:val="center"/>
          </w:tcPr>
          <w:p w14:paraId="2E2CE487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Примечания</w:t>
            </w:r>
          </w:p>
        </w:tc>
        <w:tc>
          <w:tcPr>
            <w:tcW w:w="734" w:type="pct"/>
            <w:gridSpan w:val="3"/>
            <w:shd w:val="clear" w:color="auto" w:fill="D9D9D9"/>
            <w:vAlign w:val="center"/>
          </w:tcPr>
          <w:p w14:paraId="0B47E43D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Карточка</w:t>
            </w:r>
          </w:p>
        </w:tc>
      </w:tr>
      <w:tr w:rsidR="0010010F" w:rsidRPr="007A3E6F" w14:paraId="4B9D73F3" w14:textId="77777777" w:rsidTr="007A3E6F">
        <w:trPr>
          <w:trHeight w:val="265"/>
          <w:tblHeader/>
          <w:jc w:val="center"/>
        </w:trPr>
        <w:tc>
          <w:tcPr>
            <w:tcW w:w="256" w:type="pct"/>
            <w:vMerge/>
            <w:shd w:val="clear" w:color="auto" w:fill="D9D9D9"/>
            <w:vAlign w:val="center"/>
          </w:tcPr>
          <w:p w14:paraId="3DC99B19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b/>
                <w:szCs w:val="24"/>
              </w:rPr>
            </w:pPr>
          </w:p>
        </w:tc>
        <w:tc>
          <w:tcPr>
            <w:tcW w:w="1035" w:type="pct"/>
            <w:vMerge/>
            <w:shd w:val="clear" w:color="auto" w:fill="D9D9D9"/>
            <w:vAlign w:val="center"/>
          </w:tcPr>
          <w:p w14:paraId="7A4FEB70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b/>
                <w:szCs w:val="24"/>
              </w:rPr>
            </w:pPr>
          </w:p>
        </w:tc>
        <w:tc>
          <w:tcPr>
            <w:tcW w:w="914" w:type="pct"/>
            <w:vMerge/>
            <w:shd w:val="clear" w:color="auto" w:fill="D9D9D9"/>
            <w:vAlign w:val="center"/>
          </w:tcPr>
          <w:p w14:paraId="67083453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b/>
                <w:szCs w:val="24"/>
              </w:rPr>
            </w:pPr>
          </w:p>
        </w:tc>
        <w:tc>
          <w:tcPr>
            <w:tcW w:w="789" w:type="pct"/>
            <w:vMerge/>
            <w:shd w:val="clear" w:color="auto" w:fill="D9D9D9"/>
            <w:vAlign w:val="center"/>
          </w:tcPr>
          <w:p w14:paraId="40CC521B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b/>
                <w:szCs w:val="24"/>
              </w:rPr>
            </w:pPr>
          </w:p>
        </w:tc>
        <w:tc>
          <w:tcPr>
            <w:tcW w:w="1272" w:type="pct"/>
            <w:vMerge/>
            <w:shd w:val="clear" w:color="auto" w:fill="D9D9D9"/>
            <w:vAlign w:val="center"/>
          </w:tcPr>
          <w:p w14:paraId="7976BC9B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b/>
                <w:szCs w:val="24"/>
              </w:rPr>
            </w:pPr>
          </w:p>
        </w:tc>
        <w:tc>
          <w:tcPr>
            <w:tcW w:w="295" w:type="pct"/>
            <w:shd w:val="clear" w:color="auto" w:fill="D9D9D9"/>
            <w:vAlign w:val="center"/>
          </w:tcPr>
          <w:p w14:paraId="5B2E8E9A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Д</w:t>
            </w:r>
          </w:p>
        </w:tc>
        <w:tc>
          <w:tcPr>
            <w:tcW w:w="220" w:type="pct"/>
            <w:shd w:val="clear" w:color="auto" w:fill="D9D9D9"/>
            <w:vAlign w:val="center"/>
          </w:tcPr>
          <w:p w14:paraId="2421935F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Р</w:t>
            </w:r>
          </w:p>
        </w:tc>
        <w:tc>
          <w:tcPr>
            <w:tcW w:w="218" w:type="pct"/>
            <w:shd w:val="clear" w:color="auto" w:fill="D9D9D9"/>
            <w:vAlign w:val="center"/>
          </w:tcPr>
          <w:p w14:paraId="371F6CCB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П</w:t>
            </w:r>
          </w:p>
        </w:tc>
      </w:tr>
      <w:tr w:rsidR="0010010F" w:rsidRPr="007A3E6F" w14:paraId="43BB0C8C" w14:textId="77777777" w:rsidTr="007A3E6F">
        <w:trPr>
          <w:jc w:val="center"/>
        </w:trPr>
        <w:tc>
          <w:tcPr>
            <w:tcW w:w="256" w:type="pct"/>
          </w:tcPr>
          <w:p w14:paraId="727600B3" w14:textId="77777777" w:rsidR="0010010F" w:rsidRPr="007A3E6F" w:rsidRDefault="0010010F" w:rsidP="001A1111">
            <w:pPr>
              <w:spacing w:after="0" w:line="240" w:lineRule="atLeast"/>
              <w:ind w:firstLine="0"/>
              <w:contextualSpacing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1</w:t>
            </w:r>
          </w:p>
        </w:tc>
        <w:tc>
          <w:tcPr>
            <w:tcW w:w="1035" w:type="pct"/>
          </w:tcPr>
          <w:p w14:paraId="3405C18C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ФИО</w:t>
            </w:r>
          </w:p>
        </w:tc>
        <w:tc>
          <w:tcPr>
            <w:tcW w:w="914" w:type="pct"/>
          </w:tcPr>
          <w:p w14:paraId="5BDEEEB3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Пользователь</w:t>
            </w:r>
          </w:p>
        </w:tc>
        <w:tc>
          <w:tcPr>
            <w:tcW w:w="789" w:type="pct"/>
          </w:tcPr>
          <w:p w14:paraId="127836E0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Автоматически</w:t>
            </w:r>
          </w:p>
        </w:tc>
        <w:tc>
          <w:tcPr>
            <w:tcW w:w="1272" w:type="pct"/>
          </w:tcPr>
          <w:p w14:paraId="28DDEDCB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Пользователь, создавший элемент</w:t>
            </w:r>
          </w:p>
        </w:tc>
        <w:tc>
          <w:tcPr>
            <w:tcW w:w="295" w:type="pct"/>
          </w:tcPr>
          <w:p w14:paraId="64F843FC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-</w:t>
            </w:r>
          </w:p>
        </w:tc>
        <w:tc>
          <w:tcPr>
            <w:tcW w:w="220" w:type="pct"/>
          </w:tcPr>
          <w:p w14:paraId="23550014" w14:textId="77777777" w:rsidR="0010010F" w:rsidRPr="007A3E6F" w:rsidRDefault="0010010F" w:rsidP="001A1111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-</w:t>
            </w:r>
          </w:p>
        </w:tc>
        <w:tc>
          <w:tcPr>
            <w:tcW w:w="218" w:type="pct"/>
          </w:tcPr>
          <w:p w14:paraId="0EF0B777" w14:textId="77777777" w:rsidR="0010010F" w:rsidRPr="007A3E6F" w:rsidRDefault="0010010F" w:rsidP="001A1111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+</w:t>
            </w:r>
          </w:p>
        </w:tc>
      </w:tr>
      <w:tr w:rsidR="0010010F" w:rsidRPr="007A3E6F" w14:paraId="48FF98BE" w14:textId="77777777" w:rsidTr="007A3E6F">
        <w:trPr>
          <w:trHeight w:val="689"/>
          <w:jc w:val="center"/>
        </w:trPr>
        <w:tc>
          <w:tcPr>
            <w:tcW w:w="256" w:type="pct"/>
          </w:tcPr>
          <w:p w14:paraId="79DD3929" w14:textId="77777777" w:rsidR="0010010F" w:rsidRPr="007A3E6F" w:rsidRDefault="0010010F" w:rsidP="001A1111">
            <w:pPr>
              <w:spacing w:after="0" w:line="240" w:lineRule="atLeast"/>
              <w:ind w:firstLine="0"/>
              <w:contextualSpacing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2</w:t>
            </w:r>
          </w:p>
        </w:tc>
        <w:tc>
          <w:tcPr>
            <w:tcW w:w="1035" w:type="pct"/>
          </w:tcPr>
          <w:p w14:paraId="36E6E616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Должность</w:t>
            </w:r>
          </w:p>
        </w:tc>
        <w:tc>
          <w:tcPr>
            <w:tcW w:w="914" w:type="pct"/>
          </w:tcPr>
          <w:p w14:paraId="5315AE23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Однострочный текст</w:t>
            </w:r>
          </w:p>
        </w:tc>
        <w:tc>
          <w:tcPr>
            <w:tcW w:w="789" w:type="pct"/>
          </w:tcPr>
          <w:p w14:paraId="01C64DE2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Автоматически</w:t>
            </w:r>
          </w:p>
        </w:tc>
        <w:tc>
          <w:tcPr>
            <w:tcW w:w="1272" w:type="pct"/>
          </w:tcPr>
          <w:p w14:paraId="2FA6906C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</w:p>
        </w:tc>
        <w:tc>
          <w:tcPr>
            <w:tcW w:w="295" w:type="pct"/>
          </w:tcPr>
          <w:p w14:paraId="23FF575B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-</w:t>
            </w:r>
          </w:p>
        </w:tc>
        <w:tc>
          <w:tcPr>
            <w:tcW w:w="220" w:type="pct"/>
          </w:tcPr>
          <w:p w14:paraId="15C6F98E" w14:textId="77777777" w:rsidR="0010010F" w:rsidRPr="007A3E6F" w:rsidRDefault="0010010F" w:rsidP="001A1111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-</w:t>
            </w:r>
          </w:p>
        </w:tc>
        <w:tc>
          <w:tcPr>
            <w:tcW w:w="218" w:type="pct"/>
          </w:tcPr>
          <w:p w14:paraId="0D60789B" w14:textId="77777777" w:rsidR="0010010F" w:rsidRPr="007A3E6F" w:rsidRDefault="0010010F" w:rsidP="001A1111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+</w:t>
            </w:r>
          </w:p>
        </w:tc>
      </w:tr>
      <w:tr w:rsidR="0010010F" w:rsidRPr="007A3E6F" w14:paraId="51EE1419" w14:textId="77777777" w:rsidTr="007A3E6F">
        <w:trPr>
          <w:jc w:val="center"/>
        </w:trPr>
        <w:tc>
          <w:tcPr>
            <w:tcW w:w="256" w:type="pct"/>
          </w:tcPr>
          <w:p w14:paraId="109380FA" w14:textId="77777777" w:rsidR="0010010F" w:rsidRPr="007A3E6F" w:rsidRDefault="0010010F" w:rsidP="001A1111">
            <w:pPr>
              <w:spacing w:after="0" w:line="240" w:lineRule="atLeast"/>
              <w:ind w:firstLine="0"/>
              <w:contextualSpacing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3</w:t>
            </w:r>
          </w:p>
        </w:tc>
        <w:tc>
          <w:tcPr>
            <w:tcW w:w="1035" w:type="pct"/>
          </w:tcPr>
          <w:p w14:paraId="05C7A308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Подразделение</w:t>
            </w:r>
          </w:p>
        </w:tc>
        <w:tc>
          <w:tcPr>
            <w:tcW w:w="914" w:type="pct"/>
          </w:tcPr>
          <w:p w14:paraId="56C623D3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Метаданные</w:t>
            </w:r>
          </w:p>
        </w:tc>
        <w:tc>
          <w:tcPr>
            <w:tcW w:w="789" w:type="pct"/>
          </w:tcPr>
          <w:p w14:paraId="0A593F28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Автоматически</w:t>
            </w:r>
          </w:p>
        </w:tc>
        <w:tc>
          <w:tcPr>
            <w:tcW w:w="1272" w:type="pct"/>
          </w:tcPr>
          <w:p w14:paraId="1CD88B6B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</w:p>
        </w:tc>
        <w:tc>
          <w:tcPr>
            <w:tcW w:w="295" w:type="pct"/>
          </w:tcPr>
          <w:p w14:paraId="3A694FF4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</w:p>
        </w:tc>
        <w:tc>
          <w:tcPr>
            <w:tcW w:w="220" w:type="pct"/>
          </w:tcPr>
          <w:p w14:paraId="752D1370" w14:textId="77777777" w:rsidR="0010010F" w:rsidRPr="007A3E6F" w:rsidRDefault="0010010F" w:rsidP="001A1111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</w:p>
        </w:tc>
        <w:tc>
          <w:tcPr>
            <w:tcW w:w="218" w:type="pct"/>
          </w:tcPr>
          <w:p w14:paraId="5D4F9AAF" w14:textId="77777777" w:rsidR="0010010F" w:rsidRPr="007A3E6F" w:rsidRDefault="0010010F" w:rsidP="001A1111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</w:p>
        </w:tc>
      </w:tr>
      <w:tr w:rsidR="0010010F" w:rsidRPr="007A3E6F" w14:paraId="21BE7B99" w14:textId="77777777" w:rsidTr="007A3E6F">
        <w:trPr>
          <w:jc w:val="center"/>
        </w:trPr>
        <w:tc>
          <w:tcPr>
            <w:tcW w:w="256" w:type="pct"/>
            <w:vMerge w:val="restart"/>
          </w:tcPr>
          <w:p w14:paraId="3585EBD5" w14:textId="77777777" w:rsidR="0010010F" w:rsidRPr="007A3E6F" w:rsidRDefault="0010010F" w:rsidP="001A1111">
            <w:pPr>
              <w:spacing w:after="0" w:line="240" w:lineRule="atLeast"/>
              <w:ind w:firstLine="0"/>
              <w:contextualSpacing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4</w:t>
            </w:r>
          </w:p>
        </w:tc>
        <w:tc>
          <w:tcPr>
            <w:tcW w:w="1035" w:type="pct"/>
          </w:tcPr>
          <w:p w14:paraId="6DB521AB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Периоды отпуска</w:t>
            </w:r>
          </w:p>
        </w:tc>
        <w:tc>
          <w:tcPr>
            <w:tcW w:w="914" w:type="pct"/>
          </w:tcPr>
          <w:p w14:paraId="58D98E69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szCs w:val="24"/>
              </w:rPr>
              <w:t>Кастомное поле</w:t>
            </w:r>
          </w:p>
        </w:tc>
        <w:tc>
          <w:tcPr>
            <w:tcW w:w="789" w:type="pct"/>
          </w:tcPr>
          <w:p w14:paraId="2D394490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Да</w:t>
            </w:r>
          </w:p>
        </w:tc>
        <w:tc>
          <w:tcPr>
            <w:tcW w:w="1272" w:type="pct"/>
          </w:tcPr>
          <w:p w14:paraId="090809CE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Составное поле, содержит информацию о периодах отпуска сотрудника:</w:t>
            </w:r>
          </w:p>
          <w:p w14:paraId="146CCDE0" w14:textId="77777777" w:rsidR="0010010F" w:rsidRPr="007A3E6F" w:rsidRDefault="0010010F" w:rsidP="00E22217">
            <w:pPr>
              <w:numPr>
                <w:ilvl w:val="0"/>
                <w:numId w:val="36"/>
              </w:numPr>
              <w:spacing w:before="60" w:after="60" w:line="240" w:lineRule="auto"/>
              <w:contextualSpacing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Дата начала;</w:t>
            </w:r>
          </w:p>
          <w:p w14:paraId="2D22BA08" w14:textId="77777777" w:rsidR="0010010F" w:rsidRPr="007A3E6F" w:rsidRDefault="0010010F" w:rsidP="00E22217">
            <w:pPr>
              <w:numPr>
                <w:ilvl w:val="0"/>
                <w:numId w:val="36"/>
              </w:numPr>
              <w:spacing w:before="60" w:after="60" w:line="240" w:lineRule="auto"/>
              <w:contextualSpacing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Дата окончания;</w:t>
            </w:r>
          </w:p>
          <w:p w14:paraId="28478C77" w14:textId="77777777" w:rsidR="0010010F" w:rsidRPr="007A3E6F" w:rsidRDefault="0010010F" w:rsidP="00E22217">
            <w:pPr>
              <w:numPr>
                <w:ilvl w:val="0"/>
                <w:numId w:val="36"/>
              </w:numPr>
              <w:spacing w:before="60" w:after="60" w:line="240" w:lineRule="auto"/>
              <w:contextualSpacing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Количество дней</w:t>
            </w:r>
          </w:p>
        </w:tc>
        <w:tc>
          <w:tcPr>
            <w:tcW w:w="295" w:type="pct"/>
          </w:tcPr>
          <w:p w14:paraId="5BE4769D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-</w:t>
            </w:r>
          </w:p>
        </w:tc>
        <w:tc>
          <w:tcPr>
            <w:tcW w:w="220" w:type="pct"/>
          </w:tcPr>
          <w:p w14:paraId="66A74684" w14:textId="77777777" w:rsidR="0010010F" w:rsidRPr="007A3E6F" w:rsidRDefault="0010010F" w:rsidP="001A1111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-</w:t>
            </w:r>
          </w:p>
        </w:tc>
        <w:tc>
          <w:tcPr>
            <w:tcW w:w="218" w:type="pct"/>
          </w:tcPr>
          <w:p w14:paraId="3A491BDB" w14:textId="77777777" w:rsidR="0010010F" w:rsidRPr="007A3E6F" w:rsidRDefault="0010010F" w:rsidP="001A1111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+</w:t>
            </w:r>
          </w:p>
        </w:tc>
      </w:tr>
      <w:tr w:rsidR="0010010F" w:rsidRPr="007A3E6F" w14:paraId="436B7016" w14:textId="77777777" w:rsidTr="007A3E6F">
        <w:trPr>
          <w:jc w:val="center"/>
        </w:trPr>
        <w:tc>
          <w:tcPr>
            <w:tcW w:w="256" w:type="pct"/>
            <w:vMerge/>
          </w:tcPr>
          <w:p w14:paraId="23986AA9" w14:textId="77777777" w:rsidR="0010010F" w:rsidRPr="007A3E6F" w:rsidRDefault="0010010F" w:rsidP="001A1111">
            <w:pPr>
              <w:spacing w:after="0" w:line="240" w:lineRule="atLeast"/>
              <w:ind w:firstLine="0"/>
              <w:contextualSpacing/>
              <w:jc w:val="left"/>
              <w:rPr>
                <w:rFonts w:eastAsia="Arial Unicode MS"/>
                <w:szCs w:val="24"/>
                <w:shd w:val="clear" w:color="auto" w:fill="FFFFFF"/>
              </w:rPr>
            </w:pPr>
          </w:p>
        </w:tc>
        <w:tc>
          <w:tcPr>
            <w:tcW w:w="1035" w:type="pct"/>
          </w:tcPr>
          <w:p w14:paraId="29409336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i/>
                <w:szCs w:val="24"/>
              </w:rPr>
            </w:pPr>
            <w:r w:rsidRPr="007A3E6F">
              <w:rPr>
                <w:i/>
                <w:szCs w:val="24"/>
              </w:rPr>
              <w:t xml:space="preserve">Дата начала </w:t>
            </w:r>
          </w:p>
        </w:tc>
        <w:tc>
          <w:tcPr>
            <w:tcW w:w="914" w:type="pct"/>
          </w:tcPr>
          <w:p w14:paraId="2D5C52D7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Дата и время</w:t>
            </w:r>
          </w:p>
        </w:tc>
        <w:tc>
          <w:tcPr>
            <w:tcW w:w="789" w:type="pct"/>
          </w:tcPr>
          <w:p w14:paraId="49E2BBE0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Да</w:t>
            </w:r>
          </w:p>
        </w:tc>
        <w:tc>
          <w:tcPr>
            <w:tcW w:w="1272" w:type="pct"/>
          </w:tcPr>
          <w:p w14:paraId="1A4E5BF1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</w:p>
        </w:tc>
        <w:tc>
          <w:tcPr>
            <w:tcW w:w="295" w:type="pct"/>
          </w:tcPr>
          <w:p w14:paraId="4B29DEAD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</w:p>
        </w:tc>
        <w:tc>
          <w:tcPr>
            <w:tcW w:w="220" w:type="pct"/>
          </w:tcPr>
          <w:p w14:paraId="2050808C" w14:textId="77777777" w:rsidR="0010010F" w:rsidRPr="007A3E6F" w:rsidRDefault="0010010F" w:rsidP="001A1111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</w:p>
        </w:tc>
        <w:tc>
          <w:tcPr>
            <w:tcW w:w="218" w:type="pct"/>
          </w:tcPr>
          <w:p w14:paraId="4B602B56" w14:textId="77777777" w:rsidR="0010010F" w:rsidRPr="007A3E6F" w:rsidRDefault="0010010F" w:rsidP="001A1111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</w:p>
        </w:tc>
      </w:tr>
      <w:tr w:rsidR="0010010F" w:rsidRPr="007A3E6F" w14:paraId="701EE5BB" w14:textId="77777777" w:rsidTr="007A3E6F">
        <w:trPr>
          <w:jc w:val="center"/>
        </w:trPr>
        <w:tc>
          <w:tcPr>
            <w:tcW w:w="256" w:type="pct"/>
            <w:vMerge/>
          </w:tcPr>
          <w:p w14:paraId="0BB7E0C6" w14:textId="77777777" w:rsidR="0010010F" w:rsidRPr="007A3E6F" w:rsidRDefault="0010010F" w:rsidP="001A1111">
            <w:pPr>
              <w:spacing w:after="0" w:line="240" w:lineRule="atLeast"/>
              <w:ind w:firstLine="0"/>
              <w:contextualSpacing/>
              <w:jc w:val="left"/>
              <w:rPr>
                <w:rFonts w:eastAsia="Arial Unicode MS"/>
                <w:szCs w:val="24"/>
                <w:shd w:val="clear" w:color="auto" w:fill="FFFFFF"/>
              </w:rPr>
            </w:pPr>
          </w:p>
        </w:tc>
        <w:tc>
          <w:tcPr>
            <w:tcW w:w="1035" w:type="pct"/>
          </w:tcPr>
          <w:p w14:paraId="2836CB2C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i/>
                <w:szCs w:val="24"/>
              </w:rPr>
            </w:pPr>
            <w:r w:rsidRPr="007A3E6F">
              <w:rPr>
                <w:i/>
                <w:szCs w:val="24"/>
              </w:rPr>
              <w:t xml:space="preserve">Количество дней </w:t>
            </w:r>
          </w:p>
        </w:tc>
        <w:tc>
          <w:tcPr>
            <w:tcW w:w="914" w:type="pct"/>
          </w:tcPr>
          <w:p w14:paraId="591D1626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Число</w:t>
            </w:r>
          </w:p>
        </w:tc>
        <w:tc>
          <w:tcPr>
            <w:tcW w:w="789" w:type="pct"/>
          </w:tcPr>
          <w:p w14:paraId="4BE78E5D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Да</w:t>
            </w:r>
          </w:p>
        </w:tc>
        <w:tc>
          <w:tcPr>
            <w:tcW w:w="1272" w:type="pct"/>
          </w:tcPr>
          <w:p w14:paraId="0D4D6878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</w:p>
        </w:tc>
        <w:tc>
          <w:tcPr>
            <w:tcW w:w="295" w:type="pct"/>
          </w:tcPr>
          <w:p w14:paraId="6DAD7F89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</w:p>
        </w:tc>
        <w:tc>
          <w:tcPr>
            <w:tcW w:w="220" w:type="pct"/>
          </w:tcPr>
          <w:p w14:paraId="34029099" w14:textId="77777777" w:rsidR="0010010F" w:rsidRPr="007A3E6F" w:rsidRDefault="0010010F" w:rsidP="001A1111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</w:p>
        </w:tc>
        <w:tc>
          <w:tcPr>
            <w:tcW w:w="218" w:type="pct"/>
          </w:tcPr>
          <w:p w14:paraId="617211BA" w14:textId="77777777" w:rsidR="0010010F" w:rsidRPr="007A3E6F" w:rsidRDefault="0010010F" w:rsidP="001A1111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</w:p>
        </w:tc>
      </w:tr>
      <w:tr w:rsidR="0010010F" w:rsidRPr="007A3E6F" w14:paraId="5FB06ABE" w14:textId="77777777" w:rsidTr="007A3E6F">
        <w:trPr>
          <w:jc w:val="center"/>
        </w:trPr>
        <w:tc>
          <w:tcPr>
            <w:tcW w:w="256" w:type="pct"/>
            <w:vMerge/>
          </w:tcPr>
          <w:p w14:paraId="6C603CFA" w14:textId="77777777" w:rsidR="0010010F" w:rsidRPr="007A3E6F" w:rsidRDefault="0010010F" w:rsidP="001A1111">
            <w:pPr>
              <w:spacing w:after="0" w:line="240" w:lineRule="atLeast"/>
              <w:ind w:firstLine="0"/>
              <w:contextualSpacing/>
              <w:jc w:val="left"/>
              <w:rPr>
                <w:rFonts w:eastAsia="Arial Unicode MS"/>
                <w:szCs w:val="24"/>
                <w:shd w:val="clear" w:color="auto" w:fill="FFFFFF"/>
              </w:rPr>
            </w:pPr>
          </w:p>
        </w:tc>
        <w:tc>
          <w:tcPr>
            <w:tcW w:w="1035" w:type="pct"/>
          </w:tcPr>
          <w:p w14:paraId="43104160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i/>
                <w:szCs w:val="24"/>
              </w:rPr>
            </w:pPr>
            <w:r w:rsidRPr="007A3E6F">
              <w:rPr>
                <w:i/>
                <w:szCs w:val="24"/>
              </w:rPr>
              <w:t xml:space="preserve">Дата окончания </w:t>
            </w:r>
          </w:p>
        </w:tc>
        <w:tc>
          <w:tcPr>
            <w:tcW w:w="914" w:type="pct"/>
          </w:tcPr>
          <w:p w14:paraId="61A8D1C5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Дата и время</w:t>
            </w:r>
          </w:p>
        </w:tc>
        <w:tc>
          <w:tcPr>
            <w:tcW w:w="789" w:type="pct"/>
          </w:tcPr>
          <w:p w14:paraId="248460DD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Автоматически</w:t>
            </w:r>
          </w:p>
        </w:tc>
        <w:tc>
          <w:tcPr>
            <w:tcW w:w="1272" w:type="pct"/>
          </w:tcPr>
          <w:p w14:paraId="0584C027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Расчетное: Дата начала отпуска + Количество дней отпуска+ количество выходных праздничных дней в периоде (Дата начала отпуска + Количество дней отпуска)</w:t>
            </w:r>
          </w:p>
        </w:tc>
        <w:tc>
          <w:tcPr>
            <w:tcW w:w="295" w:type="pct"/>
          </w:tcPr>
          <w:p w14:paraId="50CC3EAE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</w:p>
        </w:tc>
        <w:tc>
          <w:tcPr>
            <w:tcW w:w="220" w:type="pct"/>
          </w:tcPr>
          <w:p w14:paraId="468D80FD" w14:textId="77777777" w:rsidR="0010010F" w:rsidRPr="007A3E6F" w:rsidRDefault="0010010F" w:rsidP="001A1111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</w:p>
        </w:tc>
        <w:tc>
          <w:tcPr>
            <w:tcW w:w="218" w:type="pct"/>
          </w:tcPr>
          <w:p w14:paraId="3D9A3357" w14:textId="77777777" w:rsidR="0010010F" w:rsidRPr="007A3E6F" w:rsidRDefault="0010010F" w:rsidP="001A1111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</w:p>
        </w:tc>
      </w:tr>
      <w:tr w:rsidR="0010010F" w:rsidRPr="007A3E6F" w14:paraId="6E947A00" w14:textId="77777777" w:rsidTr="007A3E6F">
        <w:trPr>
          <w:jc w:val="center"/>
        </w:trPr>
        <w:tc>
          <w:tcPr>
            <w:tcW w:w="256" w:type="pct"/>
          </w:tcPr>
          <w:p w14:paraId="0DFBE892" w14:textId="77777777" w:rsidR="0010010F" w:rsidRPr="007A3E6F" w:rsidRDefault="0010010F" w:rsidP="001A1111">
            <w:pPr>
              <w:spacing w:after="0" w:line="240" w:lineRule="atLeast"/>
              <w:ind w:firstLine="0"/>
              <w:contextualSpacing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lastRenderedPageBreak/>
              <w:t>5</w:t>
            </w:r>
          </w:p>
        </w:tc>
        <w:tc>
          <w:tcPr>
            <w:tcW w:w="1035" w:type="pct"/>
          </w:tcPr>
          <w:p w14:paraId="1415F1F3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Год планирования</w:t>
            </w:r>
          </w:p>
        </w:tc>
        <w:tc>
          <w:tcPr>
            <w:tcW w:w="914" w:type="pct"/>
          </w:tcPr>
          <w:p w14:paraId="28EFA0A4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Число</w:t>
            </w:r>
          </w:p>
        </w:tc>
        <w:tc>
          <w:tcPr>
            <w:tcW w:w="789" w:type="pct"/>
          </w:tcPr>
          <w:p w14:paraId="0BF2713F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Автоматически</w:t>
            </w:r>
          </w:p>
        </w:tc>
        <w:tc>
          <w:tcPr>
            <w:tcW w:w="1272" w:type="pct"/>
          </w:tcPr>
          <w:p w14:paraId="6EEF442B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 xml:space="preserve">Рассчитывается по указанной дате начала отпуска </w:t>
            </w:r>
          </w:p>
        </w:tc>
        <w:tc>
          <w:tcPr>
            <w:tcW w:w="295" w:type="pct"/>
          </w:tcPr>
          <w:p w14:paraId="6C170DFE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-</w:t>
            </w:r>
          </w:p>
        </w:tc>
        <w:tc>
          <w:tcPr>
            <w:tcW w:w="220" w:type="pct"/>
          </w:tcPr>
          <w:p w14:paraId="4B80CA86" w14:textId="77777777" w:rsidR="0010010F" w:rsidRPr="007A3E6F" w:rsidRDefault="0010010F" w:rsidP="001A1111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-</w:t>
            </w:r>
          </w:p>
        </w:tc>
        <w:tc>
          <w:tcPr>
            <w:tcW w:w="218" w:type="pct"/>
          </w:tcPr>
          <w:p w14:paraId="26E65D42" w14:textId="77777777" w:rsidR="0010010F" w:rsidRPr="007A3E6F" w:rsidRDefault="0010010F" w:rsidP="001A1111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-</w:t>
            </w:r>
          </w:p>
        </w:tc>
      </w:tr>
      <w:tr w:rsidR="0010010F" w:rsidRPr="007A3E6F" w14:paraId="24A9585B" w14:textId="77777777" w:rsidTr="007A3E6F">
        <w:trPr>
          <w:jc w:val="center"/>
        </w:trPr>
        <w:tc>
          <w:tcPr>
            <w:tcW w:w="256" w:type="pct"/>
          </w:tcPr>
          <w:p w14:paraId="511947B6" w14:textId="77777777" w:rsidR="0010010F" w:rsidRPr="007A3E6F" w:rsidRDefault="0010010F" w:rsidP="001A1111">
            <w:pPr>
              <w:spacing w:after="0" w:line="240" w:lineRule="atLeast"/>
              <w:ind w:firstLine="0"/>
              <w:contextualSpacing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6</w:t>
            </w:r>
          </w:p>
        </w:tc>
        <w:tc>
          <w:tcPr>
            <w:tcW w:w="1035" w:type="pct"/>
          </w:tcPr>
          <w:p w14:paraId="51E0F8BE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Согласовано</w:t>
            </w:r>
          </w:p>
        </w:tc>
        <w:tc>
          <w:tcPr>
            <w:tcW w:w="914" w:type="pct"/>
          </w:tcPr>
          <w:p w14:paraId="3EB372E1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Да/нет</w:t>
            </w:r>
          </w:p>
        </w:tc>
        <w:tc>
          <w:tcPr>
            <w:tcW w:w="789" w:type="pct"/>
          </w:tcPr>
          <w:p w14:paraId="054B041F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Нет</w:t>
            </w:r>
          </w:p>
        </w:tc>
        <w:tc>
          <w:tcPr>
            <w:tcW w:w="1272" w:type="pct"/>
          </w:tcPr>
          <w:p w14:paraId="29E9DFB2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По умолчанию значение «Нет». Значение «Да» выставляется при согласовании периодов отпуска согласующим</w:t>
            </w:r>
          </w:p>
        </w:tc>
        <w:tc>
          <w:tcPr>
            <w:tcW w:w="295" w:type="pct"/>
          </w:tcPr>
          <w:p w14:paraId="0C377F9E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-</w:t>
            </w:r>
          </w:p>
        </w:tc>
        <w:tc>
          <w:tcPr>
            <w:tcW w:w="220" w:type="pct"/>
          </w:tcPr>
          <w:p w14:paraId="48277C9B" w14:textId="77777777" w:rsidR="0010010F" w:rsidRPr="007A3E6F" w:rsidRDefault="0010010F" w:rsidP="001A1111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-</w:t>
            </w:r>
          </w:p>
        </w:tc>
        <w:tc>
          <w:tcPr>
            <w:tcW w:w="218" w:type="pct"/>
          </w:tcPr>
          <w:p w14:paraId="2DE42698" w14:textId="77777777" w:rsidR="0010010F" w:rsidRPr="007A3E6F" w:rsidRDefault="0010010F" w:rsidP="001A1111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+</w:t>
            </w:r>
          </w:p>
        </w:tc>
      </w:tr>
      <w:tr w:rsidR="0010010F" w:rsidRPr="007A3E6F" w14:paraId="258872F4" w14:textId="77777777" w:rsidTr="007A3E6F">
        <w:trPr>
          <w:jc w:val="center"/>
        </w:trPr>
        <w:tc>
          <w:tcPr>
            <w:tcW w:w="256" w:type="pct"/>
          </w:tcPr>
          <w:p w14:paraId="0FAF6B4F" w14:textId="77777777" w:rsidR="0010010F" w:rsidRPr="007A3E6F" w:rsidRDefault="0010010F" w:rsidP="001A1111">
            <w:pPr>
              <w:spacing w:after="0" w:line="240" w:lineRule="atLeast"/>
              <w:ind w:firstLine="0"/>
              <w:contextualSpacing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7</w:t>
            </w:r>
          </w:p>
        </w:tc>
        <w:tc>
          <w:tcPr>
            <w:tcW w:w="1035" w:type="pct"/>
          </w:tcPr>
          <w:p w14:paraId="57B47DC7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Дата согласования</w:t>
            </w:r>
          </w:p>
        </w:tc>
        <w:tc>
          <w:tcPr>
            <w:tcW w:w="914" w:type="pct"/>
          </w:tcPr>
          <w:p w14:paraId="424A3174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Дата и время</w:t>
            </w:r>
          </w:p>
        </w:tc>
        <w:tc>
          <w:tcPr>
            <w:tcW w:w="789" w:type="pct"/>
          </w:tcPr>
          <w:p w14:paraId="33581A24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Нет</w:t>
            </w:r>
          </w:p>
        </w:tc>
        <w:tc>
          <w:tcPr>
            <w:tcW w:w="1272" w:type="pct"/>
          </w:tcPr>
          <w:p w14:paraId="55EF993D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Дата выставления атрибута «Согласовано» в значение «Да»</w:t>
            </w:r>
          </w:p>
        </w:tc>
        <w:tc>
          <w:tcPr>
            <w:tcW w:w="295" w:type="pct"/>
          </w:tcPr>
          <w:p w14:paraId="63D6A1E8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-</w:t>
            </w:r>
          </w:p>
        </w:tc>
        <w:tc>
          <w:tcPr>
            <w:tcW w:w="220" w:type="pct"/>
          </w:tcPr>
          <w:p w14:paraId="3C0E3EF0" w14:textId="77777777" w:rsidR="0010010F" w:rsidRPr="007A3E6F" w:rsidRDefault="0010010F" w:rsidP="001A1111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-</w:t>
            </w:r>
          </w:p>
        </w:tc>
        <w:tc>
          <w:tcPr>
            <w:tcW w:w="218" w:type="pct"/>
          </w:tcPr>
          <w:p w14:paraId="0991481F" w14:textId="77777777" w:rsidR="0010010F" w:rsidRPr="007A3E6F" w:rsidRDefault="0010010F" w:rsidP="001A1111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+</w:t>
            </w:r>
          </w:p>
        </w:tc>
      </w:tr>
      <w:tr w:rsidR="0010010F" w:rsidRPr="007A3E6F" w14:paraId="6E2E31A3" w14:textId="77777777" w:rsidTr="007A3E6F">
        <w:trPr>
          <w:jc w:val="center"/>
        </w:trPr>
        <w:tc>
          <w:tcPr>
            <w:tcW w:w="256" w:type="pct"/>
          </w:tcPr>
          <w:p w14:paraId="7EAEBC20" w14:textId="77777777" w:rsidR="0010010F" w:rsidRPr="007A3E6F" w:rsidRDefault="0010010F" w:rsidP="001A1111">
            <w:pPr>
              <w:spacing w:after="0" w:line="240" w:lineRule="atLeast"/>
              <w:ind w:firstLine="0"/>
              <w:contextualSpacing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8</w:t>
            </w:r>
          </w:p>
        </w:tc>
        <w:tc>
          <w:tcPr>
            <w:tcW w:w="1035" w:type="pct"/>
          </w:tcPr>
          <w:p w14:paraId="10740E64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Утверждено</w:t>
            </w:r>
          </w:p>
        </w:tc>
        <w:tc>
          <w:tcPr>
            <w:tcW w:w="914" w:type="pct"/>
          </w:tcPr>
          <w:p w14:paraId="4F58C20F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Да/нет</w:t>
            </w:r>
          </w:p>
        </w:tc>
        <w:tc>
          <w:tcPr>
            <w:tcW w:w="789" w:type="pct"/>
          </w:tcPr>
          <w:p w14:paraId="1B1987FA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Нет</w:t>
            </w:r>
          </w:p>
        </w:tc>
        <w:tc>
          <w:tcPr>
            <w:tcW w:w="1272" w:type="pct"/>
          </w:tcPr>
          <w:p w14:paraId="3D824315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По умолчанию значение «Нет». Значение «Да» выставляется при утверждении периодов отпуска утверждающим</w:t>
            </w:r>
          </w:p>
        </w:tc>
        <w:tc>
          <w:tcPr>
            <w:tcW w:w="295" w:type="pct"/>
          </w:tcPr>
          <w:p w14:paraId="49545E7C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-</w:t>
            </w:r>
          </w:p>
        </w:tc>
        <w:tc>
          <w:tcPr>
            <w:tcW w:w="220" w:type="pct"/>
          </w:tcPr>
          <w:p w14:paraId="44B99D6E" w14:textId="77777777" w:rsidR="0010010F" w:rsidRPr="007A3E6F" w:rsidRDefault="0010010F" w:rsidP="001A1111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-</w:t>
            </w:r>
          </w:p>
        </w:tc>
        <w:tc>
          <w:tcPr>
            <w:tcW w:w="218" w:type="pct"/>
          </w:tcPr>
          <w:p w14:paraId="1FD94B65" w14:textId="77777777" w:rsidR="0010010F" w:rsidRPr="007A3E6F" w:rsidRDefault="0010010F" w:rsidP="001A1111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+</w:t>
            </w:r>
          </w:p>
        </w:tc>
      </w:tr>
      <w:tr w:rsidR="0010010F" w:rsidRPr="007A3E6F" w14:paraId="7EC0D153" w14:textId="77777777" w:rsidTr="007A3E6F">
        <w:trPr>
          <w:jc w:val="center"/>
        </w:trPr>
        <w:tc>
          <w:tcPr>
            <w:tcW w:w="256" w:type="pct"/>
          </w:tcPr>
          <w:p w14:paraId="7D333325" w14:textId="77777777" w:rsidR="0010010F" w:rsidRPr="007A3E6F" w:rsidRDefault="0010010F" w:rsidP="001A1111">
            <w:pPr>
              <w:spacing w:after="0" w:line="240" w:lineRule="atLeast"/>
              <w:ind w:firstLine="0"/>
              <w:contextualSpacing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9</w:t>
            </w:r>
          </w:p>
        </w:tc>
        <w:tc>
          <w:tcPr>
            <w:tcW w:w="1035" w:type="pct"/>
          </w:tcPr>
          <w:p w14:paraId="303E193D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Дата утверждения</w:t>
            </w:r>
          </w:p>
        </w:tc>
        <w:tc>
          <w:tcPr>
            <w:tcW w:w="914" w:type="pct"/>
          </w:tcPr>
          <w:p w14:paraId="595B0A4E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Дата и время</w:t>
            </w:r>
          </w:p>
        </w:tc>
        <w:tc>
          <w:tcPr>
            <w:tcW w:w="789" w:type="pct"/>
          </w:tcPr>
          <w:p w14:paraId="14A747AD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Нет</w:t>
            </w:r>
          </w:p>
        </w:tc>
        <w:tc>
          <w:tcPr>
            <w:tcW w:w="1272" w:type="pct"/>
          </w:tcPr>
          <w:p w14:paraId="70757C8E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left"/>
              <w:rPr>
                <w:rFonts w:eastAsia="Arial Unicode MS"/>
                <w:szCs w:val="24"/>
                <w:shd w:val="clear" w:color="auto" w:fill="FFFFFF"/>
              </w:rPr>
            </w:pPr>
            <w:r w:rsidRPr="007A3E6F">
              <w:rPr>
                <w:rFonts w:eastAsia="Arial Unicode MS"/>
                <w:szCs w:val="24"/>
                <w:shd w:val="clear" w:color="auto" w:fill="FFFFFF"/>
              </w:rPr>
              <w:t>Дата выставления атрибута «Утверждено» в значение «Да»</w:t>
            </w:r>
          </w:p>
        </w:tc>
        <w:tc>
          <w:tcPr>
            <w:tcW w:w="295" w:type="pct"/>
          </w:tcPr>
          <w:p w14:paraId="66384314" w14:textId="77777777" w:rsidR="0010010F" w:rsidRPr="007A3E6F" w:rsidRDefault="0010010F" w:rsidP="001A1111">
            <w:pPr>
              <w:spacing w:before="60" w:after="6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-</w:t>
            </w:r>
          </w:p>
        </w:tc>
        <w:tc>
          <w:tcPr>
            <w:tcW w:w="220" w:type="pct"/>
          </w:tcPr>
          <w:p w14:paraId="17723AE6" w14:textId="77777777" w:rsidR="0010010F" w:rsidRPr="007A3E6F" w:rsidRDefault="0010010F" w:rsidP="001A1111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-</w:t>
            </w:r>
          </w:p>
        </w:tc>
        <w:tc>
          <w:tcPr>
            <w:tcW w:w="218" w:type="pct"/>
          </w:tcPr>
          <w:p w14:paraId="144A3ADC" w14:textId="77777777" w:rsidR="0010010F" w:rsidRPr="007A3E6F" w:rsidRDefault="0010010F" w:rsidP="001A1111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  <w:r w:rsidRPr="007A3E6F">
              <w:rPr>
                <w:szCs w:val="24"/>
              </w:rPr>
              <w:t>+</w:t>
            </w:r>
          </w:p>
        </w:tc>
      </w:tr>
      <w:bookmarkEnd w:id="419"/>
    </w:tbl>
    <w:p w14:paraId="462B6153" w14:textId="77777777" w:rsidR="0010010F" w:rsidRDefault="0010010F" w:rsidP="0010010F">
      <w:pPr>
        <w:spacing w:after="0" w:line="240" w:lineRule="auto"/>
        <w:ind w:firstLine="567"/>
      </w:pPr>
    </w:p>
    <w:p w14:paraId="094196E1" w14:textId="77777777" w:rsidR="0010010F" w:rsidRPr="00EA18F6" w:rsidRDefault="0010010F" w:rsidP="00286A85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Страница настроек</w:t>
      </w:r>
    </w:p>
    <w:p w14:paraId="3445F487" w14:textId="77777777" w:rsidR="0010010F" w:rsidRPr="000F7D48" w:rsidRDefault="0010010F" w:rsidP="0010010F">
      <w:pPr>
        <w:spacing w:after="0" w:line="240" w:lineRule="auto"/>
      </w:pPr>
      <w:r w:rsidRPr="000F7D48">
        <w:t>Страница предназначена для ввода сценарных условий и накладываемых ограничений при планировании отпуска. Настраивается один раз.</w:t>
      </w:r>
    </w:p>
    <w:p w14:paraId="7AC2C11F" w14:textId="77777777" w:rsidR="0010010F" w:rsidRPr="000F7D48" w:rsidRDefault="0010010F" w:rsidP="00E22217">
      <w:pPr>
        <w:numPr>
          <w:ilvl w:val="0"/>
          <w:numId w:val="37"/>
        </w:numPr>
        <w:spacing w:after="0" w:line="240" w:lineRule="auto"/>
        <w:contextualSpacing/>
        <w:rPr>
          <w:i/>
        </w:rPr>
      </w:pPr>
      <w:r w:rsidRPr="000F7D48">
        <w:rPr>
          <w:i/>
        </w:rPr>
        <w:t>«Сценарные условия»</w:t>
      </w:r>
    </w:p>
    <w:p w14:paraId="1C77B98D" w14:textId="77777777" w:rsidR="0010010F" w:rsidRPr="000F7D48" w:rsidRDefault="0010010F" w:rsidP="0010010F">
      <w:pPr>
        <w:spacing w:after="0" w:line="240" w:lineRule="auto"/>
        <w:ind w:left="1134" w:hanging="62"/>
        <w:contextualSpacing/>
      </w:pPr>
      <w:r w:rsidRPr="000F7D48">
        <w:t>Наименование поля: «Сценарные условия» (Многострочный текст).</w:t>
      </w:r>
    </w:p>
    <w:p w14:paraId="3816104B" w14:textId="77777777" w:rsidR="0010010F" w:rsidRPr="000F7D48" w:rsidRDefault="0010010F" w:rsidP="0010010F">
      <w:pPr>
        <w:spacing w:after="0" w:line="240" w:lineRule="auto"/>
        <w:ind w:left="1134" w:hanging="62"/>
        <w:contextualSpacing/>
      </w:pPr>
      <w:r w:rsidRPr="000F7D48">
        <w:t>Описание поля: «Сценарные условия для формирования желаемых дат отпуска».</w:t>
      </w:r>
    </w:p>
    <w:p w14:paraId="417BDE52" w14:textId="77777777" w:rsidR="0010010F" w:rsidRPr="000F7D48" w:rsidRDefault="0010010F" w:rsidP="00E22217">
      <w:pPr>
        <w:numPr>
          <w:ilvl w:val="1"/>
          <w:numId w:val="40"/>
        </w:numPr>
        <w:spacing w:after="0" w:line="240" w:lineRule="auto"/>
        <w:contextualSpacing/>
      </w:pPr>
      <w:r w:rsidRPr="000F7D48">
        <w:t xml:space="preserve">Ограничение - 2000 символов. </w:t>
      </w:r>
    </w:p>
    <w:p w14:paraId="480CB7CC" w14:textId="77777777" w:rsidR="0010010F" w:rsidRPr="000F7D48" w:rsidRDefault="0010010F" w:rsidP="00E22217">
      <w:pPr>
        <w:numPr>
          <w:ilvl w:val="1"/>
          <w:numId w:val="40"/>
        </w:numPr>
        <w:spacing w:after="0" w:line="240" w:lineRule="auto"/>
        <w:contextualSpacing/>
      </w:pPr>
      <w:r w:rsidRPr="000F7D48">
        <w:t>Количество дней отпуска (по умолчанию - 44)</w:t>
      </w:r>
    </w:p>
    <w:p w14:paraId="2AF3D5F1" w14:textId="77777777" w:rsidR="0010010F" w:rsidRPr="000F7D48" w:rsidRDefault="0010010F" w:rsidP="0010010F">
      <w:pPr>
        <w:spacing w:after="0" w:line="240" w:lineRule="auto"/>
        <w:ind w:left="1134" w:hanging="62"/>
        <w:contextualSpacing/>
      </w:pPr>
    </w:p>
    <w:p w14:paraId="6763474E" w14:textId="77777777" w:rsidR="0010010F" w:rsidRPr="000F7D48" w:rsidRDefault="0010010F" w:rsidP="00E22217">
      <w:pPr>
        <w:numPr>
          <w:ilvl w:val="0"/>
          <w:numId w:val="37"/>
        </w:numPr>
        <w:spacing w:after="0" w:line="240" w:lineRule="auto"/>
        <w:contextualSpacing/>
      </w:pPr>
      <w:r w:rsidRPr="000F7D48">
        <w:lastRenderedPageBreak/>
        <w:t>«</w:t>
      </w:r>
      <w:r w:rsidRPr="000F7D48">
        <w:rPr>
          <w:i/>
        </w:rPr>
        <w:t>Ограничения при планировании отпуска»</w:t>
      </w:r>
      <w:r w:rsidRPr="000F7D48">
        <w:t xml:space="preserve">   </w:t>
      </w:r>
    </w:p>
    <w:p w14:paraId="66B3637C" w14:textId="77777777" w:rsidR="0010010F" w:rsidRPr="000F7D48" w:rsidRDefault="0010010F" w:rsidP="00E22217">
      <w:pPr>
        <w:numPr>
          <w:ilvl w:val="1"/>
          <w:numId w:val="39"/>
        </w:numPr>
        <w:spacing w:after="0" w:line="240" w:lineRule="auto"/>
        <w:contextualSpacing/>
      </w:pPr>
      <w:r w:rsidRPr="000F7D48">
        <w:t xml:space="preserve">Чек-бокс – по «Ограничению планирования отпуска». </w:t>
      </w:r>
    </w:p>
    <w:p w14:paraId="0AFC7852" w14:textId="77777777" w:rsidR="0010010F" w:rsidRPr="000F7D48" w:rsidRDefault="0010010F" w:rsidP="0010010F">
      <w:pPr>
        <w:spacing w:after="0" w:line="240" w:lineRule="auto"/>
      </w:pPr>
      <w:r w:rsidRPr="000F7D48">
        <w:t xml:space="preserve">Если чек-бокс активирован, пункты ниже учитываются при планировании и возможны для редактирования. </w:t>
      </w:r>
    </w:p>
    <w:p w14:paraId="12A0A753" w14:textId="77777777" w:rsidR="0010010F" w:rsidRPr="000F7D48" w:rsidRDefault="0010010F" w:rsidP="0010010F">
      <w:pPr>
        <w:spacing w:after="0" w:line="240" w:lineRule="auto"/>
      </w:pPr>
      <w:r w:rsidRPr="000F7D48">
        <w:t xml:space="preserve">Если чек-бокс не активирован, ограничений нет. </w:t>
      </w:r>
    </w:p>
    <w:p w14:paraId="383FE435" w14:textId="77777777" w:rsidR="0010010F" w:rsidRPr="000F7D48" w:rsidRDefault="0010010F" w:rsidP="0010010F">
      <w:pPr>
        <w:spacing w:after="0" w:line="240" w:lineRule="auto"/>
      </w:pPr>
      <w:r w:rsidRPr="000F7D48">
        <w:t>Указанные ограничения учитываются при создании и редактировании периодов отпуска.</w:t>
      </w:r>
    </w:p>
    <w:p w14:paraId="0622A2EB" w14:textId="77777777" w:rsidR="0010010F" w:rsidRPr="000F7D48" w:rsidRDefault="0010010F" w:rsidP="00E22217">
      <w:pPr>
        <w:numPr>
          <w:ilvl w:val="1"/>
          <w:numId w:val="38"/>
        </w:numPr>
        <w:spacing w:after="0" w:line="240" w:lineRule="auto"/>
        <w:contextualSpacing/>
      </w:pPr>
      <w:r w:rsidRPr="000F7D48">
        <w:t>Поле выбора: «Лимитированный период» (по умолчанию - май-сентябрь).</w:t>
      </w:r>
    </w:p>
    <w:p w14:paraId="79D0C6CB" w14:textId="77777777" w:rsidR="0010010F" w:rsidRPr="000F7D48" w:rsidRDefault="0010010F" w:rsidP="00E22217">
      <w:pPr>
        <w:numPr>
          <w:ilvl w:val="1"/>
          <w:numId w:val="38"/>
        </w:numPr>
        <w:spacing w:after="0" w:line="240" w:lineRule="auto"/>
        <w:contextualSpacing/>
      </w:pPr>
      <w:r w:rsidRPr="000F7D48">
        <w:t>Поле ввода: «Максимальная суммарная длительность всех периодов отпуска для лимитированного периода» (по умолчанию - 21);</w:t>
      </w:r>
    </w:p>
    <w:p w14:paraId="59674724" w14:textId="77777777" w:rsidR="0010010F" w:rsidRPr="000F7D48" w:rsidRDefault="0010010F" w:rsidP="0010010F">
      <w:pPr>
        <w:spacing w:after="0" w:line="240" w:lineRule="auto"/>
      </w:pPr>
      <w:r w:rsidRPr="000F7D48">
        <w:t>Описание: «Максимальная суммарная длительность всех периодов отпуска у одного сотрудника в период с мая по сентябрь».</w:t>
      </w:r>
    </w:p>
    <w:p w14:paraId="6A211168" w14:textId="77777777" w:rsidR="0010010F" w:rsidRPr="000F7D48" w:rsidRDefault="0010010F" w:rsidP="0010010F">
      <w:pPr>
        <w:spacing w:after="0" w:line="240" w:lineRule="auto"/>
        <w:ind w:left="1134" w:hanging="62"/>
        <w:contextualSpacing/>
      </w:pPr>
    </w:p>
    <w:p w14:paraId="11A5C11D" w14:textId="77777777" w:rsidR="0010010F" w:rsidRPr="000F7D48" w:rsidRDefault="0010010F" w:rsidP="00E22217">
      <w:pPr>
        <w:numPr>
          <w:ilvl w:val="0"/>
          <w:numId w:val="37"/>
        </w:numPr>
        <w:spacing w:after="0" w:line="240" w:lineRule="auto"/>
        <w:contextualSpacing/>
        <w:rPr>
          <w:i/>
        </w:rPr>
      </w:pPr>
      <w:r w:rsidRPr="000F7D48">
        <w:rPr>
          <w:i/>
        </w:rPr>
        <w:t>Подразделение, для которого осуществляется планирование Графика отпусков</w:t>
      </w:r>
    </w:p>
    <w:p w14:paraId="1EEE3274" w14:textId="77777777" w:rsidR="0010010F" w:rsidRPr="000F7D48" w:rsidRDefault="0010010F" w:rsidP="0010010F">
      <w:pPr>
        <w:spacing w:after="0" w:line="240" w:lineRule="auto"/>
        <w:ind w:left="1134" w:hanging="62"/>
        <w:contextualSpacing/>
      </w:pPr>
      <w:r w:rsidRPr="000F7D48">
        <w:t xml:space="preserve">Наименование поля: «Подразделение». </w:t>
      </w:r>
    </w:p>
    <w:p w14:paraId="33125978" w14:textId="77777777" w:rsidR="0010010F" w:rsidRPr="000F7D48" w:rsidRDefault="0010010F" w:rsidP="0010010F">
      <w:pPr>
        <w:spacing w:after="0" w:line="240" w:lineRule="auto"/>
        <w:ind w:left="1134" w:hanging="62"/>
        <w:contextualSpacing/>
      </w:pPr>
      <w:r w:rsidRPr="000F7D48">
        <w:t>Тип: Выбор из «Организационная структура».</w:t>
      </w:r>
    </w:p>
    <w:p w14:paraId="61FF1573" w14:textId="77777777" w:rsidR="0010010F" w:rsidRPr="000F7D48" w:rsidRDefault="0010010F" w:rsidP="0010010F">
      <w:pPr>
        <w:spacing w:after="0" w:line="240" w:lineRule="auto"/>
        <w:ind w:left="1134" w:hanging="62"/>
        <w:contextualSpacing/>
      </w:pPr>
    </w:p>
    <w:p w14:paraId="11E6DA36" w14:textId="77777777" w:rsidR="0010010F" w:rsidRPr="00EA18F6" w:rsidRDefault="0010010F" w:rsidP="00286A85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Уведомления</w:t>
      </w:r>
    </w:p>
    <w:p w14:paraId="50B1C627" w14:textId="01535291" w:rsidR="00E22217" w:rsidRPr="00672083" w:rsidRDefault="0010010F" w:rsidP="00E22217">
      <w:pPr>
        <w:pStyle w:val="ac"/>
        <w:spacing w:after="0" w:line="240" w:lineRule="auto"/>
        <w:ind w:left="0" w:firstLine="567"/>
      </w:pPr>
      <w:r w:rsidRPr="00BB57CA">
        <w:t>При согласовании периодов отпуска система отправляет уведомление сотруднику по электронной почте: «Ваш отпуск согласован».</w:t>
      </w:r>
      <w:r w:rsidR="00E22217">
        <w:t xml:space="preserve"> Шаблоны уведомлений можно изменить в списке шаблонов уведомлений.</w:t>
      </w:r>
      <w:r w:rsidR="00E22217" w:rsidRPr="00053DBC">
        <w:t xml:space="preserve"> </w:t>
      </w:r>
      <w:r w:rsidR="00E22217" w:rsidRPr="00FA48C1">
        <w:t xml:space="preserve">Описание механизма отправки уведомлений </w:t>
      </w:r>
      <w:r w:rsidR="00E22217" w:rsidRPr="00053DBC">
        <w:t xml:space="preserve">приведено в пункте </w:t>
      </w:r>
      <w:r w:rsidR="0059461E">
        <w:fldChar w:fldCharType="begin"/>
      </w:r>
      <w:r w:rsidR="0059461E">
        <w:instrText xml:space="preserve"> REF _Ref463460874 \r \h </w:instrText>
      </w:r>
      <w:r w:rsidR="0059461E">
        <w:fldChar w:fldCharType="separate"/>
      </w:r>
      <w:r w:rsidR="00E22EDC">
        <w:t>4.3.4</w:t>
      </w:r>
      <w:r w:rsidR="0059461E">
        <w:fldChar w:fldCharType="end"/>
      </w:r>
      <w:r w:rsidR="0059461E">
        <w:t xml:space="preserve"> </w:t>
      </w:r>
      <w:r w:rsidR="00E22217" w:rsidRPr="00053DBC">
        <w:t>настоящего документа.</w:t>
      </w:r>
    </w:p>
    <w:p w14:paraId="604DFFA4" w14:textId="6E800374" w:rsidR="0010010F" w:rsidRPr="00BB57CA" w:rsidRDefault="0010010F" w:rsidP="00E22217">
      <w:pPr>
        <w:pStyle w:val="ac"/>
        <w:spacing w:after="0" w:line="240" w:lineRule="auto"/>
        <w:ind w:left="0" w:firstLine="567"/>
      </w:pPr>
    </w:p>
    <w:p w14:paraId="792D0CFF" w14:textId="77777777" w:rsidR="0010010F" w:rsidRPr="00EA18F6" w:rsidRDefault="0010010F" w:rsidP="00286A85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Область фильтрации данных</w:t>
      </w:r>
    </w:p>
    <w:p w14:paraId="505893F6" w14:textId="77777777" w:rsidR="0010010F" w:rsidRPr="00BB57CA" w:rsidRDefault="0010010F" w:rsidP="0010010F">
      <w:pPr>
        <w:spacing w:after="0" w:line="240" w:lineRule="auto"/>
      </w:pPr>
      <w:r w:rsidRPr="00BB57CA">
        <w:t xml:space="preserve">Содержание области фильтрации данных представлено в таблице (см. </w:t>
      </w:r>
      <w:r w:rsidRPr="00BB57CA">
        <w:fldChar w:fldCharType="begin"/>
      </w:r>
      <w:r w:rsidRPr="00BB57CA">
        <w:instrText xml:space="preserve"> REF _Ref448941744 \h  \* MERGEFORMAT </w:instrText>
      </w:r>
      <w:r w:rsidRPr="00BB57CA">
        <w:fldChar w:fldCharType="separate"/>
      </w:r>
      <w:r w:rsidR="00E22EDC" w:rsidRPr="00E22EDC">
        <w:t>Таблица 69</w:t>
      </w:r>
      <w:r w:rsidRPr="00BB57CA">
        <w:fldChar w:fldCharType="end"/>
      </w:r>
      <w:r w:rsidRPr="00BB57CA">
        <w:t>).</w:t>
      </w:r>
    </w:p>
    <w:p w14:paraId="713131FC" w14:textId="77777777" w:rsidR="0010010F" w:rsidRPr="00BB57CA" w:rsidRDefault="0010010F" w:rsidP="0010010F">
      <w:pPr>
        <w:keepNext/>
        <w:spacing w:before="200" w:line="240" w:lineRule="auto"/>
        <w:jc w:val="right"/>
        <w:rPr>
          <w:bCs/>
          <w:i/>
          <w:szCs w:val="18"/>
        </w:rPr>
      </w:pPr>
      <w:bookmarkStart w:id="421" w:name="_Ref448941744"/>
      <w:r w:rsidRPr="00BB57CA">
        <w:rPr>
          <w:bCs/>
          <w:i/>
          <w:szCs w:val="18"/>
        </w:rPr>
        <w:t xml:space="preserve">Таблица </w:t>
      </w:r>
      <w:r w:rsidRPr="00BB57CA">
        <w:rPr>
          <w:bCs/>
          <w:i/>
          <w:szCs w:val="18"/>
        </w:rPr>
        <w:fldChar w:fldCharType="begin"/>
      </w:r>
      <w:r w:rsidRPr="00BB57CA">
        <w:rPr>
          <w:bCs/>
          <w:i/>
          <w:szCs w:val="18"/>
        </w:rPr>
        <w:instrText xml:space="preserve"> SEQ Таблица \* ARABIC </w:instrText>
      </w:r>
      <w:r w:rsidRPr="00BB57CA">
        <w:rPr>
          <w:bCs/>
          <w:i/>
          <w:szCs w:val="18"/>
        </w:rPr>
        <w:fldChar w:fldCharType="separate"/>
      </w:r>
      <w:r w:rsidR="00E22EDC">
        <w:rPr>
          <w:bCs/>
          <w:i/>
          <w:noProof/>
          <w:szCs w:val="18"/>
        </w:rPr>
        <w:t>69</w:t>
      </w:r>
      <w:r w:rsidRPr="00BB57CA">
        <w:rPr>
          <w:bCs/>
          <w:i/>
          <w:szCs w:val="18"/>
        </w:rPr>
        <w:fldChar w:fldCharType="end"/>
      </w:r>
      <w:bookmarkEnd w:id="421"/>
      <w:r w:rsidRPr="00BB57CA">
        <w:rPr>
          <w:bCs/>
          <w:i/>
          <w:szCs w:val="18"/>
        </w:rPr>
        <w:t>. Область фильтрации</w:t>
      </w:r>
    </w:p>
    <w:tbl>
      <w:tblPr>
        <w:tblStyle w:val="3b"/>
        <w:tblW w:w="5000" w:type="pct"/>
        <w:tblLook w:val="04A0" w:firstRow="1" w:lastRow="0" w:firstColumn="1" w:lastColumn="0" w:noHBand="0" w:noVBand="1"/>
      </w:tblPr>
      <w:tblGrid>
        <w:gridCol w:w="458"/>
        <w:gridCol w:w="2352"/>
        <w:gridCol w:w="6534"/>
      </w:tblGrid>
      <w:tr w:rsidR="0010010F" w:rsidRPr="00BB57CA" w14:paraId="5820382A" w14:textId="77777777" w:rsidTr="001A1111">
        <w:trPr>
          <w:trHeight w:val="371"/>
        </w:trPr>
        <w:tc>
          <w:tcPr>
            <w:tcW w:w="235" w:type="pct"/>
            <w:shd w:val="clear" w:color="auto" w:fill="D9D9D9" w:themeFill="background1" w:themeFillShade="D9"/>
            <w:vAlign w:val="center"/>
          </w:tcPr>
          <w:p w14:paraId="075786CA" w14:textId="77777777" w:rsidR="0010010F" w:rsidRPr="007A3E6F" w:rsidRDefault="0010010F" w:rsidP="004279E6">
            <w:pPr>
              <w:keepNext/>
              <w:spacing w:after="0" w:line="240" w:lineRule="auto"/>
              <w:ind w:firstLine="0"/>
              <w:jc w:val="center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№</w:t>
            </w:r>
          </w:p>
        </w:tc>
        <w:tc>
          <w:tcPr>
            <w:tcW w:w="1264" w:type="pct"/>
            <w:shd w:val="clear" w:color="auto" w:fill="D9D9D9" w:themeFill="background1" w:themeFillShade="D9"/>
            <w:vAlign w:val="center"/>
          </w:tcPr>
          <w:p w14:paraId="43DA98C6" w14:textId="77777777" w:rsidR="0010010F" w:rsidRPr="007A3E6F" w:rsidRDefault="0010010F" w:rsidP="004279E6">
            <w:pPr>
              <w:keepNext/>
              <w:spacing w:after="0" w:line="240" w:lineRule="auto"/>
              <w:ind w:firstLine="0"/>
              <w:jc w:val="center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Фильтр</w:t>
            </w:r>
          </w:p>
        </w:tc>
        <w:tc>
          <w:tcPr>
            <w:tcW w:w="3501" w:type="pct"/>
            <w:shd w:val="clear" w:color="auto" w:fill="D9D9D9" w:themeFill="background1" w:themeFillShade="D9"/>
            <w:vAlign w:val="center"/>
          </w:tcPr>
          <w:p w14:paraId="3423AFE8" w14:textId="77777777" w:rsidR="0010010F" w:rsidRPr="007A3E6F" w:rsidRDefault="0010010F" w:rsidP="004279E6">
            <w:pPr>
              <w:keepNext/>
              <w:spacing w:after="0" w:line="240" w:lineRule="auto"/>
              <w:ind w:firstLine="0"/>
              <w:jc w:val="center"/>
              <w:rPr>
                <w:b/>
                <w:szCs w:val="24"/>
              </w:rPr>
            </w:pPr>
            <w:r w:rsidRPr="007A3E6F">
              <w:rPr>
                <w:b/>
                <w:szCs w:val="24"/>
              </w:rPr>
              <w:t>Описание</w:t>
            </w:r>
          </w:p>
        </w:tc>
      </w:tr>
      <w:tr w:rsidR="0010010F" w:rsidRPr="00BB57CA" w14:paraId="10CEF6B2" w14:textId="77777777" w:rsidTr="001A1111">
        <w:tc>
          <w:tcPr>
            <w:tcW w:w="235" w:type="pct"/>
          </w:tcPr>
          <w:p w14:paraId="671777C6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1</w:t>
            </w:r>
          </w:p>
        </w:tc>
        <w:tc>
          <w:tcPr>
            <w:tcW w:w="1264" w:type="pct"/>
          </w:tcPr>
          <w:p w14:paraId="0A5AE2F1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 xml:space="preserve">Год </w:t>
            </w:r>
          </w:p>
        </w:tc>
        <w:tc>
          <w:tcPr>
            <w:tcW w:w="3501" w:type="pct"/>
          </w:tcPr>
          <w:p w14:paraId="5BC0DC44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Уникальные значения из поля «Год» папки «Год планирования» списка «Планирование, согласование, утверждение», по умолчанию выбрано максимальное значение.</w:t>
            </w:r>
          </w:p>
        </w:tc>
      </w:tr>
      <w:tr w:rsidR="0010010F" w:rsidRPr="00BB57CA" w14:paraId="46913764" w14:textId="77777777" w:rsidTr="001A1111">
        <w:trPr>
          <w:trHeight w:val="405"/>
        </w:trPr>
        <w:tc>
          <w:tcPr>
            <w:tcW w:w="235" w:type="pct"/>
          </w:tcPr>
          <w:p w14:paraId="6EDAC3E8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2</w:t>
            </w:r>
          </w:p>
        </w:tc>
        <w:tc>
          <w:tcPr>
            <w:tcW w:w="1264" w:type="pct"/>
          </w:tcPr>
          <w:p w14:paraId="599A92CA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Подразделения</w:t>
            </w:r>
          </w:p>
        </w:tc>
        <w:tc>
          <w:tcPr>
            <w:tcW w:w="3501" w:type="pct"/>
          </w:tcPr>
          <w:p w14:paraId="19FE44CC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Содержит значения «Все» и поля «Подразделение» элементов в списке «Периоды отпуска».</w:t>
            </w:r>
          </w:p>
          <w:p w14:paraId="4AA211C9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Возможность множественного выбора.</w:t>
            </w:r>
          </w:p>
        </w:tc>
      </w:tr>
      <w:tr w:rsidR="0010010F" w:rsidRPr="00BB57CA" w14:paraId="7B9497A6" w14:textId="77777777" w:rsidTr="001A1111">
        <w:tc>
          <w:tcPr>
            <w:tcW w:w="235" w:type="pct"/>
          </w:tcPr>
          <w:p w14:paraId="4C06DC55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3</w:t>
            </w:r>
          </w:p>
        </w:tc>
        <w:tc>
          <w:tcPr>
            <w:tcW w:w="1264" w:type="pct"/>
          </w:tcPr>
          <w:p w14:paraId="3E3F7D06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Начало периода</w:t>
            </w:r>
          </w:p>
        </w:tc>
        <w:tc>
          <w:tcPr>
            <w:tcW w:w="3501" w:type="pct"/>
          </w:tcPr>
          <w:p w14:paraId="24AC2859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1 января, «Год» подставляется из п 1.</w:t>
            </w:r>
          </w:p>
        </w:tc>
      </w:tr>
      <w:tr w:rsidR="0010010F" w:rsidRPr="00BB57CA" w14:paraId="59AB40A0" w14:textId="77777777" w:rsidTr="001A1111">
        <w:tc>
          <w:tcPr>
            <w:tcW w:w="235" w:type="pct"/>
          </w:tcPr>
          <w:p w14:paraId="0E8AB9C9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4</w:t>
            </w:r>
          </w:p>
        </w:tc>
        <w:tc>
          <w:tcPr>
            <w:tcW w:w="1264" w:type="pct"/>
          </w:tcPr>
          <w:p w14:paraId="7B061EDF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Окончание периода</w:t>
            </w:r>
          </w:p>
        </w:tc>
        <w:tc>
          <w:tcPr>
            <w:tcW w:w="3501" w:type="pct"/>
          </w:tcPr>
          <w:p w14:paraId="34DB3C76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31 декабря, «Год» подставляется из п 1.</w:t>
            </w:r>
          </w:p>
        </w:tc>
      </w:tr>
      <w:tr w:rsidR="0010010F" w:rsidRPr="00BB57CA" w14:paraId="702641A4" w14:textId="77777777" w:rsidTr="001A1111">
        <w:tc>
          <w:tcPr>
            <w:tcW w:w="235" w:type="pct"/>
          </w:tcPr>
          <w:p w14:paraId="19DB1816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5</w:t>
            </w:r>
          </w:p>
        </w:tc>
        <w:tc>
          <w:tcPr>
            <w:tcW w:w="1264" w:type="pct"/>
          </w:tcPr>
          <w:p w14:paraId="0537D54B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Должность</w:t>
            </w:r>
          </w:p>
        </w:tc>
        <w:tc>
          <w:tcPr>
            <w:tcW w:w="3501" w:type="pct"/>
          </w:tcPr>
          <w:p w14:paraId="49FE54CB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Содержит значения «Все» и значения поля «Должность» списка «Периоды отпуска», с учетом года, указанного в фильтре «Год».</w:t>
            </w:r>
          </w:p>
          <w:p w14:paraId="3D07D294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Обязательно возможность множественного выбора.</w:t>
            </w:r>
          </w:p>
        </w:tc>
      </w:tr>
      <w:tr w:rsidR="0010010F" w:rsidRPr="00BB57CA" w14:paraId="0DC5838A" w14:textId="77777777" w:rsidTr="001A1111">
        <w:tc>
          <w:tcPr>
            <w:tcW w:w="235" w:type="pct"/>
          </w:tcPr>
          <w:p w14:paraId="06B13488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6</w:t>
            </w:r>
          </w:p>
        </w:tc>
        <w:tc>
          <w:tcPr>
            <w:tcW w:w="1264" w:type="pct"/>
          </w:tcPr>
          <w:p w14:paraId="5738F3F0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Масштаб</w:t>
            </w:r>
          </w:p>
        </w:tc>
        <w:tc>
          <w:tcPr>
            <w:tcW w:w="3501" w:type="pct"/>
          </w:tcPr>
          <w:p w14:paraId="3EF3104F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Возможные варианты «день», «неделя», «месяц», «Год».</w:t>
            </w:r>
          </w:p>
        </w:tc>
      </w:tr>
      <w:tr w:rsidR="0010010F" w:rsidRPr="00BB57CA" w14:paraId="4DA62AE9" w14:textId="77777777" w:rsidTr="001A1111">
        <w:tc>
          <w:tcPr>
            <w:tcW w:w="235" w:type="pct"/>
          </w:tcPr>
          <w:p w14:paraId="6D53FAA1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7</w:t>
            </w:r>
          </w:p>
        </w:tc>
        <w:tc>
          <w:tcPr>
            <w:tcW w:w="1264" w:type="pct"/>
          </w:tcPr>
          <w:p w14:paraId="49C2E6DA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Сотрудники, чьи периоды отпуска утверждены</w:t>
            </w:r>
          </w:p>
        </w:tc>
        <w:tc>
          <w:tcPr>
            <w:tcW w:w="3501" w:type="pct"/>
          </w:tcPr>
          <w:p w14:paraId="551F167B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Показывается только Утверждающему.</w:t>
            </w:r>
          </w:p>
          <w:p w14:paraId="24AE4BFF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Возможные варианты: «Все», «Да», «Нет» (по умолчанию «Нет»).</w:t>
            </w:r>
          </w:p>
        </w:tc>
      </w:tr>
      <w:tr w:rsidR="0010010F" w:rsidRPr="00BB57CA" w14:paraId="4CF4007F" w14:textId="77777777" w:rsidTr="001A1111">
        <w:tc>
          <w:tcPr>
            <w:tcW w:w="235" w:type="pct"/>
          </w:tcPr>
          <w:p w14:paraId="7AC90C1A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8</w:t>
            </w:r>
          </w:p>
        </w:tc>
        <w:tc>
          <w:tcPr>
            <w:tcW w:w="1264" w:type="pct"/>
          </w:tcPr>
          <w:p w14:paraId="0DE22B06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Сотрудники, чьи периоды отпуска согласованы</w:t>
            </w:r>
          </w:p>
        </w:tc>
        <w:tc>
          <w:tcPr>
            <w:tcW w:w="3501" w:type="pct"/>
          </w:tcPr>
          <w:p w14:paraId="3899361C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Показывается только Согласующим.</w:t>
            </w:r>
          </w:p>
          <w:p w14:paraId="68BD9B19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Возможные варианты: «Все», «Да», «Нет» (по умолчанию «Нет»).</w:t>
            </w:r>
          </w:p>
        </w:tc>
      </w:tr>
      <w:tr w:rsidR="0010010F" w:rsidRPr="00BB57CA" w14:paraId="0AE8B3CE" w14:textId="77777777" w:rsidTr="001A1111">
        <w:tc>
          <w:tcPr>
            <w:tcW w:w="235" w:type="pct"/>
          </w:tcPr>
          <w:p w14:paraId="47C3EFFD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9</w:t>
            </w:r>
          </w:p>
        </w:tc>
        <w:tc>
          <w:tcPr>
            <w:tcW w:w="1264" w:type="pct"/>
          </w:tcPr>
          <w:p w14:paraId="42DA8D4F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ФИО сотрудника</w:t>
            </w:r>
          </w:p>
        </w:tc>
        <w:tc>
          <w:tcPr>
            <w:tcW w:w="3501" w:type="pct"/>
          </w:tcPr>
          <w:p w14:paraId="556BE5B7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 xml:space="preserve">Содержит значения «Все» и возможный перечень сотрудников. </w:t>
            </w:r>
          </w:p>
          <w:p w14:paraId="27588B67" w14:textId="77777777" w:rsidR="0010010F" w:rsidRPr="007A3E6F" w:rsidRDefault="0010010F" w:rsidP="001A1111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7A3E6F">
              <w:rPr>
                <w:szCs w:val="24"/>
              </w:rPr>
              <w:t>Возможность множественного выбора.</w:t>
            </w:r>
          </w:p>
        </w:tc>
      </w:tr>
    </w:tbl>
    <w:p w14:paraId="1C46A0F5" w14:textId="77777777" w:rsidR="0010010F" w:rsidRDefault="0010010F" w:rsidP="0010010F">
      <w:pPr>
        <w:spacing w:after="0" w:line="240" w:lineRule="auto"/>
        <w:ind w:firstLine="567"/>
      </w:pPr>
    </w:p>
    <w:p w14:paraId="5C99968B" w14:textId="77777777" w:rsidR="0010010F" w:rsidRPr="00EA18F6" w:rsidRDefault="0010010F" w:rsidP="00286A85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Область отображения фильтрации данных</w:t>
      </w:r>
    </w:p>
    <w:p w14:paraId="0B312D8A" w14:textId="77777777" w:rsidR="0010010F" w:rsidRPr="00BB57CA" w:rsidRDefault="0010010F" w:rsidP="0010010F">
      <w:pPr>
        <w:spacing w:after="0" w:line="240" w:lineRule="auto"/>
      </w:pPr>
      <w:r w:rsidRPr="00BB57CA">
        <w:t>Область отображения результатов фильтрации содержит:</w:t>
      </w:r>
    </w:p>
    <w:p w14:paraId="78ACAED7" w14:textId="1599B9FF" w:rsidR="0010010F" w:rsidRPr="00BB57CA" w:rsidRDefault="0010010F" w:rsidP="0010010F">
      <w:pPr>
        <w:numPr>
          <w:ilvl w:val="0"/>
          <w:numId w:val="1"/>
        </w:numPr>
        <w:spacing w:after="120" w:line="240" w:lineRule="auto"/>
        <w:ind w:left="1066" w:hanging="357"/>
      </w:pPr>
      <w:r w:rsidRPr="00BB57CA">
        <w:t>Данные о сотруднике (ФИО, подразделение, должность, количество запланированных дней отпуска). Данная часть «закреплена» и всегда видна на экране при прокрутке диаграммы Ганта. При клике на ФИО сотрудника открывается карточка просмотра периодов отпуска, содержащая информацию о сотруднике (ФИО, подразделение, должность) и запланированных им периодах отпуска.</w:t>
      </w:r>
    </w:p>
    <w:p w14:paraId="13BC78A7" w14:textId="77777777" w:rsidR="0010010F" w:rsidRPr="00BB57CA" w:rsidRDefault="0010010F" w:rsidP="0010010F">
      <w:pPr>
        <w:numPr>
          <w:ilvl w:val="0"/>
          <w:numId w:val="1"/>
        </w:numPr>
        <w:spacing w:after="120" w:line="240" w:lineRule="auto"/>
        <w:ind w:left="1066" w:hanging="357"/>
      </w:pPr>
      <w:r w:rsidRPr="00BB57CA">
        <w:t>Диаграмма Ганта, отображающая периоды запланированного отпуска. Цветовая индикация периодов зависит от значений атрибутов «Согласовано», «Утверждено». Изменение значения фильтра «Масштаб» изменяет принцип группировки и отображения информации о днях, неделях и соответствующих им датах в шапке диаграммы Ганта. Даты выходных и выходных праздничных дней в шапке диаграммы Ганта подсвечены цветом.</w:t>
      </w:r>
    </w:p>
    <w:p w14:paraId="2DCDC13C" w14:textId="512618D3" w:rsidR="006C7A92" w:rsidRPr="001E4948" w:rsidRDefault="009C2CEC" w:rsidP="00286A85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422" w:name="_Toc465336168"/>
      <w:r>
        <w:rPr>
          <w:sz w:val="24"/>
          <w:szCs w:val="24"/>
        </w:rPr>
        <w:t>Мониторинг работ</w:t>
      </w:r>
      <w:bookmarkEnd w:id="422"/>
    </w:p>
    <w:p w14:paraId="1C0DA33D" w14:textId="3511F0B6" w:rsidR="00FB6915" w:rsidRPr="006F3C0C" w:rsidRDefault="00FB6915" w:rsidP="00FB6915">
      <w:pPr>
        <w:spacing w:after="0" w:line="240" w:lineRule="auto"/>
        <w:ind w:firstLine="567"/>
      </w:pPr>
      <w:r>
        <w:t>Раздел</w:t>
      </w:r>
      <w:r w:rsidRPr="006F3C0C">
        <w:t xml:space="preserve"> «Мониторинг работ Департамента ИТ» представляет собой страницу MS</w:t>
      </w:r>
      <w:r>
        <w:t> </w:t>
      </w:r>
      <w:r w:rsidRPr="006F3C0C">
        <w:t xml:space="preserve">SharePoint, разделенную на две области. В </w:t>
      </w:r>
      <w:r w:rsidR="007A3E6F">
        <w:t xml:space="preserve">левой части </w:t>
      </w:r>
      <w:r w:rsidRPr="006F3C0C">
        <w:t>окна отображается информация «Мероприятия Департамента ИТ»</w:t>
      </w:r>
      <w:r>
        <w:t xml:space="preserve"> (источником данных является раздел «Узел учета мероприятия ДКиТ АСУ»</w:t>
      </w:r>
      <w:r w:rsidR="00E22EDC">
        <w:t xml:space="preserve">, см. п. </w:t>
      </w:r>
      <w:r w:rsidR="00E22EDC">
        <w:fldChar w:fldCharType="begin"/>
      </w:r>
      <w:r w:rsidR="00E22EDC">
        <w:instrText xml:space="preserve"> REF _Ref465336094 \r \h </w:instrText>
      </w:r>
      <w:r w:rsidR="00E22EDC">
        <w:fldChar w:fldCharType="separate"/>
      </w:r>
      <w:r w:rsidR="00E22EDC">
        <w:t>5.2.7</w:t>
      </w:r>
      <w:r w:rsidR="00E22EDC">
        <w:fldChar w:fldCharType="end"/>
      </w:r>
      <w:r>
        <w:t>)</w:t>
      </w:r>
      <w:r w:rsidRPr="006F3C0C">
        <w:t>, в</w:t>
      </w:r>
      <w:r w:rsidR="007A3E6F">
        <w:t xml:space="preserve"> правой </w:t>
      </w:r>
      <w:r>
        <w:t xml:space="preserve">– </w:t>
      </w:r>
      <w:r w:rsidRPr="006F3C0C">
        <w:t>«Планы работ на год»</w:t>
      </w:r>
      <w:r>
        <w:t xml:space="preserve"> (источником данных</w:t>
      </w:r>
      <w:r w:rsidR="007A3E6F">
        <w:t xml:space="preserve"> является раздел «Планы работ ДК</w:t>
      </w:r>
      <w:r>
        <w:t>иТ АСУ)</w:t>
      </w:r>
      <w:r w:rsidRPr="006F3C0C">
        <w:t>.</w:t>
      </w:r>
    </w:p>
    <w:p w14:paraId="497AE5F3" w14:textId="03E8A8D6" w:rsidR="006C7A92" w:rsidRDefault="006C7A92" w:rsidP="006C7A92">
      <w:pPr>
        <w:spacing w:after="0" w:line="240" w:lineRule="auto"/>
        <w:ind w:firstLine="567"/>
      </w:pPr>
      <w:r>
        <w:t>Настроены представления для проведения анализа по следующим критериям:</w:t>
      </w:r>
    </w:p>
    <w:p w14:paraId="0AD47C3D" w14:textId="77777777" w:rsidR="006C7A92" w:rsidRPr="003E7FB7" w:rsidRDefault="006C7A92" w:rsidP="006C7A92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3E7FB7">
        <w:t>сроки;</w:t>
      </w:r>
    </w:p>
    <w:p w14:paraId="14AEE54A" w14:textId="77777777" w:rsidR="006C7A92" w:rsidRPr="003E7FB7" w:rsidRDefault="006C7A92" w:rsidP="006C7A92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3E7FB7">
        <w:t>исполнитель;</w:t>
      </w:r>
    </w:p>
    <w:p w14:paraId="149EF30B" w14:textId="77777777" w:rsidR="006C7A92" w:rsidRDefault="006C7A92" w:rsidP="006C7A92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вид мероприятия.</w:t>
      </w:r>
    </w:p>
    <w:p w14:paraId="30DEB873" w14:textId="3F95B85E" w:rsidR="006C7A92" w:rsidRPr="00311444" w:rsidRDefault="006C7A92" w:rsidP="006C7A92">
      <w:pPr>
        <w:spacing w:after="0" w:line="240" w:lineRule="auto"/>
        <w:ind w:firstLine="567"/>
      </w:pPr>
      <w:r w:rsidRPr="006F3C0C">
        <w:t>Реализована веб-часть для наглядного отображения информации в графическом виде. Механизм интеграции с разделом «</w:t>
      </w:r>
      <w:r w:rsidR="00FE7DA5">
        <w:t>Узел учета мероприятий ДКиТ АСУ</w:t>
      </w:r>
      <w:r w:rsidRPr="006F3C0C">
        <w:t>»</w:t>
      </w:r>
      <w:r w:rsidR="00311444" w:rsidRPr="00311444">
        <w:t>:</w:t>
      </w:r>
    </w:p>
    <w:p w14:paraId="602E1D6B" w14:textId="1280044B" w:rsidR="00F270CF" w:rsidRDefault="006B04E8" w:rsidP="006C7A92">
      <w:pPr>
        <w:spacing w:after="0" w:line="240" w:lineRule="auto"/>
        <w:ind w:firstLine="567"/>
      </w:pPr>
      <w:r>
        <w:t>Мероприятия</w:t>
      </w:r>
      <w:r w:rsidR="00311444">
        <w:t xml:space="preserve"> с узла Узел учета мероприятий ДКиТ АСУ получаем</w:t>
      </w:r>
      <w:r w:rsidR="00421E87">
        <w:t xml:space="preserve"> из списка </w:t>
      </w:r>
      <w:r w:rsidR="00421E87" w:rsidRPr="006B04E8">
        <w:t>Учет мероприятий</w:t>
      </w:r>
      <w:r w:rsidR="00311444">
        <w:t xml:space="preserve"> с помощью клиентской модели </w:t>
      </w:r>
      <w:r w:rsidR="00311444">
        <w:rPr>
          <w:lang w:val="en-US"/>
        </w:rPr>
        <w:t>Sharepoint</w:t>
      </w:r>
      <w:r w:rsidR="00F7366C">
        <w:t xml:space="preserve">. </w:t>
      </w:r>
      <w:r>
        <w:t xml:space="preserve">Мероприятия хранятся в списке </w:t>
      </w:r>
      <w:r w:rsidRPr="006B04E8">
        <w:t>“Учет мероприятий”</w:t>
      </w:r>
      <w:r>
        <w:t>.</w:t>
      </w:r>
    </w:p>
    <w:p w14:paraId="6ABF2E1F" w14:textId="56257600" w:rsidR="00602829" w:rsidRPr="00BB57CA" w:rsidRDefault="00602829" w:rsidP="007A3E6F">
      <w:pPr>
        <w:keepNext/>
        <w:spacing w:before="200" w:line="240" w:lineRule="auto"/>
        <w:jc w:val="right"/>
        <w:rPr>
          <w:bCs/>
          <w:i/>
          <w:szCs w:val="18"/>
        </w:rPr>
      </w:pPr>
      <w:r w:rsidRPr="00602829">
        <w:rPr>
          <w:bCs/>
          <w:i/>
          <w:szCs w:val="18"/>
        </w:rPr>
        <w:t xml:space="preserve"> </w:t>
      </w:r>
      <w:r w:rsidRPr="00BB57CA">
        <w:rPr>
          <w:bCs/>
          <w:i/>
          <w:szCs w:val="18"/>
        </w:rPr>
        <w:t xml:space="preserve">Таблица </w:t>
      </w:r>
      <w:r w:rsidR="007A3E6F" w:rsidRPr="00BB57CA">
        <w:rPr>
          <w:bCs/>
          <w:i/>
          <w:szCs w:val="18"/>
        </w:rPr>
        <w:fldChar w:fldCharType="begin"/>
      </w:r>
      <w:r w:rsidR="007A3E6F" w:rsidRPr="00BB57CA">
        <w:rPr>
          <w:bCs/>
          <w:i/>
          <w:szCs w:val="18"/>
        </w:rPr>
        <w:instrText xml:space="preserve"> SEQ Таблица \* ARABIC </w:instrText>
      </w:r>
      <w:r w:rsidR="007A3E6F" w:rsidRPr="00BB57CA">
        <w:rPr>
          <w:bCs/>
          <w:i/>
          <w:szCs w:val="18"/>
        </w:rPr>
        <w:fldChar w:fldCharType="separate"/>
      </w:r>
      <w:r w:rsidR="00E22EDC">
        <w:rPr>
          <w:bCs/>
          <w:i/>
          <w:noProof/>
          <w:szCs w:val="18"/>
        </w:rPr>
        <w:t>70</w:t>
      </w:r>
      <w:r w:rsidR="007A3E6F" w:rsidRPr="00BB57CA">
        <w:rPr>
          <w:bCs/>
          <w:i/>
          <w:szCs w:val="18"/>
        </w:rPr>
        <w:fldChar w:fldCharType="end"/>
      </w:r>
      <w:r w:rsidRPr="00BB57CA">
        <w:rPr>
          <w:bCs/>
          <w:i/>
          <w:szCs w:val="18"/>
        </w:rPr>
        <w:t xml:space="preserve">. </w:t>
      </w:r>
      <w:r>
        <w:rPr>
          <w:bCs/>
          <w:i/>
          <w:szCs w:val="18"/>
        </w:rPr>
        <w:t>Список учет мероприятий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98"/>
        <w:gridCol w:w="4253"/>
      </w:tblGrid>
      <w:tr w:rsidR="006B04E8" w:rsidRPr="00C277A0" w14:paraId="0D11816B" w14:textId="77777777" w:rsidTr="007A3E6F">
        <w:trPr>
          <w:trHeight w:val="20"/>
          <w:tblHeader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9167694" w14:textId="77777777" w:rsidR="006B04E8" w:rsidRPr="00C277A0" w:rsidRDefault="006B04E8" w:rsidP="007A3E6F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6D0A88">
              <w:t>Наименование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4DCFE3A8" w14:textId="77777777" w:rsidR="006B04E8" w:rsidRPr="00C277A0" w:rsidRDefault="006B04E8" w:rsidP="00E46227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6D0A88">
              <w:t>Тип данных</w:t>
            </w:r>
          </w:p>
        </w:tc>
      </w:tr>
      <w:tr w:rsidR="006B04E8" w:rsidRPr="00C277A0" w14:paraId="7D1CC03C" w14:textId="77777777" w:rsidTr="007A3E6F">
        <w:trPr>
          <w:trHeight w:val="20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EAA5A" w14:textId="01872558" w:rsidR="006B04E8" w:rsidRPr="00C277A0" w:rsidRDefault="006B04E8" w:rsidP="00E46227">
            <w:pPr>
              <w:spacing w:after="0" w:line="240" w:lineRule="auto"/>
              <w:ind w:firstLine="0"/>
            </w:pPr>
            <w:r w:rsidRPr="006B04E8">
              <w:t>eventtype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FA3FA6" w14:textId="77777777" w:rsidR="006B04E8" w:rsidRPr="00C277A0" w:rsidRDefault="006B04E8" w:rsidP="00E46227">
            <w:pPr>
              <w:spacing w:after="0" w:line="240" w:lineRule="auto"/>
              <w:ind w:firstLine="0"/>
            </w:pPr>
            <w:r w:rsidRPr="00C277A0">
              <w:t>String(255)</w:t>
            </w:r>
          </w:p>
        </w:tc>
      </w:tr>
      <w:tr w:rsidR="006B04E8" w:rsidRPr="00C277A0" w14:paraId="7A583B0C" w14:textId="77777777" w:rsidTr="007A3E6F">
        <w:trPr>
          <w:trHeight w:val="20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7B203" w14:textId="1EA13D40" w:rsidR="006B04E8" w:rsidRPr="00C277A0" w:rsidRDefault="006B04E8" w:rsidP="00E46227">
            <w:pPr>
              <w:spacing w:after="0" w:line="240" w:lineRule="auto"/>
              <w:ind w:firstLine="0"/>
              <w:rPr>
                <w:lang w:val="en-US"/>
              </w:rPr>
            </w:pPr>
            <w:r w:rsidRPr="006B04E8">
              <w:rPr>
                <w:lang w:val="en-US"/>
              </w:rPr>
              <w:t>purprice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4EC70" w14:textId="70288DFE" w:rsidR="006B04E8" w:rsidRPr="00C277A0" w:rsidRDefault="006B04E8" w:rsidP="00E46227">
            <w:pPr>
              <w:spacing w:after="0" w:line="240" w:lineRule="auto"/>
              <w:ind w:firstLine="0"/>
            </w:pPr>
            <w:r w:rsidRPr="00C277A0">
              <w:t>String(255)</w:t>
            </w:r>
          </w:p>
        </w:tc>
      </w:tr>
      <w:tr w:rsidR="006B04E8" w:rsidRPr="00C277A0" w14:paraId="1E7D6FDE" w14:textId="77777777" w:rsidTr="007A3E6F">
        <w:trPr>
          <w:trHeight w:val="20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E21DD" w14:textId="282BEEAD" w:rsidR="006B04E8" w:rsidRPr="00C277A0" w:rsidRDefault="006B04E8" w:rsidP="00E46227">
            <w:pPr>
              <w:spacing w:after="0" w:line="240" w:lineRule="auto"/>
              <w:ind w:firstLine="0"/>
            </w:pPr>
            <w:r w:rsidRPr="006B04E8">
              <w:t>Title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5E158" w14:textId="77777777" w:rsidR="006B04E8" w:rsidRPr="00C277A0" w:rsidRDefault="006B04E8" w:rsidP="00E46227">
            <w:pPr>
              <w:tabs>
                <w:tab w:val="right" w:pos="2052"/>
              </w:tabs>
              <w:spacing w:after="0" w:line="240" w:lineRule="auto"/>
              <w:ind w:firstLine="0"/>
            </w:pPr>
            <w:r w:rsidRPr="00C277A0">
              <w:t>String(255)</w:t>
            </w:r>
          </w:p>
        </w:tc>
      </w:tr>
      <w:tr w:rsidR="006B04E8" w:rsidRPr="00C277A0" w14:paraId="4F8BCF98" w14:textId="77777777" w:rsidTr="007A3E6F">
        <w:trPr>
          <w:trHeight w:val="20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94FB2" w14:textId="087F255D" w:rsidR="006B04E8" w:rsidRPr="00C277A0" w:rsidRDefault="006B04E8" w:rsidP="00E46227">
            <w:pPr>
              <w:spacing w:after="0" w:line="240" w:lineRule="auto"/>
              <w:ind w:firstLine="0"/>
            </w:pPr>
            <w:r w:rsidRPr="006B04E8">
              <w:t>purnumber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33469" w14:textId="447A1960" w:rsidR="006B04E8" w:rsidRPr="00C277A0" w:rsidRDefault="006B04E8" w:rsidP="00E46227">
            <w:pPr>
              <w:tabs>
                <w:tab w:val="right" w:pos="2052"/>
              </w:tabs>
              <w:spacing w:after="0" w:line="240" w:lineRule="auto"/>
              <w:ind w:firstLine="0"/>
              <w:rPr>
                <w:lang w:val="en-US"/>
              </w:rPr>
            </w:pPr>
            <w:r w:rsidRPr="00C277A0">
              <w:t>String(255)</w:t>
            </w:r>
            <w:r>
              <w:rPr>
                <w:lang w:val="en-US"/>
              </w:rPr>
              <w:tab/>
            </w:r>
          </w:p>
        </w:tc>
      </w:tr>
    </w:tbl>
    <w:p w14:paraId="75CC3D5E" w14:textId="77777777" w:rsidR="00F270CF" w:rsidRDefault="00F270CF" w:rsidP="006C7A92">
      <w:pPr>
        <w:spacing w:after="0" w:line="240" w:lineRule="auto"/>
        <w:ind w:firstLine="567"/>
      </w:pPr>
    </w:p>
    <w:p w14:paraId="55254A8B" w14:textId="35209F8D" w:rsidR="006B04E8" w:rsidRDefault="00421E87" w:rsidP="006C7A92">
      <w:pPr>
        <w:spacing w:after="0" w:line="240" w:lineRule="auto"/>
        <w:ind w:firstLine="567"/>
      </w:pPr>
      <w:r>
        <w:t>На странице</w:t>
      </w:r>
      <w:r w:rsidR="00F7366C">
        <w:t xml:space="preserve"> </w:t>
      </w:r>
      <w:r w:rsidR="006B04E8" w:rsidRPr="006B04E8">
        <w:t>“</w:t>
      </w:r>
      <w:r w:rsidR="006B04E8">
        <w:t>Настройка мониторинга работ</w:t>
      </w:r>
      <w:r w:rsidR="006B04E8" w:rsidRPr="006B04E8">
        <w:t>”</w:t>
      </w:r>
      <w:r w:rsidR="006B04E8">
        <w:t xml:space="preserve"> </w:t>
      </w:r>
      <w:r w:rsidR="00F7366C">
        <w:t xml:space="preserve">указываем поля </w:t>
      </w:r>
      <w:r w:rsidR="00F7366C">
        <w:rPr>
          <w:lang w:val="en-US"/>
        </w:rPr>
        <w:t>SecureStore</w:t>
      </w:r>
      <w:r w:rsidR="00F7366C">
        <w:t>, где хранятся учетные данные, для авторизации на узле</w:t>
      </w:r>
      <w:r w:rsidR="006B04E8">
        <w:t xml:space="preserve"> учета мероприятий ДКиТ и планы работ</w:t>
      </w:r>
      <w:r w:rsidR="00ED6DCD">
        <w:t xml:space="preserve"> </w:t>
      </w:r>
      <w:r w:rsidR="006B04E8">
        <w:t>(</w:t>
      </w:r>
      <w:r w:rsidR="006B04E8">
        <w:rPr>
          <w:lang w:val="en-US"/>
        </w:rPr>
        <w:t>MS</w:t>
      </w:r>
      <w:r w:rsidR="006B04E8" w:rsidRPr="00F7366C">
        <w:t xml:space="preserve"> </w:t>
      </w:r>
      <w:r w:rsidR="006B04E8">
        <w:rPr>
          <w:lang w:val="en-US"/>
        </w:rPr>
        <w:t>Project</w:t>
      </w:r>
      <w:r>
        <w:t>)</w:t>
      </w:r>
      <w:r w:rsidR="006B04E8">
        <w:t>.</w:t>
      </w:r>
      <w:r w:rsidR="00ED6DCD">
        <w:t xml:space="preserve"> </w:t>
      </w:r>
      <w:r w:rsidR="006B04E8">
        <w:t>Так же необходимо указать путь до</w:t>
      </w:r>
      <w:r w:rsidR="00F270CF">
        <w:t xml:space="preserve"> сайта где </w:t>
      </w:r>
      <w:r>
        <w:t>располагается</w:t>
      </w:r>
      <w:r w:rsidR="00F270CF">
        <w:t xml:space="preserve"> </w:t>
      </w:r>
      <w:r w:rsidR="00F270CF">
        <w:rPr>
          <w:lang w:val="en-US"/>
        </w:rPr>
        <w:t>MS</w:t>
      </w:r>
      <w:r w:rsidR="00F270CF" w:rsidRPr="00F270CF">
        <w:t xml:space="preserve"> </w:t>
      </w:r>
      <w:r w:rsidR="00F270CF">
        <w:rPr>
          <w:lang w:val="en-US"/>
        </w:rPr>
        <w:t>Project</w:t>
      </w:r>
      <w:r w:rsidR="006B04E8">
        <w:t xml:space="preserve"> и Узел учета мероприятий ДКиТ АСУ</w:t>
      </w:r>
      <w:r>
        <w:t>.</w:t>
      </w:r>
    </w:p>
    <w:p w14:paraId="7ADDAC59" w14:textId="1EF56820" w:rsidR="006B04E8" w:rsidRDefault="00421E87" w:rsidP="00421E87">
      <w:pPr>
        <w:spacing w:after="0" w:line="240" w:lineRule="auto"/>
        <w:ind w:firstLine="0"/>
      </w:pPr>
      <w:r>
        <w:t xml:space="preserve">         </w:t>
      </w:r>
      <w:r w:rsidR="00F270CF">
        <w:t xml:space="preserve">Задачи с </w:t>
      </w:r>
      <w:r w:rsidR="00F270CF">
        <w:rPr>
          <w:lang w:val="en-US"/>
        </w:rPr>
        <w:t>MS</w:t>
      </w:r>
      <w:r w:rsidR="00F270CF" w:rsidRPr="00F270CF">
        <w:t xml:space="preserve"> </w:t>
      </w:r>
      <w:r w:rsidR="00F270CF">
        <w:rPr>
          <w:lang w:val="en-US"/>
        </w:rPr>
        <w:t>Project</w:t>
      </w:r>
      <w:r w:rsidR="00F270CF" w:rsidRPr="00F270CF">
        <w:t xml:space="preserve"> </w:t>
      </w:r>
      <w:r w:rsidR="00F270CF">
        <w:t xml:space="preserve">получаем с помощью клиентской модели </w:t>
      </w:r>
      <w:r w:rsidR="00F270CF">
        <w:rPr>
          <w:lang w:val="en-US"/>
        </w:rPr>
        <w:t>MS</w:t>
      </w:r>
      <w:r w:rsidR="00F270CF" w:rsidRPr="00F270CF">
        <w:t xml:space="preserve"> </w:t>
      </w:r>
      <w:r w:rsidR="00F270CF">
        <w:rPr>
          <w:lang w:val="en-US"/>
        </w:rPr>
        <w:t>Project</w:t>
      </w:r>
      <w:r>
        <w:t xml:space="preserve"> из списка Задачи</w:t>
      </w:r>
      <w:r w:rsidR="00F270CF">
        <w:t>.</w:t>
      </w:r>
    </w:p>
    <w:p w14:paraId="606B2866" w14:textId="452C8BA6" w:rsidR="006B04E8" w:rsidRPr="00602829" w:rsidRDefault="00602829" w:rsidP="007A3E6F">
      <w:pPr>
        <w:spacing w:after="0" w:line="240" w:lineRule="auto"/>
        <w:ind w:firstLine="567"/>
        <w:jc w:val="right"/>
      </w:pPr>
      <w:r w:rsidRPr="00BB57CA">
        <w:rPr>
          <w:bCs/>
          <w:i/>
          <w:szCs w:val="18"/>
        </w:rPr>
        <w:t xml:space="preserve">Таблица </w:t>
      </w:r>
      <w:r w:rsidR="007A3E6F" w:rsidRPr="00BB57CA">
        <w:rPr>
          <w:bCs/>
          <w:i/>
          <w:szCs w:val="18"/>
        </w:rPr>
        <w:fldChar w:fldCharType="begin"/>
      </w:r>
      <w:r w:rsidR="007A3E6F" w:rsidRPr="00BB57CA">
        <w:rPr>
          <w:bCs/>
          <w:i/>
          <w:szCs w:val="18"/>
        </w:rPr>
        <w:instrText xml:space="preserve"> SEQ Таблица \* ARABIC </w:instrText>
      </w:r>
      <w:r w:rsidR="007A3E6F" w:rsidRPr="00BB57CA">
        <w:rPr>
          <w:bCs/>
          <w:i/>
          <w:szCs w:val="18"/>
        </w:rPr>
        <w:fldChar w:fldCharType="separate"/>
      </w:r>
      <w:r w:rsidR="00E22EDC">
        <w:rPr>
          <w:bCs/>
          <w:i/>
          <w:noProof/>
          <w:szCs w:val="18"/>
        </w:rPr>
        <w:t>71</w:t>
      </w:r>
      <w:r w:rsidR="007A3E6F" w:rsidRPr="00BB57CA">
        <w:rPr>
          <w:bCs/>
          <w:i/>
          <w:szCs w:val="18"/>
        </w:rPr>
        <w:fldChar w:fldCharType="end"/>
      </w:r>
      <w:r w:rsidRPr="00BB57CA">
        <w:rPr>
          <w:bCs/>
          <w:i/>
          <w:szCs w:val="18"/>
        </w:rPr>
        <w:t xml:space="preserve">. </w:t>
      </w:r>
      <w:r>
        <w:rPr>
          <w:bCs/>
          <w:i/>
          <w:szCs w:val="18"/>
        </w:rPr>
        <w:t xml:space="preserve">Список Задачи </w:t>
      </w:r>
      <w:r>
        <w:rPr>
          <w:bCs/>
          <w:i/>
          <w:szCs w:val="18"/>
          <w:lang w:val="en-US"/>
        </w:rPr>
        <w:t>MS</w:t>
      </w:r>
      <w:r w:rsidRPr="00ED6DCD">
        <w:rPr>
          <w:bCs/>
          <w:i/>
          <w:szCs w:val="18"/>
        </w:rPr>
        <w:t xml:space="preserve"> </w:t>
      </w:r>
      <w:r>
        <w:rPr>
          <w:bCs/>
          <w:i/>
          <w:szCs w:val="18"/>
          <w:lang w:val="en-US"/>
        </w:rPr>
        <w:t>Project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98"/>
        <w:gridCol w:w="4253"/>
      </w:tblGrid>
      <w:tr w:rsidR="006B04E8" w:rsidRPr="00C277A0" w14:paraId="27F8C3C6" w14:textId="77777777" w:rsidTr="007A3E6F">
        <w:trPr>
          <w:trHeight w:val="20"/>
          <w:tblHeader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66DDAC2F" w14:textId="559BB86C" w:rsidR="006B04E8" w:rsidRPr="00C277A0" w:rsidRDefault="00F270CF" w:rsidP="00E46227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>
              <w:t xml:space="preserve"> </w:t>
            </w:r>
            <w:r w:rsidR="006B04E8" w:rsidRPr="006D0A88">
              <w:t>Наименование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612372D2" w14:textId="77777777" w:rsidR="006B04E8" w:rsidRPr="00C277A0" w:rsidRDefault="006B04E8" w:rsidP="00E46227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6D0A88">
              <w:t>Тип данных</w:t>
            </w:r>
          </w:p>
        </w:tc>
      </w:tr>
      <w:tr w:rsidR="006B04E8" w:rsidRPr="00C277A0" w14:paraId="5C9DA4ED" w14:textId="77777777" w:rsidTr="007A3E6F">
        <w:trPr>
          <w:trHeight w:val="20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B4279" w14:textId="6A3FF0E5" w:rsidR="006B04E8" w:rsidRPr="00C277A0" w:rsidRDefault="006B04E8" w:rsidP="00E46227">
            <w:pPr>
              <w:spacing w:after="0" w:line="240" w:lineRule="auto"/>
              <w:ind w:firstLine="0"/>
            </w:pPr>
            <w:r w:rsidRPr="006B04E8">
              <w:t>StartDate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1D0A2" w14:textId="67E234D6" w:rsidR="006B04E8" w:rsidRPr="00602829" w:rsidRDefault="006B04E8" w:rsidP="00E46227">
            <w:pPr>
              <w:spacing w:after="0" w:line="240" w:lineRule="auto"/>
              <w:ind w:firstLine="0"/>
            </w:pPr>
            <w:r>
              <w:rPr>
                <w:lang w:val="en-US"/>
              </w:rPr>
              <w:t>DateTime</w:t>
            </w:r>
          </w:p>
        </w:tc>
      </w:tr>
      <w:tr w:rsidR="006B04E8" w:rsidRPr="00C277A0" w14:paraId="3F61C739" w14:textId="77777777" w:rsidTr="007A3E6F">
        <w:trPr>
          <w:trHeight w:val="20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CFC47" w14:textId="3EF85D8A" w:rsidR="006B04E8" w:rsidRPr="00602829" w:rsidRDefault="006B04E8" w:rsidP="00E46227">
            <w:pPr>
              <w:spacing w:after="0" w:line="240" w:lineRule="auto"/>
              <w:ind w:firstLine="0"/>
            </w:pPr>
            <w:r w:rsidRPr="006B04E8">
              <w:rPr>
                <w:lang w:val="en-US"/>
              </w:rPr>
              <w:t>EndDate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70404" w14:textId="7975B89F" w:rsidR="006B04E8" w:rsidRPr="00C277A0" w:rsidRDefault="006B04E8" w:rsidP="00E46227">
            <w:pPr>
              <w:spacing w:after="0" w:line="240" w:lineRule="auto"/>
              <w:ind w:firstLine="0"/>
            </w:pPr>
            <w:r>
              <w:rPr>
                <w:lang w:val="en-US"/>
              </w:rPr>
              <w:t>DateTime</w:t>
            </w:r>
          </w:p>
        </w:tc>
      </w:tr>
      <w:tr w:rsidR="006B04E8" w:rsidRPr="00C277A0" w14:paraId="33044148" w14:textId="77777777" w:rsidTr="007A3E6F">
        <w:trPr>
          <w:trHeight w:val="20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4B145" w14:textId="0503F40B" w:rsidR="006B04E8" w:rsidRPr="00C277A0" w:rsidRDefault="006B04E8" w:rsidP="00E46227">
            <w:pPr>
              <w:spacing w:after="0" w:line="240" w:lineRule="auto"/>
              <w:ind w:firstLine="0"/>
            </w:pPr>
            <w:r w:rsidRPr="006B04E8">
              <w:t>Event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17C8F" w14:textId="77777777" w:rsidR="006B04E8" w:rsidRPr="00C277A0" w:rsidRDefault="006B04E8" w:rsidP="00E46227">
            <w:pPr>
              <w:tabs>
                <w:tab w:val="right" w:pos="2052"/>
              </w:tabs>
              <w:spacing w:after="0" w:line="240" w:lineRule="auto"/>
              <w:ind w:firstLine="0"/>
            </w:pPr>
            <w:r w:rsidRPr="00C277A0">
              <w:t>String(255)</w:t>
            </w:r>
          </w:p>
        </w:tc>
      </w:tr>
      <w:tr w:rsidR="006B04E8" w:rsidRPr="00602829" w14:paraId="0F954C77" w14:textId="77777777" w:rsidTr="007A3E6F">
        <w:trPr>
          <w:trHeight w:val="20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93E00" w14:textId="78A452CC" w:rsidR="006B04E8" w:rsidRPr="00602829" w:rsidRDefault="006B04E8" w:rsidP="00E46227">
            <w:pPr>
              <w:spacing w:after="0" w:line="240" w:lineRule="auto"/>
              <w:ind w:firstLine="0"/>
            </w:pPr>
            <w:r>
              <w:rPr>
                <w:lang w:val="en-US"/>
              </w:rPr>
              <w:lastRenderedPageBreak/>
              <w:t>Title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C4D7C" w14:textId="77777777" w:rsidR="006B04E8" w:rsidRPr="00602829" w:rsidRDefault="006B04E8" w:rsidP="00E46227">
            <w:pPr>
              <w:tabs>
                <w:tab w:val="right" w:pos="2052"/>
              </w:tabs>
              <w:spacing w:after="0" w:line="240" w:lineRule="auto"/>
              <w:ind w:firstLine="0"/>
            </w:pPr>
            <w:r w:rsidRPr="00C277A0">
              <w:t>String(255)</w:t>
            </w:r>
            <w:r w:rsidRPr="00602829">
              <w:tab/>
            </w:r>
          </w:p>
        </w:tc>
      </w:tr>
      <w:tr w:rsidR="006B04E8" w:rsidRPr="00602829" w14:paraId="0FDD7502" w14:textId="77777777" w:rsidTr="007A3E6F">
        <w:trPr>
          <w:trHeight w:val="20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6BD66" w14:textId="10B6B4CB" w:rsidR="006B04E8" w:rsidRPr="00602829" w:rsidRDefault="006B04E8" w:rsidP="00E46227">
            <w:pPr>
              <w:spacing w:after="0" w:line="240" w:lineRule="auto"/>
              <w:ind w:firstLine="0"/>
            </w:pPr>
            <w:r w:rsidRPr="006B04E8">
              <w:rPr>
                <w:lang w:val="en-US"/>
              </w:rPr>
              <w:t>purnumber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DCC0CD" w14:textId="6E16064F" w:rsidR="006B04E8" w:rsidRPr="00C277A0" w:rsidRDefault="006B04E8" w:rsidP="00E46227">
            <w:pPr>
              <w:tabs>
                <w:tab w:val="right" w:pos="2052"/>
              </w:tabs>
              <w:spacing w:after="0" w:line="240" w:lineRule="auto"/>
              <w:ind w:firstLine="0"/>
            </w:pPr>
            <w:r w:rsidRPr="00C277A0">
              <w:t>String(255)</w:t>
            </w:r>
          </w:p>
        </w:tc>
      </w:tr>
      <w:tr w:rsidR="006B04E8" w:rsidRPr="00C277A0" w14:paraId="4906EAC0" w14:textId="77777777" w:rsidTr="007A3E6F">
        <w:trPr>
          <w:trHeight w:val="20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3650C" w14:textId="022D0FF5" w:rsidR="006B04E8" w:rsidRDefault="006B04E8" w:rsidP="00E46227">
            <w:pPr>
              <w:spacing w:after="0" w:line="240" w:lineRule="auto"/>
              <w:ind w:firstLine="0"/>
              <w:rPr>
                <w:lang w:val="en-US"/>
              </w:rPr>
            </w:pPr>
            <w:r w:rsidRPr="006B04E8">
              <w:rPr>
                <w:lang w:val="en-US"/>
              </w:rPr>
              <w:t>Responsibility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835DC" w14:textId="5DFCE56E" w:rsidR="006B04E8" w:rsidRPr="00C277A0" w:rsidRDefault="006B04E8" w:rsidP="00E46227">
            <w:pPr>
              <w:tabs>
                <w:tab w:val="right" w:pos="2052"/>
              </w:tabs>
              <w:spacing w:after="0" w:line="240" w:lineRule="auto"/>
              <w:ind w:firstLine="0"/>
            </w:pPr>
            <w:r w:rsidRPr="00C277A0">
              <w:t>String(255)</w:t>
            </w:r>
          </w:p>
        </w:tc>
      </w:tr>
      <w:tr w:rsidR="006B04E8" w:rsidRPr="00C277A0" w14:paraId="68E9F77E" w14:textId="77777777" w:rsidTr="007A3E6F">
        <w:trPr>
          <w:trHeight w:val="20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2A523" w14:textId="1413E2F7" w:rsidR="006B04E8" w:rsidRDefault="006B04E8" w:rsidP="00E46227">
            <w:pPr>
              <w:spacing w:after="0" w:line="240" w:lineRule="auto"/>
              <w:ind w:firstLine="0"/>
              <w:rPr>
                <w:lang w:val="en-US"/>
              </w:rPr>
            </w:pPr>
            <w:r w:rsidRPr="006B04E8">
              <w:rPr>
                <w:lang w:val="en-US"/>
              </w:rPr>
              <w:t>description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5D5DA" w14:textId="49FA99FB" w:rsidR="006B04E8" w:rsidRPr="00C277A0" w:rsidRDefault="006B04E8" w:rsidP="00E46227">
            <w:pPr>
              <w:tabs>
                <w:tab w:val="right" w:pos="2052"/>
              </w:tabs>
              <w:spacing w:after="0" w:line="240" w:lineRule="auto"/>
              <w:ind w:firstLine="0"/>
            </w:pPr>
            <w:r w:rsidRPr="00C277A0">
              <w:t>String(255)</w:t>
            </w:r>
          </w:p>
        </w:tc>
      </w:tr>
      <w:tr w:rsidR="006B04E8" w:rsidRPr="00C277A0" w14:paraId="27924052" w14:textId="77777777" w:rsidTr="007A3E6F">
        <w:trPr>
          <w:trHeight w:val="20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5C12C" w14:textId="3AF77525" w:rsidR="006B04E8" w:rsidRDefault="006B04E8" w:rsidP="00E46227">
            <w:pPr>
              <w:spacing w:after="0" w:line="240" w:lineRule="auto"/>
              <w:ind w:firstLine="0"/>
              <w:rPr>
                <w:lang w:val="en-US"/>
              </w:rPr>
            </w:pPr>
            <w:r w:rsidRPr="006B04E8">
              <w:rPr>
                <w:lang w:val="en-US"/>
              </w:rPr>
              <w:t>workstatus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07FC4" w14:textId="106F22C7" w:rsidR="006B04E8" w:rsidRPr="00C277A0" w:rsidRDefault="006B04E8" w:rsidP="006B04E8">
            <w:pPr>
              <w:tabs>
                <w:tab w:val="right" w:pos="2052"/>
              </w:tabs>
              <w:spacing w:after="0" w:line="240" w:lineRule="auto"/>
              <w:ind w:firstLine="0"/>
            </w:pPr>
            <w:r w:rsidRPr="00C277A0">
              <w:t xml:space="preserve">String(255) </w:t>
            </w:r>
          </w:p>
        </w:tc>
      </w:tr>
      <w:tr w:rsidR="006B04E8" w:rsidRPr="00C277A0" w14:paraId="41845B74" w14:textId="77777777" w:rsidTr="007A3E6F">
        <w:trPr>
          <w:trHeight w:val="20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56786" w14:textId="0C68D6D5" w:rsidR="006B04E8" w:rsidRPr="006B04E8" w:rsidRDefault="006B04E8" w:rsidP="00E46227">
            <w:pPr>
              <w:spacing w:after="0" w:line="240" w:lineRule="auto"/>
              <w:ind w:firstLine="0"/>
              <w:rPr>
                <w:lang w:val="en-US"/>
              </w:rPr>
            </w:pPr>
            <w:r w:rsidRPr="006B04E8">
              <w:rPr>
                <w:lang w:val="en-US"/>
              </w:rPr>
              <w:t>typetask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155C7" w14:textId="1295E444" w:rsidR="006B04E8" w:rsidRPr="00C277A0" w:rsidRDefault="006B04E8" w:rsidP="00E46227">
            <w:pPr>
              <w:tabs>
                <w:tab w:val="right" w:pos="2052"/>
              </w:tabs>
              <w:spacing w:after="0" w:line="240" w:lineRule="auto"/>
              <w:ind w:firstLine="0"/>
            </w:pPr>
            <w:r w:rsidRPr="00C277A0">
              <w:t>String(255)</w:t>
            </w:r>
          </w:p>
        </w:tc>
      </w:tr>
    </w:tbl>
    <w:p w14:paraId="0D90B6CC" w14:textId="73406760" w:rsidR="00311444" w:rsidRDefault="00311444" w:rsidP="006C7A92">
      <w:pPr>
        <w:spacing w:after="0" w:line="240" w:lineRule="auto"/>
        <w:ind w:firstLine="567"/>
      </w:pPr>
    </w:p>
    <w:p w14:paraId="1B62D27B" w14:textId="0488FCD3" w:rsidR="006B04E8" w:rsidRPr="006B04E8" w:rsidRDefault="006B04E8" w:rsidP="006C7A92">
      <w:pPr>
        <w:spacing w:after="0" w:line="240" w:lineRule="auto"/>
        <w:ind w:firstLine="567"/>
      </w:pPr>
      <w:r>
        <w:t xml:space="preserve">Данные получаемые с </w:t>
      </w:r>
      <w:r>
        <w:rPr>
          <w:lang w:val="en-US"/>
        </w:rPr>
        <w:t>MS</w:t>
      </w:r>
      <w:r w:rsidRPr="006B04E8">
        <w:t xml:space="preserve"> </w:t>
      </w:r>
      <w:r>
        <w:rPr>
          <w:lang w:val="en-US"/>
        </w:rPr>
        <w:t>Project</w:t>
      </w:r>
      <w:r w:rsidRPr="006B04E8">
        <w:t xml:space="preserve"> </w:t>
      </w:r>
      <w:r>
        <w:t xml:space="preserve">и Узел учета мероприятий ДКиТ АСУ </w:t>
      </w:r>
      <w:r w:rsidR="00421E87">
        <w:t>отображаем в виде диаграммы и таблицы с учетом выбранных фильтров.</w:t>
      </w:r>
    </w:p>
    <w:p w14:paraId="470426EC" w14:textId="3F89C068" w:rsidR="006C7A92" w:rsidRPr="00E318EA" w:rsidRDefault="006C7A92" w:rsidP="006C7A92">
      <w:pPr>
        <w:spacing w:after="0" w:line="240" w:lineRule="auto"/>
        <w:ind w:firstLine="567"/>
      </w:pPr>
      <w:r w:rsidRPr="00E318EA">
        <w:t xml:space="preserve">Представление обеих областей разбито на две части: табличная часть и графическая часть (см. </w:t>
      </w:r>
      <w:r w:rsidR="005368C1" w:rsidRPr="005368C1">
        <w:fldChar w:fldCharType="begin"/>
      </w:r>
      <w:r w:rsidR="005368C1" w:rsidRPr="005368C1">
        <w:instrText xml:space="preserve"> REF _Ref459901138 \h  \* MERGEFORMAT </w:instrText>
      </w:r>
      <w:r w:rsidR="005368C1" w:rsidRPr="005368C1">
        <w:fldChar w:fldCharType="separate"/>
      </w:r>
      <w:r w:rsidR="00E22EDC" w:rsidRPr="00E22EDC">
        <w:t xml:space="preserve">Рисунок </w:t>
      </w:r>
      <w:r w:rsidR="00E22EDC" w:rsidRPr="00E22EDC">
        <w:rPr>
          <w:noProof/>
        </w:rPr>
        <w:t>10</w:t>
      </w:r>
      <w:r w:rsidR="005368C1" w:rsidRPr="005368C1">
        <w:fldChar w:fldCharType="end"/>
      </w:r>
      <w:r w:rsidRPr="005368C1">
        <w:t>).</w:t>
      </w:r>
    </w:p>
    <w:p w14:paraId="05561670" w14:textId="77777777" w:rsidR="006C7A92" w:rsidRPr="00E318EA" w:rsidRDefault="006C7A92" w:rsidP="006C7A92">
      <w:pPr>
        <w:keepNext/>
        <w:ind w:firstLine="0"/>
        <w:jc w:val="center"/>
        <w:rPr>
          <w:noProof/>
        </w:rPr>
      </w:pPr>
      <w:r w:rsidRPr="00E318EA">
        <w:rPr>
          <w:noProof/>
          <w:lang w:eastAsia="ru-RU"/>
        </w:rPr>
        <w:drawing>
          <wp:inline distT="0" distB="0" distL="0" distR="0" wp14:anchorId="07557E49" wp14:editId="75DA6905">
            <wp:extent cx="5860112" cy="3630824"/>
            <wp:effectExtent l="0" t="0" r="7620" b="825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2921" cy="3632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318E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6FBCEFD" wp14:editId="1540A897">
                <wp:simplePos x="0" y="0"/>
                <wp:positionH relativeFrom="column">
                  <wp:posOffset>4580458</wp:posOffset>
                </wp:positionH>
                <wp:positionV relativeFrom="paragraph">
                  <wp:posOffset>664210</wp:posOffset>
                </wp:positionV>
                <wp:extent cx="592532" cy="234086"/>
                <wp:effectExtent l="0" t="0" r="17145" b="13970"/>
                <wp:wrapNone/>
                <wp:docPr id="51" name="Прямоугольник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2532" cy="2340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EC4DC1" id="Прямоугольник 51" o:spid="_x0000_s1026" style="position:absolute;margin-left:360.65pt;margin-top:52.3pt;width:46.65pt;height:18.4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" fillcolor="white [3212]" strokecolor="white [3212]" strokeweight="1pt"/>
            </w:pict>
          </mc:Fallback>
        </mc:AlternateContent>
      </w:r>
      <w:r w:rsidRPr="00E318E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C9052D0" wp14:editId="77C5EAF9">
                <wp:simplePos x="0" y="0"/>
                <wp:positionH relativeFrom="column">
                  <wp:posOffset>4580458</wp:posOffset>
                </wp:positionH>
                <wp:positionV relativeFrom="paragraph">
                  <wp:posOffset>664210</wp:posOffset>
                </wp:positionV>
                <wp:extent cx="592532" cy="234086"/>
                <wp:effectExtent l="0" t="0" r="17145" b="13970"/>
                <wp:wrapNone/>
                <wp:docPr id="52" name="Прямоугольник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2532" cy="2340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24E6D7D" id="Прямоугольник 52" o:spid="_x0000_s1026" style="position:absolute;margin-left:360.65pt;margin-top:52.3pt;width:46.65pt;height:18.4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" fillcolor="white [3212]" strokecolor="white [3212]" strokeweight="1pt"/>
            </w:pict>
          </mc:Fallback>
        </mc:AlternateContent>
      </w:r>
      <w:r w:rsidRPr="00E318E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ED44492" wp14:editId="30578775">
                <wp:simplePos x="0" y="0"/>
                <wp:positionH relativeFrom="column">
                  <wp:posOffset>1567815</wp:posOffset>
                </wp:positionH>
                <wp:positionV relativeFrom="paragraph">
                  <wp:posOffset>511505</wp:posOffset>
                </wp:positionV>
                <wp:extent cx="592532" cy="234086"/>
                <wp:effectExtent l="0" t="0" r="17145" b="13970"/>
                <wp:wrapNone/>
                <wp:docPr id="53" name="Прямоугольник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2532" cy="2340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FEA831C" id="Прямоугольник 53" o:spid="_x0000_s1026" style="position:absolute;margin-left:123.45pt;margin-top:40.3pt;width:46.65pt;height:18.4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" fillcolor="white [3212]" strokecolor="white [3212]" strokeweight="1pt"/>
            </w:pict>
          </mc:Fallback>
        </mc:AlternateContent>
      </w:r>
    </w:p>
    <w:p w14:paraId="52A77B5C" w14:textId="494B0855" w:rsidR="006C7A92" w:rsidRPr="009811EA" w:rsidRDefault="006C7A92" w:rsidP="006C7A92">
      <w:pPr>
        <w:pStyle w:val="af1"/>
        <w:ind w:firstLine="0"/>
        <w:jc w:val="center"/>
        <w:rPr>
          <w:i/>
        </w:rPr>
      </w:pPr>
      <w:bookmarkStart w:id="423" w:name="_Ref459901138"/>
      <w:r w:rsidRPr="00E318EA">
        <w:rPr>
          <w:i/>
        </w:rPr>
        <w:t xml:space="preserve">Рисунок </w:t>
      </w:r>
      <w:r w:rsidRPr="00E318EA">
        <w:rPr>
          <w:i/>
        </w:rPr>
        <w:fldChar w:fldCharType="begin"/>
      </w:r>
      <w:r w:rsidRPr="00E318EA">
        <w:rPr>
          <w:i/>
        </w:rPr>
        <w:instrText xml:space="preserve"> SEQ Рисунок \* ARABIC </w:instrText>
      </w:r>
      <w:r w:rsidRPr="00E318EA">
        <w:rPr>
          <w:i/>
        </w:rPr>
        <w:fldChar w:fldCharType="separate"/>
      </w:r>
      <w:r w:rsidR="00E22EDC">
        <w:rPr>
          <w:i/>
          <w:noProof/>
        </w:rPr>
        <w:t>10</w:t>
      </w:r>
      <w:r w:rsidRPr="00E318EA">
        <w:rPr>
          <w:i/>
        </w:rPr>
        <w:fldChar w:fldCharType="end"/>
      </w:r>
      <w:bookmarkEnd w:id="423"/>
      <w:r w:rsidRPr="00E318EA">
        <w:rPr>
          <w:i/>
        </w:rPr>
        <w:t>. Макет страницы «Мониторинг работ Департамента ИТ»</w:t>
      </w:r>
    </w:p>
    <w:p w14:paraId="7E346CDB" w14:textId="77777777" w:rsidR="006C7A92" w:rsidRPr="006F3C0C" w:rsidRDefault="006C7A92" w:rsidP="007A3E6F">
      <w:pPr>
        <w:spacing w:after="0" w:line="240" w:lineRule="auto"/>
        <w:ind w:firstLine="567"/>
      </w:pPr>
      <w:r w:rsidRPr="006F3C0C">
        <w:t>В табличной части отображается информация в зависимости от того, какой период был задан и какое «Представление» из списка выбрано.</w:t>
      </w:r>
    </w:p>
    <w:p w14:paraId="3C41181A" w14:textId="77777777" w:rsidR="006C7A92" w:rsidRPr="006F3C0C" w:rsidRDefault="006C7A92" w:rsidP="007A3E6F">
      <w:pPr>
        <w:spacing w:after="0" w:line="240" w:lineRule="auto"/>
        <w:ind w:firstLine="567"/>
      </w:pPr>
      <w:r w:rsidRPr="006F3C0C">
        <w:t xml:space="preserve">В графической части представлен график, строящийся на основе информации таблицы, а также значения поля «Представление». График представлен в виде </w:t>
      </w:r>
      <w:r>
        <w:t>к</w:t>
      </w:r>
      <w:r w:rsidRPr="006F3C0C">
        <w:t>руговой диаграммы.</w:t>
      </w:r>
    </w:p>
    <w:p w14:paraId="284671BE" w14:textId="36596BCC" w:rsidR="006C7A92" w:rsidRPr="006F3C0C" w:rsidRDefault="006C7A92" w:rsidP="007A3E6F">
      <w:pPr>
        <w:spacing w:after="0" w:line="240" w:lineRule="auto"/>
        <w:ind w:firstLine="567"/>
      </w:pPr>
      <w:r w:rsidRPr="006F3C0C">
        <w:t xml:space="preserve">Название области «Мероприятия Департамента ИТ» является ссылкой для перехода в соответствующий </w:t>
      </w:r>
      <w:r w:rsidR="00E9045B">
        <w:t>раздел</w:t>
      </w:r>
      <w:r w:rsidRPr="006F3C0C">
        <w:t xml:space="preserve">. </w:t>
      </w:r>
      <w:r>
        <w:t>При нажатии</w:t>
      </w:r>
      <w:r w:rsidRPr="006F3C0C">
        <w:t xml:space="preserve"> на ссылку «Мероприятия Департамента ИТ» откр</w:t>
      </w:r>
      <w:r>
        <w:t>ывается</w:t>
      </w:r>
      <w:r w:rsidRPr="006F3C0C">
        <w:t xml:space="preserve"> «Узел учета и контроля исполнения мероприятий Департамента корпоративных и технологических АСУ». </w:t>
      </w:r>
    </w:p>
    <w:p w14:paraId="318646C3" w14:textId="77777777" w:rsidR="006C7A92" w:rsidRPr="006F3C0C" w:rsidRDefault="006C7A92" w:rsidP="007A3E6F">
      <w:pPr>
        <w:spacing w:after="0" w:line="240" w:lineRule="auto"/>
        <w:ind w:firstLine="567"/>
      </w:pPr>
      <w:r w:rsidRPr="006F3C0C">
        <w:t xml:space="preserve">Выбрав из раскрывающегося списка «План работ на год» и нажав ссылку «Перейти на план» </w:t>
      </w:r>
      <w:r>
        <w:t xml:space="preserve">можно </w:t>
      </w:r>
      <w:r w:rsidRPr="006F3C0C">
        <w:t>откр</w:t>
      </w:r>
      <w:r>
        <w:t>ыть</w:t>
      </w:r>
      <w:r w:rsidRPr="006F3C0C">
        <w:t xml:space="preserve"> соответствующий проект в </w:t>
      </w:r>
      <w:r w:rsidRPr="00534BEF">
        <w:t>MS</w:t>
      </w:r>
      <w:r w:rsidRPr="006F3C0C">
        <w:t xml:space="preserve"> </w:t>
      </w:r>
      <w:r w:rsidRPr="00534BEF">
        <w:t>Project</w:t>
      </w:r>
      <w:r w:rsidRPr="006F3C0C">
        <w:t xml:space="preserve"> </w:t>
      </w:r>
      <w:r w:rsidRPr="00534BEF">
        <w:t>Server</w:t>
      </w:r>
      <w:r w:rsidRPr="006F3C0C">
        <w:t>.</w:t>
      </w:r>
    </w:p>
    <w:p w14:paraId="06516BA6" w14:textId="77777777" w:rsidR="006C7A92" w:rsidRPr="00D203BC" w:rsidRDefault="006C7A92" w:rsidP="00286A85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424" w:name="_Toc465336169"/>
      <w:r>
        <w:rPr>
          <w:sz w:val="24"/>
          <w:szCs w:val="24"/>
        </w:rPr>
        <w:t>Задачи</w:t>
      </w:r>
      <w:bookmarkEnd w:id="424"/>
    </w:p>
    <w:p w14:paraId="37D9425B" w14:textId="77777777" w:rsidR="00040BF2" w:rsidRDefault="006C7A92" w:rsidP="007A3E6F">
      <w:pPr>
        <w:spacing w:after="0" w:line="240" w:lineRule="auto"/>
        <w:ind w:firstLine="567"/>
      </w:pPr>
      <w:r w:rsidRPr="005368C1">
        <w:t xml:space="preserve">Раздел реализован на базе стандартного функционала Списка Задач MS SharePoint. </w:t>
      </w:r>
    </w:p>
    <w:p w14:paraId="7C9B6A3C" w14:textId="24D36165" w:rsidR="006C7A92" w:rsidRPr="005368C1" w:rsidRDefault="006C7A92" w:rsidP="00995063">
      <w:pPr>
        <w:pStyle w:val="aff4"/>
      </w:pPr>
      <w:r w:rsidRPr="005368C1">
        <w:t xml:space="preserve">В список внесены изменения, позволяющие реализовать следующий функционал </w:t>
      </w:r>
      <w:r w:rsidR="00E9045B" w:rsidRPr="005368C1">
        <w:t>раздела</w:t>
      </w:r>
      <w:r w:rsidRPr="005368C1">
        <w:t>:</w:t>
      </w:r>
    </w:p>
    <w:p w14:paraId="71478312" w14:textId="77777777" w:rsidR="006C7A92" w:rsidRPr="003D3474" w:rsidRDefault="006C7A92" w:rsidP="006C7A92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3D3474">
        <w:rPr>
          <w:rFonts w:eastAsia="Times New Roman"/>
          <w:szCs w:val="24"/>
          <w:lang w:eastAsia="ru-RU"/>
        </w:rPr>
        <w:t>постановку задания руководителем одному или нескольким исполнителям;</w:t>
      </w:r>
    </w:p>
    <w:p w14:paraId="5F7C2C5E" w14:textId="77777777" w:rsidR="006C7A92" w:rsidRPr="003D3474" w:rsidRDefault="006C7A92" w:rsidP="006C7A92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3D3474">
        <w:rPr>
          <w:rFonts w:eastAsia="Times New Roman"/>
          <w:szCs w:val="24"/>
          <w:lang w:eastAsia="ru-RU"/>
        </w:rPr>
        <w:lastRenderedPageBreak/>
        <w:t>возможность делегирования задания исполнителем другому сотруднику или нескольким сотрудникам;</w:t>
      </w:r>
    </w:p>
    <w:p w14:paraId="39BF0277" w14:textId="77777777" w:rsidR="006C7A92" w:rsidRPr="003D3474" w:rsidRDefault="006C7A92" w:rsidP="006C7A92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3D3474">
        <w:rPr>
          <w:rFonts w:eastAsia="Times New Roman"/>
          <w:szCs w:val="24"/>
          <w:lang w:eastAsia="ru-RU"/>
        </w:rPr>
        <w:t>возможность декомпозиции задания на подзадания;</w:t>
      </w:r>
    </w:p>
    <w:p w14:paraId="6FCE73C8" w14:textId="7663EB40" w:rsidR="006C7A92" w:rsidRPr="003D3474" w:rsidRDefault="006C7A92" w:rsidP="006C7A92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3D3474">
        <w:rPr>
          <w:rFonts w:eastAsia="Times New Roman"/>
          <w:szCs w:val="24"/>
          <w:lang w:eastAsia="ru-RU"/>
        </w:rPr>
        <w:t>установку и контроль соблюдения ср</w:t>
      </w:r>
      <w:r w:rsidR="00E64666">
        <w:rPr>
          <w:rFonts w:eastAsia="Times New Roman"/>
          <w:szCs w:val="24"/>
          <w:lang w:eastAsia="ru-RU"/>
        </w:rPr>
        <w:t>а</w:t>
      </w:r>
      <w:r w:rsidRPr="003D3474">
        <w:rPr>
          <w:rFonts w:eastAsia="Times New Roman"/>
          <w:szCs w:val="24"/>
          <w:lang w:eastAsia="ru-RU"/>
        </w:rPr>
        <w:t>оков исполнения заданий;</w:t>
      </w:r>
    </w:p>
    <w:p w14:paraId="5E3CB6B7" w14:textId="77777777" w:rsidR="006C7A92" w:rsidRPr="003D3474" w:rsidRDefault="006C7A92" w:rsidP="006C7A92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3D3474">
        <w:rPr>
          <w:rFonts w:eastAsia="Times New Roman"/>
          <w:szCs w:val="24"/>
          <w:lang w:eastAsia="ru-RU"/>
        </w:rPr>
        <w:t>возможность направления исполнителем уточняющих вопросов и получения на них ответов от Заказчика задания;</w:t>
      </w:r>
    </w:p>
    <w:p w14:paraId="5A3A7C72" w14:textId="77777777" w:rsidR="006C7A92" w:rsidRPr="003D3474" w:rsidRDefault="006C7A92" w:rsidP="006C7A92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3D3474">
        <w:rPr>
          <w:rFonts w:eastAsia="Times New Roman"/>
          <w:szCs w:val="24"/>
          <w:lang w:eastAsia="ru-RU"/>
        </w:rPr>
        <w:t>отслеживание состояний выполнения заданий (принято в работу, не начато, завершено, отклонено, возобновлено);</w:t>
      </w:r>
    </w:p>
    <w:p w14:paraId="10C505D2" w14:textId="77777777" w:rsidR="006C7A92" w:rsidRPr="003D3474" w:rsidRDefault="006C7A92" w:rsidP="006C7A92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3D3474">
        <w:rPr>
          <w:rFonts w:eastAsia="Times New Roman"/>
          <w:szCs w:val="24"/>
          <w:lang w:eastAsia="ru-RU"/>
        </w:rPr>
        <w:t>рассылку уведомлений на электронную почту о назначении, изменении состояния задания Заказчику и Исполнителю.</w:t>
      </w:r>
    </w:p>
    <w:p w14:paraId="717D0C0C" w14:textId="77777777" w:rsidR="006C7A92" w:rsidRPr="004B0A9F" w:rsidRDefault="006C7A92" w:rsidP="007A3E6F">
      <w:pPr>
        <w:spacing w:after="0" w:line="240" w:lineRule="auto"/>
        <w:ind w:firstLine="567"/>
      </w:pPr>
      <w:r>
        <w:t>Также настроены представления, позволяющие</w:t>
      </w:r>
      <w:r w:rsidRPr="004B719A">
        <w:t xml:space="preserve"> </w:t>
      </w:r>
      <w:r>
        <w:t>п</w:t>
      </w:r>
      <w:r w:rsidRPr="003C07FC">
        <w:t>росм</w:t>
      </w:r>
      <w:r>
        <w:t xml:space="preserve">атривать список задач с динамической фильтрацией и сортировкой </w:t>
      </w:r>
      <w:r w:rsidRPr="003C07FC">
        <w:t>по различным критериям.</w:t>
      </w:r>
    </w:p>
    <w:p w14:paraId="1A79DC44" w14:textId="77777777" w:rsidR="002C57C0" w:rsidRPr="005F5C5C" w:rsidRDefault="002C57C0" w:rsidP="007A3E6F">
      <w:pPr>
        <w:spacing w:after="0" w:line="240" w:lineRule="auto"/>
        <w:ind w:firstLine="567"/>
      </w:pPr>
      <w:r w:rsidRPr="005F5C5C">
        <w:t>При создании новой задачи отображается страница для создания задачи со следующим набором атрибутов:</w:t>
      </w:r>
    </w:p>
    <w:p w14:paraId="5003D7D2" w14:textId="77777777" w:rsidR="002C57C0" w:rsidRPr="005F5C5C" w:rsidRDefault="002C57C0" w:rsidP="002C57C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F5C5C">
        <w:t>Имя задачи;</w:t>
      </w:r>
    </w:p>
    <w:p w14:paraId="3E7B7931" w14:textId="77777777" w:rsidR="002C57C0" w:rsidRPr="005F5C5C" w:rsidRDefault="002C57C0" w:rsidP="002C57C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F5C5C">
        <w:t>Дата начала;</w:t>
      </w:r>
    </w:p>
    <w:p w14:paraId="21E527D7" w14:textId="77777777" w:rsidR="002C57C0" w:rsidRPr="005F5C5C" w:rsidRDefault="002C57C0" w:rsidP="002C57C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F5C5C">
        <w:t>Срок;</w:t>
      </w:r>
    </w:p>
    <w:p w14:paraId="6F36312E" w14:textId="77777777" w:rsidR="002C57C0" w:rsidRPr="005F5C5C" w:rsidRDefault="002C57C0" w:rsidP="002C57C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F5C5C">
        <w:t>Кому назначено (ФИО исполнителя задачи);</w:t>
      </w:r>
    </w:p>
    <w:p w14:paraId="0D0995E5" w14:textId="77777777" w:rsidR="002C57C0" w:rsidRPr="005F5C5C" w:rsidRDefault="002C57C0" w:rsidP="002C57C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F5C5C">
        <w:t>% завершения (процент завершения работ);</w:t>
      </w:r>
    </w:p>
    <w:p w14:paraId="43C8201F" w14:textId="77777777" w:rsidR="002C57C0" w:rsidRPr="005F5C5C" w:rsidRDefault="002C57C0" w:rsidP="002C57C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F5C5C">
        <w:t>Описание;</w:t>
      </w:r>
    </w:p>
    <w:p w14:paraId="6F852C5C" w14:textId="77777777" w:rsidR="002C57C0" w:rsidRPr="005F5C5C" w:rsidRDefault="002C57C0" w:rsidP="002C57C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F5C5C">
        <w:t>Предшественники (указываются задачи, предшествующие создаваемой);</w:t>
      </w:r>
    </w:p>
    <w:p w14:paraId="6303C33A" w14:textId="77777777" w:rsidR="002C57C0" w:rsidRPr="005F5C5C" w:rsidRDefault="002C57C0" w:rsidP="002C57C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F5C5C">
        <w:t>Важность (выбирается критичность задачи, может принимать следующие значения: Высокая, Обычная, Низкая);</w:t>
      </w:r>
    </w:p>
    <w:p w14:paraId="22656103" w14:textId="77777777" w:rsidR="002C57C0" w:rsidRPr="005F5C5C" w:rsidRDefault="002C57C0" w:rsidP="002C57C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F5C5C">
        <w:t>Состояние задачи (отражает текущий статус задачи, может принимать следующие значения: Не начата, В процессе выполнения, Завершена, Отложена, Ожидание другого пользователя);</w:t>
      </w:r>
    </w:p>
    <w:p w14:paraId="26477ADF" w14:textId="77777777" w:rsidR="002C57C0" w:rsidRPr="005F5C5C" w:rsidRDefault="002C57C0" w:rsidP="002C57C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F5C5C">
        <w:t>Результат задачи (может принимать следующие значения: Утвержден, Отклонен).</w:t>
      </w:r>
    </w:p>
    <w:p w14:paraId="2E1D6AB8" w14:textId="77777777" w:rsidR="002C57C0" w:rsidRPr="005F5C5C" w:rsidRDefault="002C57C0" w:rsidP="007A3E6F">
      <w:pPr>
        <w:spacing w:after="0" w:line="240" w:lineRule="auto"/>
        <w:ind w:firstLine="567"/>
      </w:pPr>
      <w:r w:rsidRPr="005F5C5C">
        <w:t>После создания задачи будут автоматически отправлены уведомления:</w:t>
      </w:r>
    </w:p>
    <w:p w14:paraId="3993E47E" w14:textId="77777777" w:rsidR="002C57C0" w:rsidRPr="005F5C5C" w:rsidRDefault="002C57C0" w:rsidP="002C57C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F5C5C">
        <w:t>автору задачи;</w:t>
      </w:r>
    </w:p>
    <w:p w14:paraId="79B192D5" w14:textId="77777777" w:rsidR="002C57C0" w:rsidRPr="005F5C5C" w:rsidRDefault="002C57C0" w:rsidP="002C57C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F5C5C">
        <w:t>сотруднику</w:t>
      </w:r>
      <w:r>
        <w:t>,</w:t>
      </w:r>
      <w:r w:rsidRPr="005F5C5C">
        <w:t xml:space="preserve"> которому она назначена.</w:t>
      </w:r>
    </w:p>
    <w:p w14:paraId="363C0185" w14:textId="77777777" w:rsidR="002C57C0" w:rsidRPr="005F5C5C" w:rsidRDefault="002C57C0" w:rsidP="007A3E6F">
      <w:pPr>
        <w:spacing w:after="0" w:line="240" w:lineRule="auto"/>
        <w:ind w:firstLine="567"/>
      </w:pPr>
      <w:r w:rsidRPr="005F5C5C">
        <w:t>На странице раздела «Задачи» можно выбрать следующие представления:</w:t>
      </w:r>
    </w:p>
    <w:p w14:paraId="37130A42" w14:textId="77777777" w:rsidR="002C57C0" w:rsidRPr="005F5C5C" w:rsidRDefault="002C57C0" w:rsidP="002C57C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F5C5C">
        <w:t>Все задачи – все задачи</w:t>
      </w:r>
      <w:r>
        <w:t>,</w:t>
      </w:r>
      <w:r w:rsidRPr="005F5C5C">
        <w:t xml:space="preserve"> назначенные на пользователя или созданные пользователем, во всех статусах;</w:t>
      </w:r>
    </w:p>
    <w:p w14:paraId="707D4FA1" w14:textId="77777777" w:rsidR="002C57C0" w:rsidRPr="005F5C5C" w:rsidRDefault="002C57C0" w:rsidP="002C57C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F5C5C">
        <w:t>Мои задачи – задачи;</w:t>
      </w:r>
    </w:p>
    <w:p w14:paraId="1264C289" w14:textId="77777777" w:rsidR="002C57C0" w:rsidRPr="005F5C5C" w:rsidRDefault="002C57C0" w:rsidP="002C57C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F5C5C">
        <w:t>Диаграмма Ганта – представление всех задач в виде диаграммы Ганта;</w:t>
      </w:r>
    </w:p>
    <w:p w14:paraId="3E87BCBD" w14:textId="77777777" w:rsidR="002C57C0" w:rsidRPr="005F5C5C" w:rsidRDefault="002C57C0" w:rsidP="002C57C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F5C5C">
        <w:t>Предстоящие – задачи, по которым наступает срок выполнения;</w:t>
      </w:r>
    </w:p>
    <w:p w14:paraId="7860769F" w14:textId="77777777" w:rsidR="002C57C0" w:rsidRPr="005F5C5C" w:rsidRDefault="002C57C0" w:rsidP="002C57C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F5C5C">
        <w:t>Завершённые – задачи в статусе «Завершена»;</w:t>
      </w:r>
    </w:p>
    <w:p w14:paraId="27B3BB68" w14:textId="77777777" w:rsidR="002C57C0" w:rsidRPr="005F5C5C" w:rsidRDefault="002C57C0" w:rsidP="002C57C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F5C5C">
        <w:t>Просроченные – задачи, срок выполнения которых прошел.</w:t>
      </w:r>
    </w:p>
    <w:p w14:paraId="3529522F" w14:textId="77777777" w:rsidR="002C57C0" w:rsidRDefault="002C57C0" w:rsidP="00995063">
      <w:pPr>
        <w:pStyle w:val="aff4"/>
      </w:pPr>
    </w:p>
    <w:p w14:paraId="1189976B" w14:textId="1EB45DA2" w:rsidR="006C7A92" w:rsidRPr="005872F6" w:rsidRDefault="006C7A92" w:rsidP="00286A85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425" w:name="_Toc465336170"/>
      <w:r w:rsidRPr="005872F6">
        <w:rPr>
          <w:sz w:val="24"/>
          <w:szCs w:val="24"/>
        </w:rPr>
        <w:t xml:space="preserve">Планы работ </w:t>
      </w:r>
      <w:r w:rsidR="00113F2D">
        <w:rPr>
          <w:sz w:val="24"/>
          <w:szCs w:val="24"/>
        </w:rPr>
        <w:t>УИСиС</w:t>
      </w:r>
      <w:r w:rsidRPr="005872F6">
        <w:rPr>
          <w:sz w:val="24"/>
          <w:szCs w:val="24"/>
        </w:rPr>
        <w:t xml:space="preserve"> </w:t>
      </w:r>
      <w:bookmarkEnd w:id="425"/>
    </w:p>
    <w:p w14:paraId="66828DC1" w14:textId="37F655B5" w:rsidR="006C7A92" w:rsidRDefault="00113F2D" w:rsidP="006C7A92">
      <w:pPr>
        <w:spacing w:after="0" w:line="240" w:lineRule="auto"/>
        <w:ind w:firstLine="567"/>
      </w:pPr>
      <w:r>
        <w:t>Раздел</w:t>
      </w:r>
      <w:r w:rsidR="006C7A92" w:rsidRPr="003854B1">
        <w:t xml:space="preserve"> реализован на базе стандартного функционала MS Project Server. </w:t>
      </w:r>
    </w:p>
    <w:p w14:paraId="3985138F" w14:textId="77777777" w:rsidR="006C7A92" w:rsidRDefault="006C7A92" w:rsidP="006C7A92">
      <w:pPr>
        <w:spacing w:after="0" w:line="240" w:lineRule="auto"/>
        <w:ind w:firstLine="567"/>
      </w:pPr>
      <w:r>
        <w:t>В</w:t>
      </w:r>
      <w:r w:rsidRPr="00FD374B">
        <w:t xml:space="preserve"> </w:t>
      </w:r>
      <w:r w:rsidRPr="003854B1">
        <w:t>MS Project Server</w:t>
      </w:r>
      <w:r w:rsidRPr="00FD374B">
        <w:t xml:space="preserve"> для каждого нового года </w:t>
      </w:r>
      <w:r>
        <w:t>создае</w:t>
      </w:r>
      <w:r w:rsidRPr="00FD374B">
        <w:t>тся новый проект</w:t>
      </w:r>
      <w:r>
        <w:t xml:space="preserve"> плана работ.</w:t>
      </w:r>
    </w:p>
    <w:p w14:paraId="414C24C0" w14:textId="77777777" w:rsidR="006C7A92" w:rsidRPr="002C7E3B" w:rsidRDefault="006C7A92" w:rsidP="006C7A92">
      <w:pPr>
        <w:spacing w:after="0" w:line="240" w:lineRule="auto"/>
        <w:ind w:firstLine="567"/>
      </w:pPr>
      <w:r w:rsidRPr="00FD374B">
        <w:t xml:space="preserve">Функционал </w:t>
      </w:r>
      <w:r w:rsidRPr="003854B1">
        <w:t>MS Project Server</w:t>
      </w:r>
      <w:r w:rsidRPr="00FD374B">
        <w:t xml:space="preserve"> позволяет</w:t>
      </w:r>
      <w:r w:rsidRPr="003854B1">
        <w:t>:</w:t>
      </w:r>
    </w:p>
    <w:p w14:paraId="212A9E63" w14:textId="77777777" w:rsidR="006C7A92" w:rsidRDefault="006C7A92" w:rsidP="006C7A92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C6E2D">
        <w:t xml:space="preserve">создавать задания для формирования ежегодных планов работ; </w:t>
      </w:r>
    </w:p>
    <w:p w14:paraId="7B0AFE20" w14:textId="77777777" w:rsidR="006C7A92" w:rsidRPr="005C6E2D" w:rsidRDefault="006C7A92" w:rsidP="006C7A92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C6E2D">
        <w:t>автоматически рассылать задания для формирования планов работ и отчетов об их выполнении</w:t>
      </w:r>
      <w:r>
        <w:t xml:space="preserve"> </w:t>
      </w:r>
      <w:r w:rsidRPr="005C6E2D">
        <w:t>на период (месяц, неделя) по заданному расписанию</w:t>
      </w:r>
      <w:r>
        <w:t>;</w:t>
      </w:r>
    </w:p>
    <w:p w14:paraId="6FC3FA5F" w14:textId="77777777" w:rsidR="006C7A92" w:rsidRPr="005C6E2D" w:rsidRDefault="006C7A92" w:rsidP="006C7A92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осуществлять ввод данных</w:t>
      </w:r>
      <w:r w:rsidRPr="005C6E2D">
        <w:t xml:space="preserve"> о планируемых и проделанных работах по заданной форме;</w:t>
      </w:r>
    </w:p>
    <w:p w14:paraId="4C690C51" w14:textId="77777777" w:rsidR="006C7A92" w:rsidRPr="005C6E2D" w:rsidRDefault="006C7A92" w:rsidP="006C7A92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C6E2D">
        <w:t>согласовывать заполненные формы планов работ и отчетов с руководителем;</w:t>
      </w:r>
    </w:p>
    <w:p w14:paraId="750A585D" w14:textId="77777777" w:rsidR="006C7A92" w:rsidRDefault="006C7A92" w:rsidP="006C7A92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C6E2D">
        <w:lastRenderedPageBreak/>
        <w:t>осуществлять поиск, группировку и фильтрацию данных в планах работ;</w:t>
      </w:r>
    </w:p>
    <w:p w14:paraId="28ECD8EE" w14:textId="77777777" w:rsidR="006C7A92" w:rsidRDefault="006C7A92" w:rsidP="006C7A92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5C6E2D">
        <w:t>выводить на печать сформированные планы работ.</w:t>
      </w:r>
    </w:p>
    <w:p w14:paraId="214AE0BB" w14:textId="5B9969D5" w:rsidR="006C7A92" w:rsidRPr="005C6E2D" w:rsidRDefault="006C7A92" w:rsidP="006C7A92">
      <w:pPr>
        <w:spacing w:after="0" w:line="240" w:lineRule="auto"/>
        <w:ind w:firstLine="567"/>
      </w:pPr>
      <w:r>
        <w:t>О</w:t>
      </w:r>
      <w:r w:rsidRPr="005C6E2D">
        <w:t>тчет</w:t>
      </w:r>
      <w:r>
        <w:t xml:space="preserve">ы реализованы на базе </w:t>
      </w:r>
      <w:hyperlink r:id="rId38" w:tgtFrame="_blank" w:history="1">
        <w:r w:rsidRPr="000F654D">
          <w:t>Microsoft Reporting Services</w:t>
        </w:r>
      </w:hyperlink>
      <w:r w:rsidRPr="000F654D">
        <w:t>.</w:t>
      </w:r>
    </w:p>
    <w:p w14:paraId="509C173C" w14:textId="77777777" w:rsidR="006C7A92" w:rsidRDefault="006C7A92" w:rsidP="006C7A92">
      <w:pPr>
        <w:spacing w:after="0" w:line="240" w:lineRule="auto"/>
        <w:ind w:firstLine="567"/>
      </w:pPr>
      <w:r>
        <w:t>Отчеты по выполнению планов включают следующую информацию:</w:t>
      </w:r>
    </w:p>
    <w:p w14:paraId="0F344692" w14:textId="77777777" w:rsidR="006C7A92" w:rsidRDefault="006C7A92" w:rsidP="006C7A92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сроки выполнения;</w:t>
      </w:r>
    </w:p>
    <w:p w14:paraId="6384067C" w14:textId="77777777" w:rsidR="006C7A92" w:rsidRDefault="006C7A92" w:rsidP="006C7A92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ответственные сотрудники;</w:t>
      </w:r>
    </w:p>
    <w:p w14:paraId="5AF9ACC5" w14:textId="77777777" w:rsidR="006C7A92" w:rsidRDefault="006C7A92" w:rsidP="006C7A92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процент выполнения работы (задачи);</w:t>
      </w:r>
    </w:p>
    <w:p w14:paraId="3765E6B8" w14:textId="77777777" w:rsidR="006C7A92" w:rsidRDefault="006C7A92" w:rsidP="006C7A92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процент загрузки сотрудников.</w:t>
      </w:r>
    </w:p>
    <w:p w14:paraId="5B5102EC" w14:textId="41E9C990" w:rsidR="006C7A92" w:rsidRPr="001E4948" w:rsidRDefault="00FE7DA5" w:rsidP="00286A85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426" w:name="_Ref465336094"/>
      <w:bookmarkStart w:id="427" w:name="_Toc465336171"/>
      <w:r>
        <w:rPr>
          <w:sz w:val="24"/>
          <w:szCs w:val="24"/>
        </w:rPr>
        <w:t>Узел учета мероприятий ДКиТ АСУ</w:t>
      </w:r>
      <w:bookmarkEnd w:id="426"/>
      <w:bookmarkEnd w:id="427"/>
    </w:p>
    <w:p w14:paraId="4DEA0F05" w14:textId="641E8DDD" w:rsidR="006C7A92" w:rsidRDefault="006C7A92" w:rsidP="006C7A92">
      <w:pPr>
        <w:spacing w:after="0" w:line="240" w:lineRule="auto"/>
        <w:ind w:firstLine="567"/>
      </w:pPr>
      <w:r>
        <w:t>Раздел</w:t>
      </w:r>
      <w:r w:rsidRPr="006F3C0C">
        <w:t xml:space="preserve"> представляет собой ссылку на разработанн</w:t>
      </w:r>
      <w:r>
        <w:t>ое</w:t>
      </w:r>
      <w:r w:rsidRPr="006F3C0C">
        <w:t xml:space="preserve"> </w:t>
      </w:r>
      <w:r>
        <w:t xml:space="preserve">решение </w:t>
      </w:r>
      <w:r w:rsidRPr="006F3C0C">
        <w:t>«</w:t>
      </w:r>
      <w:r w:rsidR="00FE7DA5">
        <w:t>Узел учета мероприятий ДКиТ АСУ</w:t>
      </w:r>
      <w:r w:rsidRPr="006F3C0C">
        <w:t>».</w:t>
      </w:r>
    </w:p>
    <w:p w14:paraId="274F1340" w14:textId="77777777" w:rsidR="006C7A92" w:rsidRPr="000F654D" w:rsidRDefault="006C7A92" w:rsidP="006C7A92">
      <w:pPr>
        <w:spacing w:after="0" w:line="240" w:lineRule="auto"/>
        <w:ind w:firstLine="567"/>
      </w:pPr>
      <w:r w:rsidRPr="000F654D">
        <w:t>Система функционирует на виртуальном сервере id-sp-01.corp.te.ru (IP-адрес – 10.0.11.39), авторизация в системе осуществляется с использованием протокола.</w:t>
      </w:r>
    </w:p>
    <w:p w14:paraId="26A90E94" w14:textId="77777777" w:rsidR="006C7A92" w:rsidRPr="001E4948" w:rsidRDefault="006C7A92" w:rsidP="00286A85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428" w:name="_Toc465336172"/>
      <w:r w:rsidRPr="001E4948">
        <w:rPr>
          <w:sz w:val="24"/>
          <w:szCs w:val="24"/>
        </w:rPr>
        <w:t>Фотографии электросетевых объектов</w:t>
      </w:r>
      <w:bookmarkEnd w:id="428"/>
    </w:p>
    <w:p w14:paraId="41A9C6A4" w14:textId="34655979" w:rsidR="006C7A92" w:rsidRPr="006F3C0C" w:rsidRDefault="00621852" w:rsidP="00867C8B">
      <w:pPr>
        <w:spacing w:after="0" w:line="240" w:lineRule="auto"/>
        <w:ind w:firstLine="567"/>
      </w:pPr>
      <w:r>
        <w:t xml:space="preserve">    </w:t>
      </w:r>
      <w:r w:rsidR="006C7A92">
        <w:t>Раздел</w:t>
      </w:r>
      <w:r w:rsidR="006C7A92" w:rsidRPr="006F3C0C">
        <w:t xml:space="preserve"> </w:t>
      </w:r>
      <w:r w:rsidR="006C7A92" w:rsidRPr="00867C8B">
        <w:rPr>
          <w:szCs w:val="28"/>
          <w:lang w:eastAsia="ru-RU"/>
        </w:rPr>
        <w:t>обеспечивает</w:t>
      </w:r>
      <w:r w:rsidR="006C7A92" w:rsidRPr="006F3C0C">
        <w:t xml:space="preserve"> загрузку фотографий на Портал при помощи веб-интерфейса,</w:t>
      </w:r>
      <w:r w:rsidR="006C7A92">
        <w:t xml:space="preserve"> и</w:t>
      </w:r>
      <w:r w:rsidR="00407954">
        <w:t xml:space="preserve"> </w:t>
      </w:r>
      <w:r w:rsidR="006C7A92" w:rsidRPr="006F3C0C">
        <w:t>реализуется на основе шаблона библиотеки активов.</w:t>
      </w:r>
    </w:p>
    <w:p w14:paraId="2936648F" w14:textId="77777777" w:rsidR="006C7A92" w:rsidRPr="006F3C0C" w:rsidRDefault="006C7A92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Библиотека</w:t>
      </w:r>
      <w:r w:rsidRPr="006F3C0C">
        <w:t xml:space="preserve"> активов SharePoint Server 2013 </w:t>
      </w:r>
      <w:r w:rsidRPr="00C46475">
        <w:t>–</w:t>
      </w:r>
      <w:r>
        <w:t xml:space="preserve"> </w:t>
      </w:r>
      <w:r w:rsidRPr="006F3C0C">
        <w:t>особый тип библиотеки документов. Это коллекция файлов мультимедиа, таких как изображения, аудио и видео, которые доступны пользователям сайта.</w:t>
      </w:r>
    </w:p>
    <w:p w14:paraId="26BC99C4" w14:textId="77777777" w:rsidR="006C7A92" w:rsidRPr="006F3C0C" w:rsidRDefault="006C7A92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Предусмотрена</w:t>
      </w:r>
      <w:r w:rsidRPr="006F3C0C">
        <w:t xml:space="preserve"> возможность загрузки изображений как по одному, так и нескольких изображений одновременно.</w:t>
      </w:r>
    </w:p>
    <w:p w14:paraId="2C63C98C" w14:textId="77777777" w:rsidR="006C7A92" w:rsidRPr="006F3C0C" w:rsidRDefault="006C7A92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Предоставлена</w:t>
      </w:r>
      <w:r w:rsidRPr="006F3C0C">
        <w:t xml:space="preserve"> возможность размещать фотографии по категориям, добавлять и удалять категории.</w:t>
      </w:r>
    </w:p>
    <w:p w14:paraId="0B37D56E" w14:textId="77777777" w:rsidR="006C7A92" w:rsidRPr="006F3C0C" w:rsidRDefault="006C7A92" w:rsidP="00867C8B">
      <w:pPr>
        <w:spacing w:after="0" w:line="240" w:lineRule="auto"/>
        <w:ind w:firstLine="567"/>
      </w:pPr>
      <w:r w:rsidRPr="006F3C0C">
        <w:t>На Портале предусмотрена возможность управления структурой размещения фотографий, а также правами доступа на добавление, изменение, удаление и просмотр фотографий.</w:t>
      </w:r>
    </w:p>
    <w:p w14:paraId="7803A111" w14:textId="77777777" w:rsidR="006C7A92" w:rsidRPr="006F3C0C" w:rsidRDefault="006C7A92" w:rsidP="00867C8B">
      <w:pPr>
        <w:spacing w:after="0" w:line="240" w:lineRule="auto"/>
        <w:ind w:firstLine="567"/>
      </w:pPr>
      <w:r w:rsidRPr="006F3C0C">
        <w:t>Пользователь имеет возможность оставить свой комментарий к фотографии.</w:t>
      </w:r>
    </w:p>
    <w:p w14:paraId="3E470DA6" w14:textId="0AE97567" w:rsidR="006C7A92" w:rsidRPr="006F3C0C" w:rsidRDefault="006C7A92" w:rsidP="00867C8B">
      <w:pPr>
        <w:spacing w:after="0" w:line="240" w:lineRule="auto"/>
        <w:ind w:firstLine="567"/>
      </w:pPr>
      <w:r w:rsidRPr="006F3C0C">
        <w:t xml:space="preserve">При добавлении </w:t>
      </w:r>
      <w:r w:rsidRPr="00867C8B">
        <w:rPr>
          <w:szCs w:val="28"/>
          <w:lang w:eastAsia="ru-RU"/>
        </w:rPr>
        <w:t>изображения</w:t>
      </w:r>
      <w:r w:rsidRPr="006F3C0C">
        <w:t xml:space="preserve"> автоматически созда</w:t>
      </w:r>
      <w:r w:rsidR="00621852">
        <w:t>ется</w:t>
      </w:r>
      <w:r w:rsidRPr="006F3C0C">
        <w:t xml:space="preserve"> его уменьшенное изображение для предварительного просмотра.</w:t>
      </w:r>
    </w:p>
    <w:p w14:paraId="46E3788A" w14:textId="77777777" w:rsidR="006C7A92" w:rsidRPr="006F3C0C" w:rsidRDefault="006C7A92" w:rsidP="00867C8B">
      <w:pPr>
        <w:spacing w:after="0" w:line="240" w:lineRule="auto"/>
        <w:ind w:firstLine="567"/>
      </w:pPr>
      <w:r w:rsidRPr="006F3C0C">
        <w:t xml:space="preserve">Пользователи </w:t>
      </w:r>
      <w:r w:rsidRPr="00867C8B">
        <w:rPr>
          <w:szCs w:val="28"/>
          <w:lang w:eastAsia="ru-RU"/>
        </w:rPr>
        <w:t>имеют</w:t>
      </w:r>
      <w:r w:rsidRPr="006F3C0C">
        <w:t xml:space="preserve"> возможность просматривать разделы, на которые разбиты фотографии, в виде галереи уменьшенных изображений, при нажатии на которые открывается полноразмерное изображение.</w:t>
      </w:r>
    </w:p>
    <w:p w14:paraId="1F941ACE" w14:textId="7017E940" w:rsidR="006C7A92" w:rsidRDefault="006C7A92" w:rsidP="00867C8B">
      <w:pPr>
        <w:spacing w:after="0" w:line="240" w:lineRule="auto"/>
        <w:ind w:firstLine="567"/>
      </w:pPr>
      <w:r w:rsidRPr="006F3C0C">
        <w:t xml:space="preserve">Доступ </w:t>
      </w:r>
      <w:r w:rsidRPr="00867C8B">
        <w:rPr>
          <w:szCs w:val="28"/>
          <w:lang w:eastAsia="ru-RU"/>
        </w:rPr>
        <w:t>предоставляется</w:t>
      </w:r>
      <w:r w:rsidRPr="006F3C0C">
        <w:t xml:space="preserve"> в разделе «Фотографии электросетевых объектов </w:t>
      </w:r>
      <w:r>
        <w:t>АО</w:t>
      </w:r>
      <w:r w:rsidR="00621852">
        <w:t> </w:t>
      </w:r>
      <w:r w:rsidRPr="006F3C0C">
        <w:t xml:space="preserve">«Тюменьэнерго» Портала </w:t>
      </w:r>
      <w:r>
        <w:t>в разделе</w:t>
      </w:r>
      <w:r w:rsidRPr="006F3C0C">
        <w:t xml:space="preserve"> ДКиТ АСУ.</w:t>
      </w:r>
    </w:p>
    <w:p w14:paraId="6F9D2D82" w14:textId="1C86A972" w:rsidR="00D3086C" w:rsidRDefault="007A3E6F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Фотогалерея</w:t>
      </w:r>
      <w:r w:rsidR="00D3086C">
        <w:t xml:space="preserve"> </w:t>
      </w:r>
      <w:r w:rsidR="00D3086C" w:rsidRPr="001E4948">
        <w:rPr>
          <w:szCs w:val="24"/>
        </w:rPr>
        <w:t>электросетевых объектов</w:t>
      </w:r>
      <w:r w:rsidR="00D3086C">
        <w:rPr>
          <w:szCs w:val="24"/>
        </w:rPr>
        <w:t xml:space="preserve"> </w:t>
      </w:r>
      <w:r w:rsidR="00D3086C">
        <w:t>содержит два типа контента.</w:t>
      </w:r>
    </w:p>
    <w:p w14:paraId="7BE7B46E" w14:textId="63039958" w:rsidR="00D3086C" w:rsidRPr="007A3E6F" w:rsidRDefault="007A3E6F" w:rsidP="007A3E6F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п</w:t>
      </w:r>
      <w:r w:rsidR="00D3086C" w:rsidRPr="007A3E6F">
        <w:rPr>
          <w:rFonts w:eastAsia="Times New Roman"/>
          <w:szCs w:val="24"/>
          <w:lang w:eastAsia="ru-RU"/>
        </w:rPr>
        <w:t>апка галереи</w:t>
      </w:r>
      <w:r>
        <w:rPr>
          <w:rFonts w:eastAsia="Times New Roman"/>
          <w:szCs w:val="24"/>
          <w:lang w:eastAsia="ru-RU"/>
        </w:rPr>
        <w:t>;</w:t>
      </w:r>
    </w:p>
    <w:p w14:paraId="0301E8DC" w14:textId="603169B9" w:rsidR="00D3086C" w:rsidRPr="007A3E6F" w:rsidRDefault="007A3E6F" w:rsidP="007A3E6F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Р</w:t>
      </w:r>
      <w:r w:rsidR="00D3086C" w:rsidRPr="007A3E6F">
        <w:rPr>
          <w:rFonts w:eastAsia="Times New Roman"/>
          <w:szCs w:val="24"/>
          <w:lang w:eastAsia="ru-RU"/>
        </w:rPr>
        <w:t>исунок</w:t>
      </w:r>
      <w:r>
        <w:rPr>
          <w:rFonts w:eastAsia="Times New Roman"/>
          <w:szCs w:val="24"/>
          <w:lang w:eastAsia="ru-RU"/>
        </w:rPr>
        <w:t>.</w:t>
      </w:r>
    </w:p>
    <w:p w14:paraId="7B4EEE00" w14:textId="32C208A9" w:rsidR="00D3086C" w:rsidRPr="007A3E6F" w:rsidRDefault="00602829" w:rsidP="00995063">
      <w:pPr>
        <w:pStyle w:val="aff4"/>
      </w:pPr>
      <w:r w:rsidRPr="007A3E6F">
        <w:t xml:space="preserve">Таблица </w:t>
      </w:r>
      <w:r w:rsidR="007A3E6F" w:rsidRPr="00BB57CA">
        <w:rPr>
          <w:bCs/>
          <w:i/>
          <w:szCs w:val="18"/>
        </w:rPr>
        <w:fldChar w:fldCharType="begin"/>
      </w:r>
      <w:r w:rsidR="007A3E6F" w:rsidRPr="00BB57CA">
        <w:rPr>
          <w:bCs/>
          <w:i/>
          <w:szCs w:val="18"/>
        </w:rPr>
        <w:instrText xml:space="preserve"> SEQ Таблица \* ARABIC </w:instrText>
      </w:r>
      <w:r w:rsidR="007A3E6F" w:rsidRPr="00BB57CA">
        <w:rPr>
          <w:bCs/>
          <w:i/>
          <w:szCs w:val="18"/>
        </w:rPr>
        <w:fldChar w:fldCharType="separate"/>
      </w:r>
      <w:r w:rsidR="00E22EDC">
        <w:rPr>
          <w:bCs/>
          <w:i/>
          <w:noProof/>
          <w:szCs w:val="18"/>
        </w:rPr>
        <w:t>72</w:t>
      </w:r>
      <w:r w:rsidR="007A3E6F" w:rsidRPr="00BB57CA">
        <w:rPr>
          <w:bCs/>
          <w:i/>
          <w:szCs w:val="18"/>
        </w:rPr>
        <w:fldChar w:fldCharType="end"/>
      </w:r>
      <w:r w:rsidR="007A3E6F" w:rsidRPr="007A3E6F">
        <w:t>. Атрибуты списка «Фотографии электросетевых объектов»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10"/>
        <w:gridCol w:w="2268"/>
        <w:gridCol w:w="3573"/>
      </w:tblGrid>
      <w:tr w:rsidR="00D3086C" w:rsidRPr="00C277A0" w14:paraId="0EF1E2BB" w14:textId="77777777" w:rsidTr="007A3E6F">
        <w:trPr>
          <w:trHeight w:val="20"/>
          <w:tblHeader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1E0D6B0B" w14:textId="77777777" w:rsidR="00D3086C" w:rsidRPr="00C277A0" w:rsidRDefault="00D3086C" w:rsidP="00E46227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6D0A88">
              <w:t>Наименование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03D044EA" w14:textId="77777777" w:rsidR="00D3086C" w:rsidRPr="00C277A0" w:rsidRDefault="00D3086C" w:rsidP="00E46227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6D0A88">
              <w:t>Тип данных</w:t>
            </w: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67F07629" w14:textId="77777777" w:rsidR="00D3086C" w:rsidRPr="00C277A0" w:rsidRDefault="00D3086C" w:rsidP="00E46227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6D0A88">
              <w:t>Комментарий</w:t>
            </w:r>
          </w:p>
        </w:tc>
      </w:tr>
      <w:tr w:rsidR="00D3086C" w:rsidRPr="00C277A0" w14:paraId="4B5F55A6" w14:textId="77777777" w:rsidTr="007A3E6F">
        <w:trPr>
          <w:trHeight w:val="20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3DF9F" w14:textId="77777777" w:rsidR="00D3086C" w:rsidRPr="00D3086C" w:rsidRDefault="00D3086C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color w:val="000000"/>
                <w:szCs w:val="24"/>
                <w:highlight w:val="white"/>
                <w:lang w:eastAsia="ru-RU"/>
              </w:rPr>
              <w:t>imgfilial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6BFBC" w14:textId="77777777" w:rsidR="00D3086C" w:rsidRPr="00D3086C" w:rsidRDefault="00D3086C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szCs w:val="24"/>
              </w:rPr>
              <w:t>String(255)</w:t>
            </w: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67B91" w14:textId="77777777" w:rsidR="00D3086C" w:rsidRPr="00D3086C" w:rsidRDefault="00D3086C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szCs w:val="24"/>
              </w:rPr>
              <w:t>Рисунок филиала</w:t>
            </w:r>
          </w:p>
        </w:tc>
      </w:tr>
      <w:tr w:rsidR="00D3086C" w:rsidRPr="00C277A0" w14:paraId="53D020C2" w14:textId="77777777" w:rsidTr="007A3E6F">
        <w:trPr>
          <w:trHeight w:val="20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59155" w14:textId="77777777" w:rsidR="00D3086C" w:rsidRPr="007A3E6F" w:rsidRDefault="00D3086C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color w:val="000000"/>
                <w:szCs w:val="24"/>
                <w:highlight w:val="white"/>
                <w:lang w:eastAsia="ru-RU"/>
              </w:rPr>
              <w:t>Filial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51D0F" w14:textId="77777777" w:rsidR="00D3086C" w:rsidRPr="00D3086C" w:rsidRDefault="00D3086C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szCs w:val="24"/>
              </w:rPr>
              <w:t>String(255)</w:t>
            </w: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87E40" w14:textId="77777777" w:rsidR="00D3086C" w:rsidRPr="00D3086C" w:rsidRDefault="00D3086C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szCs w:val="24"/>
              </w:rPr>
              <w:t>Филиал</w:t>
            </w:r>
          </w:p>
        </w:tc>
      </w:tr>
      <w:tr w:rsidR="00D3086C" w:rsidRPr="00C277A0" w14:paraId="32A3B563" w14:textId="77777777" w:rsidTr="007A3E6F">
        <w:trPr>
          <w:trHeight w:val="20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5A590" w14:textId="77777777" w:rsidR="00D3086C" w:rsidRPr="00D3086C" w:rsidRDefault="00D3086C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color w:val="000000"/>
                <w:szCs w:val="24"/>
                <w:highlight w:val="white"/>
                <w:lang w:eastAsia="ru-RU"/>
              </w:rPr>
              <w:t>imgrubric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D8585" w14:textId="77777777" w:rsidR="00D3086C" w:rsidRPr="00D3086C" w:rsidRDefault="00D3086C" w:rsidP="00E46227">
            <w:pPr>
              <w:tabs>
                <w:tab w:val="right" w:pos="2052"/>
              </w:tabs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szCs w:val="24"/>
              </w:rPr>
              <w:t>String(255)</w:t>
            </w: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7EAB3" w14:textId="77777777" w:rsidR="00D3086C" w:rsidRPr="00D3086C" w:rsidRDefault="00D3086C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szCs w:val="24"/>
              </w:rPr>
              <w:t>Рисунок рубрики</w:t>
            </w:r>
          </w:p>
        </w:tc>
      </w:tr>
      <w:tr w:rsidR="00D3086C" w:rsidRPr="00C277A0" w14:paraId="2EBA950B" w14:textId="77777777" w:rsidTr="007A3E6F">
        <w:trPr>
          <w:trHeight w:val="20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26112" w14:textId="77777777" w:rsidR="00D3086C" w:rsidRPr="00D3086C" w:rsidRDefault="00D3086C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color w:val="000000"/>
                <w:szCs w:val="24"/>
                <w:highlight w:val="white"/>
                <w:lang w:eastAsia="ru-RU"/>
              </w:rPr>
              <w:t>Rubruc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2BBAB" w14:textId="77777777" w:rsidR="00D3086C" w:rsidRPr="00D3086C" w:rsidRDefault="00D3086C" w:rsidP="00E46227">
            <w:pPr>
              <w:tabs>
                <w:tab w:val="right" w:pos="2052"/>
              </w:tabs>
              <w:spacing w:after="0" w:line="240" w:lineRule="auto"/>
              <w:ind w:firstLine="0"/>
              <w:rPr>
                <w:szCs w:val="24"/>
                <w:lang w:val="en-US"/>
              </w:rPr>
            </w:pPr>
            <w:r w:rsidRPr="00D3086C">
              <w:rPr>
                <w:szCs w:val="24"/>
              </w:rPr>
              <w:t>String(255)</w:t>
            </w:r>
            <w:r w:rsidRPr="00D3086C">
              <w:rPr>
                <w:szCs w:val="24"/>
                <w:lang w:val="en-US"/>
              </w:rPr>
              <w:tab/>
            </w: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65793" w14:textId="77777777" w:rsidR="00D3086C" w:rsidRPr="00D3086C" w:rsidRDefault="00D3086C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szCs w:val="24"/>
              </w:rPr>
              <w:t>Рубрика</w:t>
            </w:r>
          </w:p>
        </w:tc>
      </w:tr>
      <w:tr w:rsidR="00D3086C" w:rsidRPr="00C277A0" w14:paraId="57472674" w14:textId="77777777" w:rsidTr="007A3E6F">
        <w:trPr>
          <w:trHeight w:val="20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49D63" w14:textId="77777777" w:rsidR="00D3086C" w:rsidRPr="00D3086C" w:rsidRDefault="00D3086C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color w:val="000000"/>
                <w:szCs w:val="24"/>
                <w:highlight w:val="white"/>
                <w:lang w:eastAsia="ru-RU"/>
              </w:rPr>
              <w:t>imgevent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6C95D" w14:textId="77777777" w:rsidR="00D3086C" w:rsidRPr="00D3086C" w:rsidRDefault="00D3086C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szCs w:val="24"/>
              </w:rPr>
              <w:t>String(255)</w:t>
            </w: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7CBEE" w14:textId="77777777" w:rsidR="00D3086C" w:rsidRPr="00D3086C" w:rsidRDefault="00D3086C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szCs w:val="24"/>
              </w:rPr>
              <w:t>Рисунок мероприятия</w:t>
            </w:r>
          </w:p>
        </w:tc>
      </w:tr>
      <w:tr w:rsidR="00D3086C" w:rsidRPr="00C277A0" w14:paraId="5DD2567F" w14:textId="77777777" w:rsidTr="007A3E6F">
        <w:trPr>
          <w:trHeight w:val="20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B046F" w14:textId="77777777" w:rsidR="00D3086C" w:rsidRPr="00D3086C" w:rsidRDefault="00D3086C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color w:val="000000"/>
                <w:szCs w:val="24"/>
                <w:highlight w:val="white"/>
                <w:lang w:eastAsia="ru-RU"/>
              </w:rPr>
              <w:t>Event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5FD6D" w14:textId="77777777" w:rsidR="00D3086C" w:rsidRPr="00D3086C" w:rsidRDefault="00D3086C" w:rsidP="00E46227">
            <w:pPr>
              <w:spacing w:after="0" w:line="240" w:lineRule="auto"/>
              <w:ind w:firstLine="0"/>
              <w:rPr>
                <w:szCs w:val="24"/>
                <w:lang w:val="en-US"/>
              </w:rPr>
            </w:pPr>
            <w:r w:rsidRPr="00D3086C">
              <w:rPr>
                <w:szCs w:val="24"/>
              </w:rPr>
              <w:t>String(255)</w:t>
            </w: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8160A" w14:textId="77777777" w:rsidR="00D3086C" w:rsidRPr="00D3086C" w:rsidRDefault="00D3086C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szCs w:val="24"/>
              </w:rPr>
              <w:t>Мероприятие</w:t>
            </w:r>
          </w:p>
        </w:tc>
      </w:tr>
    </w:tbl>
    <w:p w14:paraId="266E46C1" w14:textId="77777777" w:rsidR="00D3086C" w:rsidRPr="006F3C0C" w:rsidRDefault="00D3086C" w:rsidP="00995063">
      <w:pPr>
        <w:pStyle w:val="aff4"/>
      </w:pPr>
    </w:p>
    <w:p w14:paraId="312D2ACE" w14:textId="77777777" w:rsidR="00113F2D" w:rsidRPr="006F4C05" w:rsidRDefault="00113F2D" w:rsidP="00286A85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429" w:name="_Toc465336173"/>
      <w:r>
        <w:rPr>
          <w:sz w:val="24"/>
          <w:szCs w:val="24"/>
        </w:rPr>
        <w:lastRenderedPageBreak/>
        <w:t>Ф</w:t>
      </w:r>
      <w:r w:rsidRPr="006F4C05">
        <w:rPr>
          <w:sz w:val="24"/>
          <w:szCs w:val="24"/>
        </w:rPr>
        <w:t>ормировани</w:t>
      </w:r>
      <w:r>
        <w:rPr>
          <w:sz w:val="24"/>
          <w:szCs w:val="24"/>
        </w:rPr>
        <w:t>е</w:t>
      </w:r>
      <w:r w:rsidRPr="006F4C05">
        <w:rPr>
          <w:sz w:val="24"/>
          <w:szCs w:val="24"/>
        </w:rPr>
        <w:t xml:space="preserve"> отчетности</w:t>
      </w:r>
      <w:bookmarkEnd w:id="429"/>
    </w:p>
    <w:p w14:paraId="3E49F921" w14:textId="02839607" w:rsidR="00113F2D" w:rsidRDefault="00113F2D" w:rsidP="00867C8B">
      <w:pPr>
        <w:spacing w:after="0" w:line="240" w:lineRule="auto"/>
        <w:ind w:firstLine="567"/>
      </w:pPr>
      <w:r>
        <w:t>Раздел</w:t>
      </w:r>
      <w:r w:rsidRPr="004E7D0A">
        <w:rPr>
          <w:lang w:val="en-US"/>
        </w:rPr>
        <w:t xml:space="preserve"> </w:t>
      </w:r>
      <w:r>
        <w:t>реализован</w:t>
      </w:r>
      <w:r w:rsidRPr="004E7D0A">
        <w:rPr>
          <w:lang w:val="en-US"/>
        </w:rPr>
        <w:t xml:space="preserve"> </w:t>
      </w:r>
      <w:r w:rsidRPr="00867C8B">
        <w:rPr>
          <w:szCs w:val="28"/>
          <w:lang w:eastAsia="ru-RU"/>
        </w:rPr>
        <w:t>на</w:t>
      </w:r>
      <w:r w:rsidRPr="004E7D0A">
        <w:rPr>
          <w:lang w:val="en-US"/>
        </w:rPr>
        <w:t xml:space="preserve"> </w:t>
      </w:r>
      <w:r>
        <w:t>базе</w:t>
      </w:r>
      <w:r w:rsidRPr="004E7D0A">
        <w:rPr>
          <w:lang w:val="en-US"/>
        </w:rPr>
        <w:t xml:space="preserve"> SQL Server Reporting Services. </w:t>
      </w:r>
      <w:r>
        <w:t>Позволяет формировать интерактивные отчеты на базе предустановленных шаблонов</w:t>
      </w:r>
      <w:r w:rsidR="001E0403">
        <w:t xml:space="preserve">: </w:t>
      </w:r>
    </w:p>
    <w:p w14:paraId="36E7360A" w14:textId="3AC77399" w:rsidR="00113F2D" w:rsidRPr="00EC755A" w:rsidRDefault="001E0403" w:rsidP="00113F2D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Посещаемость портала;</w:t>
      </w:r>
    </w:p>
    <w:p w14:paraId="5F10E94F" w14:textId="4F68D392" w:rsidR="00113F2D" w:rsidRPr="00EC755A" w:rsidRDefault="001E0403" w:rsidP="00113F2D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 xml:space="preserve">Посещаемость разделов. </w:t>
      </w:r>
    </w:p>
    <w:p w14:paraId="283C62A4" w14:textId="77777777" w:rsidR="00113F2D" w:rsidRPr="00A40415" w:rsidRDefault="00113F2D" w:rsidP="00867C8B">
      <w:pPr>
        <w:spacing w:after="0" w:line="240" w:lineRule="auto"/>
        <w:ind w:firstLine="567"/>
      </w:pPr>
      <w:r>
        <w:t xml:space="preserve">Реализована </w:t>
      </w:r>
      <w:r w:rsidRPr="00867C8B">
        <w:rPr>
          <w:szCs w:val="28"/>
          <w:lang w:eastAsia="ru-RU"/>
        </w:rPr>
        <w:t>возможность</w:t>
      </w:r>
      <w:r>
        <w:t xml:space="preserve"> наглядного отображения информации в графическом и табличном виде.</w:t>
      </w:r>
    </w:p>
    <w:p w14:paraId="0FD50E0E" w14:textId="77777777" w:rsidR="006C7A92" w:rsidRPr="001E4948" w:rsidRDefault="006C7A92" w:rsidP="00286A85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430" w:name="_Toc465336174"/>
      <w:r w:rsidRPr="001E4948">
        <w:rPr>
          <w:sz w:val="24"/>
          <w:szCs w:val="24"/>
        </w:rPr>
        <w:t>Форум</w:t>
      </w:r>
      <w:bookmarkEnd w:id="430"/>
    </w:p>
    <w:p w14:paraId="7B88F1EB" w14:textId="44C67092" w:rsidR="006C7A92" w:rsidRPr="006F3C0C" w:rsidRDefault="00113F2D" w:rsidP="00867C8B">
      <w:pPr>
        <w:spacing w:after="0" w:line="240" w:lineRule="auto"/>
        <w:ind w:firstLine="567"/>
      </w:pPr>
      <w:r>
        <w:t>Раздел</w:t>
      </w:r>
      <w:r w:rsidR="006C7A92" w:rsidRPr="006F3C0C">
        <w:t xml:space="preserve"> реализован </w:t>
      </w:r>
      <w:r w:rsidR="006C7A92" w:rsidRPr="00867C8B">
        <w:rPr>
          <w:szCs w:val="28"/>
          <w:lang w:eastAsia="ru-RU"/>
        </w:rPr>
        <w:t>как</w:t>
      </w:r>
      <w:r w:rsidR="006C7A92" w:rsidRPr="006F3C0C">
        <w:t xml:space="preserve"> стандартный список MS SharePoint. В рамках данной реализации пользователи могут создавать темы обсуждения, редактировать и удалять их, а также оставлять комментарии как к собственным темам, так и к темам, созданным другими пользователями.</w:t>
      </w:r>
    </w:p>
    <w:p w14:paraId="4FB5C579" w14:textId="77777777" w:rsidR="006C7A92" w:rsidRDefault="006C7A92" w:rsidP="00867C8B">
      <w:pPr>
        <w:spacing w:after="0" w:line="240" w:lineRule="auto"/>
        <w:ind w:firstLine="567"/>
      </w:pPr>
      <w:r w:rsidRPr="006F3C0C">
        <w:t xml:space="preserve">На базе форума </w:t>
      </w:r>
      <w:r w:rsidRPr="00867C8B">
        <w:rPr>
          <w:szCs w:val="28"/>
          <w:lang w:eastAsia="ru-RU"/>
        </w:rPr>
        <w:t>реализована</w:t>
      </w:r>
      <w:r w:rsidRPr="006F3C0C">
        <w:t xml:space="preserve"> общедоступная тема «Отзывы и предложения по работе Портала», которая размещена на Главной странице Портала. </w:t>
      </w:r>
    </w:p>
    <w:p w14:paraId="09EBA6BD" w14:textId="77777777" w:rsidR="000F5C8C" w:rsidRPr="005368C1" w:rsidRDefault="000F5C8C" w:rsidP="000F5C8C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431" w:name="_Ref463345037"/>
      <w:bookmarkStart w:id="432" w:name="_Toc465336175"/>
      <w:r w:rsidRPr="005368C1">
        <w:rPr>
          <w:sz w:val="24"/>
          <w:szCs w:val="24"/>
        </w:rPr>
        <w:t>Проектный офис</w:t>
      </w:r>
      <w:bookmarkEnd w:id="431"/>
      <w:bookmarkEnd w:id="432"/>
    </w:p>
    <w:p w14:paraId="30685E07" w14:textId="376CC32E" w:rsidR="000F5C8C" w:rsidRPr="00645C3B" w:rsidRDefault="000F5C8C" w:rsidP="00867C8B">
      <w:pPr>
        <w:spacing w:after="0" w:line="240" w:lineRule="auto"/>
        <w:ind w:firstLine="567"/>
      </w:pPr>
      <w:r w:rsidRPr="005368C1">
        <w:t xml:space="preserve">Проектный </w:t>
      </w:r>
      <w:r w:rsidRPr="00867C8B">
        <w:rPr>
          <w:szCs w:val="28"/>
          <w:lang w:eastAsia="ru-RU"/>
        </w:rPr>
        <w:t>офис</w:t>
      </w:r>
      <w:r w:rsidRPr="005368C1">
        <w:t xml:space="preserve"> создается в разделе ДКиТ АСУ по шаблону «Сайт проектного офиса</w:t>
      </w:r>
      <w:r w:rsidRPr="00645C3B">
        <w:t>».</w:t>
      </w:r>
      <w:r w:rsidR="006D7549" w:rsidRPr="00645C3B">
        <w:t xml:space="preserve"> Содержит следующие компоненты:</w:t>
      </w:r>
    </w:p>
    <w:p w14:paraId="2A1DF7D0" w14:textId="77777777" w:rsidR="00C92961" w:rsidRPr="00645C3B" w:rsidRDefault="00C92961" w:rsidP="00C92961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645C3B">
        <w:rPr>
          <w:rFonts w:eastAsia="Times New Roman"/>
          <w:szCs w:val="24"/>
          <w:lang w:eastAsia="ru-RU"/>
        </w:rPr>
        <w:t>Список «Информационные системы»</w:t>
      </w:r>
    </w:p>
    <w:p w14:paraId="5AB8B157" w14:textId="77777777" w:rsidR="00C92961" w:rsidRPr="00645C3B" w:rsidRDefault="00C92961" w:rsidP="00C92961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645C3B">
        <w:rPr>
          <w:rFonts w:eastAsia="Times New Roman"/>
          <w:szCs w:val="24"/>
          <w:lang w:eastAsia="ru-RU"/>
        </w:rPr>
        <w:t>Список «Полезные ссылки»</w:t>
      </w:r>
    </w:p>
    <w:p w14:paraId="7A783B15" w14:textId="77777777" w:rsidR="00C92961" w:rsidRPr="00645C3B" w:rsidRDefault="00C92961" w:rsidP="00C92961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645C3B">
        <w:rPr>
          <w:rFonts w:eastAsia="Times New Roman"/>
          <w:szCs w:val="24"/>
          <w:lang w:eastAsia="ru-RU"/>
        </w:rPr>
        <w:t>Список «Год ГКПЗ»</w:t>
      </w:r>
    </w:p>
    <w:p w14:paraId="44137CDB" w14:textId="77777777" w:rsidR="00C92961" w:rsidRPr="00645C3B" w:rsidRDefault="00C92961" w:rsidP="00C92961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645C3B">
        <w:rPr>
          <w:rFonts w:eastAsia="Times New Roman"/>
          <w:szCs w:val="24"/>
          <w:lang w:eastAsia="ru-RU"/>
        </w:rPr>
        <w:t>Список «Вид деятельности»</w:t>
      </w:r>
    </w:p>
    <w:p w14:paraId="3AA9BAB2" w14:textId="77777777" w:rsidR="00C92961" w:rsidRPr="00645C3B" w:rsidRDefault="00C92961" w:rsidP="00C92961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645C3B">
        <w:rPr>
          <w:rFonts w:eastAsia="Times New Roman"/>
          <w:szCs w:val="24"/>
          <w:lang w:eastAsia="ru-RU"/>
        </w:rPr>
        <w:t>Список Проектов</w:t>
      </w:r>
    </w:p>
    <w:p w14:paraId="1C6C100A" w14:textId="77777777" w:rsidR="00C92961" w:rsidRPr="00C92961" w:rsidRDefault="00C92961" w:rsidP="00C92961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645C3B">
        <w:rPr>
          <w:rFonts w:eastAsia="Times New Roman"/>
          <w:szCs w:val="24"/>
          <w:lang w:eastAsia="ru-RU"/>
        </w:rPr>
        <w:t>Библиотека</w:t>
      </w:r>
      <w:r w:rsidRPr="00C92961">
        <w:rPr>
          <w:rFonts w:eastAsia="Times New Roman"/>
          <w:szCs w:val="24"/>
          <w:lang w:eastAsia="ru-RU"/>
        </w:rPr>
        <w:t xml:space="preserve"> «Нормативные документы по управлению проектами» </w:t>
      </w:r>
    </w:p>
    <w:p w14:paraId="2EEC0351" w14:textId="77777777" w:rsidR="000F5C8C" w:rsidRDefault="000F5C8C" w:rsidP="00995063">
      <w:pPr>
        <w:pStyle w:val="aff4"/>
      </w:pPr>
    </w:p>
    <w:p w14:paraId="2F480CEC" w14:textId="77777777" w:rsidR="000F5C8C" w:rsidRDefault="000F5C8C" w:rsidP="000F5C8C">
      <w:pPr>
        <w:pStyle w:val="tgtextbasicjustify"/>
        <w:numPr>
          <w:ilvl w:val="0"/>
          <w:numId w:val="27"/>
        </w:numPr>
        <w:spacing w:before="60" w:after="60" w:line="240" w:lineRule="auto"/>
        <w:ind w:left="284" w:hanging="284"/>
        <w:rPr>
          <w:i/>
        </w:rPr>
      </w:pPr>
      <w:r w:rsidRPr="004B116A">
        <w:rPr>
          <w:i/>
        </w:rPr>
        <w:t>Список «Информационные системы»</w:t>
      </w:r>
    </w:p>
    <w:p w14:paraId="7A24930C" w14:textId="34F68F90" w:rsidR="000F5C8C" w:rsidRPr="004B116A" w:rsidRDefault="000F5C8C" w:rsidP="000F5C8C">
      <w:pPr>
        <w:pStyle w:val="af1"/>
        <w:keepNext/>
        <w:spacing w:before="200"/>
        <w:rPr>
          <w:i/>
        </w:rPr>
      </w:pPr>
      <w:bookmarkStart w:id="433" w:name="_Ref459901180"/>
      <w:r>
        <w:rPr>
          <w:i/>
        </w:rPr>
        <w:t>Таблица</w:t>
      </w:r>
      <w:r w:rsidRPr="00B84F13">
        <w:rPr>
          <w:i/>
        </w:rPr>
        <w:t xml:space="preserve"> </w:t>
      </w:r>
      <w:bookmarkEnd w:id="433"/>
      <w:r w:rsidR="007A3E6F" w:rsidRPr="00BB57CA">
        <w:rPr>
          <w:bCs w:val="0"/>
          <w:i/>
        </w:rPr>
        <w:fldChar w:fldCharType="begin"/>
      </w:r>
      <w:r w:rsidR="007A3E6F" w:rsidRPr="00BB57CA">
        <w:rPr>
          <w:bCs w:val="0"/>
          <w:i/>
        </w:rPr>
        <w:instrText xml:space="preserve"> SEQ Таблица \* ARABIC </w:instrText>
      </w:r>
      <w:r w:rsidR="007A3E6F" w:rsidRPr="00BB57CA">
        <w:rPr>
          <w:bCs w:val="0"/>
          <w:i/>
        </w:rPr>
        <w:fldChar w:fldCharType="separate"/>
      </w:r>
      <w:r w:rsidR="00E22EDC">
        <w:rPr>
          <w:bCs w:val="0"/>
          <w:i/>
          <w:noProof/>
        </w:rPr>
        <w:t>73</w:t>
      </w:r>
      <w:r w:rsidR="007A3E6F" w:rsidRPr="00BB57CA">
        <w:rPr>
          <w:bCs w:val="0"/>
          <w:i/>
        </w:rPr>
        <w:fldChar w:fldCharType="end"/>
      </w:r>
      <w:r>
        <w:rPr>
          <w:i/>
        </w:rPr>
        <w:t xml:space="preserve"> – </w:t>
      </w:r>
      <w:r w:rsidRPr="00CF1B24">
        <w:rPr>
          <w:i/>
        </w:rPr>
        <w:t>Список «Информационные системы»</w:t>
      </w:r>
    </w:p>
    <w:tbl>
      <w:tblPr>
        <w:tblStyle w:val="af"/>
        <w:tblW w:w="5000" w:type="pct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757"/>
        <w:gridCol w:w="2809"/>
        <w:gridCol w:w="1523"/>
        <w:gridCol w:w="4255"/>
      </w:tblGrid>
      <w:tr w:rsidR="000F5C8C" w:rsidRPr="004302B9" w14:paraId="770303F3" w14:textId="77777777" w:rsidTr="007A3E6F">
        <w:trPr>
          <w:cantSplit/>
          <w:tblHeader/>
        </w:trPr>
        <w:tc>
          <w:tcPr>
            <w:tcW w:w="405" w:type="pct"/>
            <w:shd w:val="clear" w:color="auto" w:fill="E7E6E6" w:themeFill="background2"/>
            <w:vAlign w:val="center"/>
          </w:tcPr>
          <w:p w14:paraId="682A20FA" w14:textId="77777777" w:rsidR="000F5C8C" w:rsidRPr="009A1F19" w:rsidRDefault="000F5C8C" w:rsidP="000F5C8C">
            <w:pPr>
              <w:spacing w:after="0" w:line="240" w:lineRule="auto"/>
              <w:ind w:firstLine="0"/>
              <w:jc w:val="center"/>
              <w:rPr>
                <w:b/>
                <w:szCs w:val="24"/>
              </w:rPr>
            </w:pPr>
            <w:r w:rsidRPr="009A1F19">
              <w:rPr>
                <w:b/>
                <w:szCs w:val="24"/>
              </w:rPr>
              <w:t>№ п\п</w:t>
            </w:r>
          </w:p>
        </w:tc>
        <w:tc>
          <w:tcPr>
            <w:tcW w:w="1503" w:type="pct"/>
            <w:tcBorders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33400D22" w14:textId="77777777" w:rsidR="000F5C8C" w:rsidRPr="009A1F19" w:rsidRDefault="000F5C8C" w:rsidP="000F5C8C">
            <w:pPr>
              <w:spacing w:after="0" w:line="240" w:lineRule="auto"/>
              <w:ind w:firstLine="0"/>
              <w:jc w:val="center"/>
              <w:rPr>
                <w:b/>
                <w:szCs w:val="24"/>
              </w:rPr>
            </w:pPr>
            <w:r w:rsidRPr="009A1F19">
              <w:rPr>
                <w:b/>
                <w:szCs w:val="24"/>
              </w:rPr>
              <w:t>Наименование</w:t>
            </w:r>
          </w:p>
        </w:tc>
        <w:tc>
          <w:tcPr>
            <w:tcW w:w="815" w:type="pct"/>
            <w:tcBorders>
              <w:left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3B44A3EC" w14:textId="77777777" w:rsidR="000F5C8C" w:rsidRPr="009A1F19" w:rsidRDefault="000F5C8C" w:rsidP="000F5C8C">
            <w:pPr>
              <w:spacing w:after="0" w:line="240" w:lineRule="auto"/>
              <w:ind w:firstLine="0"/>
              <w:jc w:val="center"/>
              <w:rPr>
                <w:b/>
                <w:szCs w:val="24"/>
              </w:rPr>
            </w:pPr>
            <w:r w:rsidRPr="009A1F19">
              <w:rPr>
                <w:b/>
                <w:szCs w:val="24"/>
              </w:rPr>
              <w:t>Тип</w:t>
            </w:r>
          </w:p>
        </w:tc>
        <w:tc>
          <w:tcPr>
            <w:tcW w:w="2277" w:type="pct"/>
            <w:tcBorders>
              <w:left w:val="single" w:sz="4" w:space="0" w:color="auto"/>
            </w:tcBorders>
            <w:shd w:val="clear" w:color="auto" w:fill="E7E6E6" w:themeFill="background2"/>
            <w:vAlign w:val="center"/>
          </w:tcPr>
          <w:p w14:paraId="53517504" w14:textId="77777777" w:rsidR="000F5C8C" w:rsidRPr="009A1F19" w:rsidRDefault="000F5C8C" w:rsidP="000F5C8C">
            <w:pPr>
              <w:spacing w:after="0" w:line="240" w:lineRule="auto"/>
              <w:ind w:firstLine="0"/>
              <w:jc w:val="center"/>
              <w:rPr>
                <w:b/>
                <w:szCs w:val="24"/>
              </w:rPr>
            </w:pPr>
            <w:r w:rsidRPr="009A1F19">
              <w:rPr>
                <w:b/>
                <w:szCs w:val="24"/>
              </w:rPr>
              <w:t>Комментарий</w:t>
            </w:r>
          </w:p>
        </w:tc>
      </w:tr>
      <w:tr w:rsidR="000F5C8C" w14:paraId="6B422216" w14:textId="77777777" w:rsidTr="000F5C8C">
        <w:trPr>
          <w:cantSplit/>
        </w:trPr>
        <w:tc>
          <w:tcPr>
            <w:tcW w:w="405" w:type="pct"/>
          </w:tcPr>
          <w:p w14:paraId="49BB77E3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1.</w:t>
            </w:r>
          </w:p>
        </w:tc>
        <w:tc>
          <w:tcPr>
            <w:tcW w:w="1503" w:type="pct"/>
            <w:tcBorders>
              <w:right w:val="single" w:sz="4" w:space="0" w:color="auto"/>
            </w:tcBorders>
          </w:tcPr>
          <w:p w14:paraId="37F32DFC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442804">
              <w:rPr>
                <w:rFonts w:cs="Times New Roman"/>
                <w:bCs w:val="0"/>
                <w:i w:val="0"/>
                <w:iCs w:val="0"/>
                <w:szCs w:val="24"/>
              </w:rPr>
              <w:t>Сокращенное наименование системы</w:t>
            </w:r>
          </w:p>
        </w:tc>
        <w:tc>
          <w:tcPr>
            <w:tcW w:w="815" w:type="pct"/>
            <w:tcBorders>
              <w:left w:val="single" w:sz="4" w:space="0" w:color="auto"/>
            </w:tcBorders>
          </w:tcPr>
          <w:p w14:paraId="0737F351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Строка</w:t>
            </w:r>
          </w:p>
        </w:tc>
        <w:tc>
          <w:tcPr>
            <w:tcW w:w="2277" w:type="pct"/>
          </w:tcPr>
          <w:p w14:paraId="087E2AF1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</w:p>
        </w:tc>
      </w:tr>
      <w:tr w:rsidR="000F5C8C" w14:paraId="40D98EE2" w14:textId="77777777" w:rsidTr="000F5C8C">
        <w:trPr>
          <w:cantSplit/>
        </w:trPr>
        <w:tc>
          <w:tcPr>
            <w:tcW w:w="405" w:type="pct"/>
          </w:tcPr>
          <w:p w14:paraId="63228B38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2.</w:t>
            </w:r>
          </w:p>
        </w:tc>
        <w:tc>
          <w:tcPr>
            <w:tcW w:w="1503" w:type="pct"/>
            <w:tcBorders>
              <w:right w:val="single" w:sz="4" w:space="0" w:color="auto"/>
            </w:tcBorders>
          </w:tcPr>
          <w:p w14:paraId="3F43CC78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442804">
              <w:rPr>
                <w:rFonts w:cs="Times New Roman"/>
                <w:bCs w:val="0"/>
                <w:i w:val="0"/>
                <w:iCs w:val="0"/>
                <w:szCs w:val="24"/>
              </w:rPr>
              <w:t>Полное наименование системы</w:t>
            </w:r>
          </w:p>
        </w:tc>
        <w:tc>
          <w:tcPr>
            <w:tcW w:w="815" w:type="pct"/>
            <w:tcBorders>
              <w:left w:val="single" w:sz="4" w:space="0" w:color="auto"/>
            </w:tcBorders>
          </w:tcPr>
          <w:p w14:paraId="2707EB5E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442804">
              <w:rPr>
                <w:rFonts w:cs="Times New Roman"/>
                <w:bCs w:val="0"/>
                <w:i w:val="0"/>
                <w:iCs w:val="0"/>
                <w:szCs w:val="24"/>
              </w:rPr>
              <w:t>Строка</w:t>
            </w:r>
          </w:p>
        </w:tc>
        <w:tc>
          <w:tcPr>
            <w:tcW w:w="2277" w:type="pct"/>
          </w:tcPr>
          <w:p w14:paraId="75DD2B78" w14:textId="77777777" w:rsidR="000F5C8C" w:rsidRDefault="000F5C8C" w:rsidP="000F5C8C">
            <w:pPr>
              <w:pStyle w:val="56"/>
              <w:tabs>
                <w:tab w:val="clear" w:pos="0"/>
              </w:tabs>
              <w:ind w:left="0" w:hanging="33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</w:p>
        </w:tc>
      </w:tr>
      <w:tr w:rsidR="000F5C8C" w14:paraId="1C2F5986" w14:textId="77777777" w:rsidTr="000F5C8C">
        <w:trPr>
          <w:cantSplit/>
        </w:trPr>
        <w:tc>
          <w:tcPr>
            <w:tcW w:w="405" w:type="pct"/>
          </w:tcPr>
          <w:p w14:paraId="754B4A57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3.</w:t>
            </w:r>
          </w:p>
        </w:tc>
        <w:tc>
          <w:tcPr>
            <w:tcW w:w="1503" w:type="pct"/>
            <w:tcBorders>
              <w:right w:val="single" w:sz="4" w:space="0" w:color="auto"/>
            </w:tcBorders>
          </w:tcPr>
          <w:p w14:paraId="646FEE6E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442804">
              <w:rPr>
                <w:rFonts w:cs="Times New Roman"/>
                <w:bCs w:val="0"/>
                <w:i w:val="0"/>
                <w:iCs w:val="0"/>
                <w:szCs w:val="24"/>
              </w:rPr>
              <w:t>Назначение системы</w:t>
            </w:r>
          </w:p>
        </w:tc>
        <w:tc>
          <w:tcPr>
            <w:tcW w:w="815" w:type="pct"/>
            <w:tcBorders>
              <w:left w:val="single" w:sz="4" w:space="0" w:color="auto"/>
            </w:tcBorders>
          </w:tcPr>
          <w:p w14:paraId="351AD17F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442804">
              <w:rPr>
                <w:rFonts w:cs="Times New Roman"/>
                <w:bCs w:val="0"/>
                <w:i w:val="0"/>
                <w:iCs w:val="0"/>
                <w:szCs w:val="24"/>
              </w:rPr>
              <w:t>Строка</w:t>
            </w:r>
          </w:p>
        </w:tc>
        <w:tc>
          <w:tcPr>
            <w:tcW w:w="2277" w:type="pct"/>
          </w:tcPr>
          <w:p w14:paraId="60E3BF50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</w:p>
        </w:tc>
      </w:tr>
      <w:tr w:rsidR="000F5C8C" w14:paraId="7E2E7E60" w14:textId="77777777" w:rsidTr="000F5C8C">
        <w:trPr>
          <w:cantSplit/>
        </w:trPr>
        <w:tc>
          <w:tcPr>
            <w:tcW w:w="405" w:type="pct"/>
          </w:tcPr>
          <w:p w14:paraId="5F8A2E03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4.</w:t>
            </w:r>
          </w:p>
        </w:tc>
        <w:tc>
          <w:tcPr>
            <w:tcW w:w="1503" w:type="pct"/>
            <w:tcBorders>
              <w:right w:val="single" w:sz="4" w:space="0" w:color="auto"/>
            </w:tcBorders>
          </w:tcPr>
          <w:p w14:paraId="53141C1B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442804">
              <w:rPr>
                <w:rFonts w:cs="Times New Roman"/>
                <w:bCs w:val="0"/>
                <w:i w:val="0"/>
                <w:iCs w:val="0"/>
                <w:szCs w:val="24"/>
              </w:rPr>
              <w:t>Наименование платформы/программный продукт</w:t>
            </w:r>
          </w:p>
        </w:tc>
        <w:tc>
          <w:tcPr>
            <w:tcW w:w="815" w:type="pct"/>
            <w:tcBorders>
              <w:left w:val="single" w:sz="4" w:space="0" w:color="auto"/>
            </w:tcBorders>
          </w:tcPr>
          <w:p w14:paraId="45870AAE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442804">
              <w:rPr>
                <w:rFonts w:cs="Times New Roman"/>
                <w:bCs w:val="0"/>
                <w:i w:val="0"/>
                <w:iCs w:val="0"/>
                <w:szCs w:val="24"/>
              </w:rPr>
              <w:t>Строка</w:t>
            </w:r>
          </w:p>
        </w:tc>
        <w:tc>
          <w:tcPr>
            <w:tcW w:w="2277" w:type="pct"/>
          </w:tcPr>
          <w:p w14:paraId="68B18B00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</w:p>
        </w:tc>
      </w:tr>
      <w:tr w:rsidR="000F5C8C" w14:paraId="6417181E" w14:textId="77777777" w:rsidTr="000F5C8C">
        <w:trPr>
          <w:cantSplit/>
        </w:trPr>
        <w:tc>
          <w:tcPr>
            <w:tcW w:w="405" w:type="pct"/>
          </w:tcPr>
          <w:p w14:paraId="58B320FC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5.</w:t>
            </w:r>
          </w:p>
        </w:tc>
        <w:tc>
          <w:tcPr>
            <w:tcW w:w="1503" w:type="pct"/>
            <w:tcBorders>
              <w:right w:val="single" w:sz="4" w:space="0" w:color="auto"/>
            </w:tcBorders>
          </w:tcPr>
          <w:p w14:paraId="6B0543FA" w14:textId="77777777" w:rsidR="000F5C8C" w:rsidRPr="00442804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712FAE">
              <w:rPr>
                <w:rFonts w:cs="Times New Roman"/>
                <w:bCs w:val="0"/>
                <w:i w:val="0"/>
                <w:iCs w:val="0"/>
                <w:szCs w:val="24"/>
              </w:rPr>
              <w:t>Владелец системы</w:t>
            </w:r>
          </w:p>
        </w:tc>
        <w:tc>
          <w:tcPr>
            <w:tcW w:w="815" w:type="pct"/>
            <w:tcBorders>
              <w:left w:val="single" w:sz="4" w:space="0" w:color="auto"/>
            </w:tcBorders>
          </w:tcPr>
          <w:p w14:paraId="440DC542" w14:textId="77777777" w:rsidR="000F5C8C" w:rsidRPr="00442804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Метаданные</w:t>
            </w:r>
          </w:p>
        </w:tc>
        <w:tc>
          <w:tcPr>
            <w:tcW w:w="2277" w:type="pct"/>
          </w:tcPr>
          <w:p w14:paraId="5F553D22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Подстановка значений из метаданных организационной структуры справочника сотрудников</w:t>
            </w:r>
          </w:p>
        </w:tc>
      </w:tr>
      <w:tr w:rsidR="000F5C8C" w14:paraId="52A56634" w14:textId="77777777" w:rsidTr="000F5C8C">
        <w:trPr>
          <w:cantSplit/>
        </w:trPr>
        <w:tc>
          <w:tcPr>
            <w:tcW w:w="405" w:type="pct"/>
          </w:tcPr>
          <w:p w14:paraId="65051DC6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6.</w:t>
            </w:r>
          </w:p>
        </w:tc>
        <w:tc>
          <w:tcPr>
            <w:tcW w:w="1503" w:type="pct"/>
            <w:tcBorders>
              <w:right w:val="single" w:sz="4" w:space="0" w:color="auto"/>
            </w:tcBorders>
          </w:tcPr>
          <w:p w14:paraId="10541DD5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442804">
              <w:rPr>
                <w:rFonts w:cs="Times New Roman"/>
                <w:bCs w:val="0"/>
                <w:i w:val="0"/>
                <w:iCs w:val="0"/>
                <w:szCs w:val="24"/>
              </w:rPr>
              <w:t>Филиал</w:t>
            </w:r>
          </w:p>
        </w:tc>
        <w:tc>
          <w:tcPr>
            <w:tcW w:w="815" w:type="pct"/>
            <w:tcBorders>
              <w:left w:val="single" w:sz="4" w:space="0" w:color="auto"/>
            </w:tcBorders>
          </w:tcPr>
          <w:p w14:paraId="0609333F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Подстановка</w:t>
            </w:r>
          </w:p>
        </w:tc>
        <w:tc>
          <w:tcPr>
            <w:tcW w:w="2277" w:type="pct"/>
          </w:tcPr>
          <w:p w14:paraId="29FFBA93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 xml:space="preserve">Значения для подстановки берутся из списка </w:t>
            </w:r>
            <w:r w:rsidRPr="00E76121">
              <w:rPr>
                <w:rFonts w:cs="Times New Roman"/>
                <w:bCs w:val="0"/>
                <w:i w:val="0"/>
                <w:iCs w:val="0"/>
                <w:szCs w:val="24"/>
              </w:rPr>
              <w:t>Филиал</w:t>
            </w:r>
            <w:r>
              <w:rPr>
                <w:rFonts w:cs="Times New Roman"/>
                <w:bCs w:val="0"/>
                <w:i w:val="0"/>
                <w:iCs w:val="0"/>
                <w:szCs w:val="24"/>
              </w:rPr>
              <w:t>ы сайта «</w:t>
            </w:r>
            <w:r w:rsidRPr="00E76121">
              <w:rPr>
                <w:rFonts w:cs="Times New Roman"/>
                <w:bCs w:val="0"/>
                <w:i w:val="0"/>
                <w:iCs w:val="0"/>
                <w:szCs w:val="24"/>
              </w:rPr>
              <w:t>Регистрация почтовой и экспресс корреспонденции</w:t>
            </w:r>
            <w:r>
              <w:rPr>
                <w:rFonts w:cs="Times New Roman"/>
                <w:bCs w:val="0"/>
                <w:i w:val="0"/>
                <w:iCs w:val="0"/>
                <w:szCs w:val="24"/>
              </w:rPr>
              <w:t>»</w:t>
            </w:r>
          </w:p>
        </w:tc>
      </w:tr>
      <w:tr w:rsidR="000F5C8C" w14:paraId="3DCBB3AF" w14:textId="77777777" w:rsidTr="000F5C8C">
        <w:trPr>
          <w:cantSplit/>
        </w:trPr>
        <w:tc>
          <w:tcPr>
            <w:tcW w:w="405" w:type="pct"/>
          </w:tcPr>
          <w:p w14:paraId="2E4EB9B3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lastRenderedPageBreak/>
              <w:t>7.</w:t>
            </w:r>
          </w:p>
        </w:tc>
        <w:tc>
          <w:tcPr>
            <w:tcW w:w="1503" w:type="pct"/>
            <w:tcBorders>
              <w:right w:val="single" w:sz="4" w:space="0" w:color="auto"/>
            </w:tcBorders>
          </w:tcPr>
          <w:p w14:paraId="1D36D595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E76121">
              <w:rPr>
                <w:rFonts w:cs="Times New Roman"/>
                <w:bCs w:val="0"/>
                <w:i w:val="0"/>
                <w:iCs w:val="0"/>
                <w:szCs w:val="24"/>
              </w:rPr>
              <w:t>Статус эксплуатации</w:t>
            </w:r>
          </w:p>
        </w:tc>
        <w:tc>
          <w:tcPr>
            <w:tcW w:w="815" w:type="pct"/>
            <w:tcBorders>
              <w:left w:val="single" w:sz="4" w:space="0" w:color="auto"/>
            </w:tcBorders>
          </w:tcPr>
          <w:p w14:paraId="5BAC6887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 xml:space="preserve">Выбор </w:t>
            </w:r>
          </w:p>
        </w:tc>
        <w:tc>
          <w:tcPr>
            <w:tcW w:w="2277" w:type="pct"/>
          </w:tcPr>
          <w:p w14:paraId="0032F41D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Выбор из значений: «</w:t>
            </w:r>
            <w:r w:rsidRPr="00E76121">
              <w:rPr>
                <w:rFonts w:cs="Times New Roman"/>
                <w:bCs w:val="0"/>
                <w:i w:val="0"/>
                <w:iCs w:val="0"/>
                <w:szCs w:val="24"/>
              </w:rPr>
              <w:t>В разработке</w:t>
            </w:r>
            <w:r>
              <w:rPr>
                <w:rFonts w:cs="Times New Roman"/>
                <w:bCs w:val="0"/>
                <w:i w:val="0"/>
                <w:iCs w:val="0"/>
                <w:szCs w:val="24"/>
              </w:rPr>
              <w:t>»</w:t>
            </w:r>
            <w:r w:rsidRPr="00E76121">
              <w:rPr>
                <w:rFonts w:cs="Times New Roman"/>
                <w:bCs w:val="0"/>
                <w:i w:val="0"/>
                <w:iCs w:val="0"/>
                <w:szCs w:val="24"/>
              </w:rPr>
              <w:t xml:space="preserve">, </w:t>
            </w:r>
            <w:r>
              <w:rPr>
                <w:rFonts w:cs="Times New Roman"/>
                <w:bCs w:val="0"/>
                <w:i w:val="0"/>
                <w:iCs w:val="0"/>
                <w:szCs w:val="24"/>
              </w:rPr>
              <w:t>«</w:t>
            </w:r>
            <w:r w:rsidRPr="00E76121">
              <w:rPr>
                <w:rFonts w:cs="Times New Roman"/>
                <w:bCs w:val="0"/>
                <w:i w:val="0"/>
                <w:iCs w:val="0"/>
                <w:szCs w:val="24"/>
              </w:rPr>
              <w:t>В пром.эксплуатации</w:t>
            </w:r>
            <w:r>
              <w:rPr>
                <w:rFonts w:cs="Times New Roman"/>
                <w:bCs w:val="0"/>
                <w:i w:val="0"/>
                <w:iCs w:val="0"/>
                <w:szCs w:val="24"/>
              </w:rPr>
              <w:t>»</w:t>
            </w:r>
            <w:r w:rsidRPr="00E76121">
              <w:rPr>
                <w:rFonts w:cs="Times New Roman"/>
                <w:bCs w:val="0"/>
                <w:i w:val="0"/>
                <w:iCs w:val="0"/>
                <w:szCs w:val="24"/>
              </w:rPr>
              <w:t xml:space="preserve">, </w:t>
            </w:r>
            <w:r>
              <w:rPr>
                <w:rFonts w:cs="Times New Roman"/>
                <w:bCs w:val="0"/>
                <w:i w:val="0"/>
                <w:iCs w:val="0"/>
                <w:szCs w:val="24"/>
              </w:rPr>
              <w:t>«</w:t>
            </w:r>
            <w:r w:rsidRPr="00E76121">
              <w:rPr>
                <w:rFonts w:cs="Times New Roman"/>
                <w:bCs w:val="0"/>
                <w:i w:val="0"/>
                <w:iCs w:val="0"/>
                <w:szCs w:val="24"/>
              </w:rPr>
              <w:t>Выведена из эксплуатации</w:t>
            </w:r>
            <w:r>
              <w:rPr>
                <w:rFonts w:cs="Times New Roman"/>
                <w:bCs w:val="0"/>
                <w:i w:val="0"/>
                <w:iCs w:val="0"/>
                <w:szCs w:val="24"/>
              </w:rPr>
              <w:t>»</w:t>
            </w:r>
          </w:p>
        </w:tc>
      </w:tr>
    </w:tbl>
    <w:p w14:paraId="4AB90E6D" w14:textId="77777777" w:rsidR="000F5C8C" w:rsidRDefault="000F5C8C" w:rsidP="00995063">
      <w:pPr>
        <w:pStyle w:val="aff4"/>
      </w:pPr>
    </w:p>
    <w:p w14:paraId="386B4942" w14:textId="77777777" w:rsidR="000F5C8C" w:rsidRDefault="000F5C8C" w:rsidP="00653C4E">
      <w:pPr>
        <w:pStyle w:val="tgtextbasicjustify"/>
        <w:keepNext/>
        <w:numPr>
          <w:ilvl w:val="0"/>
          <w:numId w:val="27"/>
        </w:numPr>
        <w:spacing w:before="60" w:after="60" w:line="240" w:lineRule="auto"/>
        <w:ind w:left="284" w:hanging="284"/>
        <w:rPr>
          <w:i/>
        </w:rPr>
      </w:pPr>
      <w:r w:rsidRPr="004B116A">
        <w:rPr>
          <w:i/>
        </w:rPr>
        <w:t>Список «Полезные ссылки»</w:t>
      </w:r>
    </w:p>
    <w:p w14:paraId="06E644C4" w14:textId="41F561C4" w:rsidR="000F5C8C" w:rsidRPr="004B116A" w:rsidRDefault="000F5C8C" w:rsidP="000F5C8C">
      <w:pPr>
        <w:pStyle w:val="af1"/>
        <w:keepNext/>
        <w:spacing w:before="200"/>
        <w:rPr>
          <w:i/>
        </w:rPr>
      </w:pPr>
      <w:r>
        <w:rPr>
          <w:i/>
        </w:rPr>
        <w:t>Таблица</w:t>
      </w:r>
      <w:r w:rsidRPr="00B84F13">
        <w:rPr>
          <w:i/>
        </w:rPr>
        <w:t xml:space="preserve"> </w:t>
      </w:r>
      <w:r w:rsidR="007A3E6F" w:rsidRPr="00BB57CA">
        <w:rPr>
          <w:bCs w:val="0"/>
          <w:i/>
        </w:rPr>
        <w:fldChar w:fldCharType="begin"/>
      </w:r>
      <w:r w:rsidR="007A3E6F" w:rsidRPr="00BB57CA">
        <w:rPr>
          <w:bCs w:val="0"/>
          <w:i/>
        </w:rPr>
        <w:instrText xml:space="preserve"> SEQ Таблица \* ARABIC </w:instrText>
      </w:r>
      <w:r w:rsidR="007A3E6F" w:rsidRPr="00BB57CA">
        <w:rPr>
          <w:bCs w:val="0"/>
          <w:i/>
        </w:rPr>
        <w:fldChar w:fldCharType="separate"/>
      </w:r>
      <w:r w:rsidR="00E22EDC">
        <w:rPr>
          <w:bCs w:val="0"/>
          <w:i/>
          <w:noProof/>
        </w:rPr>
        <w:t>74</w:t>
      </w:r>
      <w:r w:rsidR="007A3E6F" w:rsidRPr="00BB57CA">
        <w:rPr>
          <w:bCs w:val="0"/>
          <w:i/>
        </w:rPr>
        <w:fldChar w:fldCharType="end"/>
      </w:r>
      <w:r>
        <w:rPr>
          <w:i/>
        </w:rPr>
        <w:t xml:space="preserve"> – </w:t>
      </w:r>
      <w:r w:rsidRPr="00CF1B24">
        <w:rPr>
          <w:i/>
        </w:rPr>
        <w:t>Список «</w:t>
      </w:r>
      <w:r w:rsidRPr="004B116A">
        <w:rPr>
          <w:i/>
        </w:rPr>
        <w:t>Полезные ссылки</w:t>
      </w:r>
      <w:r w:rsidRPr="00CF1B24">
        <w:rPr>
          <w:i/>
        </w:rPr>
        <w:t>»</w:t>
      </w:r>
    </w:p>
    <w:tbl>
      <w:tblPr>
        <w:tblStyle w:val="af"/>
        <w:tblW w:w="5000" w:type="pct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1179"/>
        <w:gridCol w:w="4418"/>
        <w:gridCol w:w="3747"/>
      </w:tblGrid>
      <w:tr w:rsidR="000F5C8C" w:rsidRPr="004302B9" w14:paraId="6E28D1EB" w14:textId="77777777" w:rsidTr="000F5C8C">
        <w:trPr>
          <w:trHeight w:val="258"/>
        </w:trPr>
        <w:tc>
          <w:tcPr>
            <w:tcW w:w="631" w:type="pct"/>
            <w:shd w:val="clear" w:color="auto" w:fill="E7E6E6" w:themeFill="background2"/>
            <w:vAlign w:val="center"/>
          </w:tcPr>
          <w:p w14:paraId="4AE8DA3C" w14:textId="77777777" w:rsidR="000F5C8C" w:rsidRPr="004302B9" w:rsidRDefault="000F5C8C" w:rsidP="000F5C8C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№ п\п</w:t>
            </w:r>
          </w:p>
        </w:tc>
        <w:tc>
          <w:tcPr>
            <w:tcW w:w="2364" w:type="pct"/>
            <w:tcBorders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62091121" w14:textId="77777777" w:rsidR="000F5C8C" w:rsidRPr="004302B9" w:rsidRDefault="000F5C8C" w:rsidP="000F5C8C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Наименование</w:t>
            </w:r>
          </w:p>
        </w:tc>
        <w:tc>
          <w:tcPr>
            <w:tcW w:w="2005" w:type="pct"/>
            <w:tcBorders>
              <w:left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10E2F6F5" w14:textId="77777777" w:rsidR="000F5C8C" w:rsidRPr="004302B9" w:rsidRDefault="000F5C8C" w:rsidP="000F5C8C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Тип</w:t>
            </w:r>
          </w:p>
        </w:tc>
      </w:tr>
      <w:tr w:rsidR="000F5C8C" w14:paraId="1053789D" w14:textId="77777777" w:rsidTr="000F5C8C">
        <w:trPr>
          <w:trHeight w:val="292"/>
        </w:trPr>
        <w:tc>
          <w:tcPr>
            <w:tcW w:w="631" w:type="pct"/>
          </w:tcPr>
          <w:p w14:paraId="2F0A1810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1.</w:t>
            </w:r>
          </w:p>
        </w:tc>
        <w:tc>
          <w:tcPr>
            <w:tcW w:w="2364" w:type="pct"/>
            <w:tcBorders>
              <w:right w:val="single" w:sz="4" w:space="0" w:color="auto"/>
            </w:tcBorders>
          </w:tcPr>
          <w:p w14:paraId="3149E2AC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712FAE">
              <w:rPr>
                <w:rFonts w:cs="Times New Roman"/>
                <w:bCs w:val="0"/>
                <w:i w:val="0"/>
                <w:iCs w:val="0"/>
                <w:szCs w:val="24"/>
              </w:rPr>
              <w:t>Ссылка</w:t>
            </w:r>
          </w:p>
        </w:tc>
        <w:tc>
          <w:tcPr>
            <w:tcW w:w="2005" w:type="pct"/>
            <w:tcBorders>
              <w:left w:val="single" w:sz="4" w:space="0" w:color="auto"/>
              <w:right w:val="single" w:sz="4" w:space="0" w:color="auto"/>
            </w:tcBorders>
          </w:tcPr>
          <w:p w14:paraId="7A89B78C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Ссылка</w:t>
            </w:r>
          </w:p>
        </w:tc>
      </w:tr>
      <w:tr w:rsidR="000F5C8C" w14:paraId="37A10C83" w14:textId="77777777" w:rsidTr="000F5C8C">
        <w:trPr>
          <w:trHeight w:val="321"/>
        </w:trPr>
        <w:tc>
          <w:tcPr>
            <w:tcW w:w="631" w:type="pct"/>
          </w:tcPr>
          <w:p w14:paraId="6D46D129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2.</w:t>
            </w:r>
          </w:p>
        </w:tc>
        <w:tc>
          <w:tcPr>
            <w:tcW w:w="2364" w:type="pct"/>
            <w:tcBorders>
              <w:right w:val="single" w:sz="4" w:space="0" w:color="auto"/>
            </w:tcBorders>
          </w:tcPr>
          <w:p w14:paraId="50D2FF97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712FAE">
              <w:rPr>
                <w:rFonts w:cs="Times New Roman"/>
                <w:bCs w:val="0"/>
                <w:i w:val="0"/>
                <w:iCs w:val="0"/>
                <w:szCs w:val="24"/>
              </w:rPr>
              <w:t>Комментарий</w:t>
            </w:r>
          </w:p>
        </w:tc>
        <w:tc>
          <w:tcPr>
            <w:tcW w:w="2005" w:type="pct"/>
            <w:tcBorders>
              <w:left w:val="single" w:sz="4" w:space="0" w:color="auto"/>
              <w:right w:val="single" w:sz="4" w:space="0" w:color="auto"/>
            </w:tcBorders>
          </w:tcPr>
          <w:p w14:paraId="49A41AB2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Многострочный текст</w:t>
            </w:r>
          </w:p>
        </w:tc>
      </w:tr>
    </w:tbl>
    <w:p w14:paraId="3869BC02" w14:textId="77777777" w:rsidR="000F5C8C" w:rsidRPr="009A5FB9" w:rsidRDefault="000F5C8C" w:rsidP="00995063">
      <w:pPr>
        <w:pStyle w:val="aff4"/>
      </w:pPr>
    </w:p>
    <w:p w14:paraId="4B5E57F7" w14:textId="77777777" w:rsidR="000F5C8C" w:rsidRDefault="000F5C8C" w:rsidP="00377435">
      <w:pPr>
        <w:pStyle w:val="tgtextbasicjustify"/>
        <w:keepNext/>
        <w:numPr>
          <w:ilvl w:val="0"/>
          <w:numId w:val="27"/>
        </w:numPr>
        <w:spacing w:before="60" w:after="60" w:line="240" w:lineRule="auto"/>
        <w:ind w:left="284" w:hanging="284"/>
        <w:rPr>
          <w:i/>
        </w:rPr>
      </w:pPr>
      <w:r w:rsidRPr="004B116A">
        <w:rPr>
          <w:i/>
        </w:rPr>
        <w:t>Список «Год ГКПЗ»</w:t>
      </w:r>
    </w:p>
    <w:p w14:paraId="7D618441" w14:textId="57C82D35" w:rsidR="000F5C8C" w:rsidRPr="004B116A" w:rsidRDefault="000F5C8C" w:rsidP="000F5C8C">
      <w:pPr>
        <w:pStyle w:val="af1"/>
        <w:keepNext/>
        <w:spacing w:before="200"/>
        <w:rPr>
          <w:i/>
        </w:rPr>
      </w:pPr>
      <w:r>
        <w:rPr>
          <w:i/>
        </w:rPr>
        <w:t>Таблица</w:t>
      </w:r>
      <w:r w:rsidRPr="00B84F13">
        <w:rPr>
          <w:i/>
        </w:rPr>
        <w:t xml:space="preserve"> </w:t>
      </w:r>
      <w:r w:rsidR="007A3E6F" w:rsidRPr="00BB57CA">
        <w:rPr>
          <w:bCs w:val="0"/>
          <w:i/>
        </w:rPr>
        <w:fldChar w:fldCharType="begin"/>
      </w:r>
      <w:r w:rsidR="007A3E6F" w:rsidRPr="00BB57CA">
        <w:rPr>
          <w:bCs w:val="0"/>
          <w:i/>
        </w:rPr>
        <w:instrText xml:space="preserve"> SEQ Таблица \* ARABIC </w:instrText>
      </w:r>
      <w:r w:rsidR="007A3E6F" w:rsidRPr="00BB57CA">
        <w:rPr>
          <w:bCs w:val="0"/>
          <w:i/>
        </w:rPr>
        <w:fldChar w:fldCharType="separate"/>
      </w:r>
      <w:r w:rsidR="00E22EDC">
        <w:rPr>
          <w:bCs w:val="0"/>
          <w:i/>
          <w:noProof/>
        </w:rPr>
        <w:t>75</w:t>
      </w:r>
      <w:r w:rsidR="007A3E6F" w:rsidRPr="00BB57CA">
        <w:rPr>
          <w:bCs w:val="0"/>
          <w:i/>
        </w:rPr>
        <w:fldChar w:fldCharType="end"/>
      </w:r>
      <w:r>
        <w:rPr>
          <w:i/>
        </w:rPr>
        <w:t xml:space="preserve"> – </w:t>
      </w:r>
      <w:r w:rsidRPr="00CF1B24">
        <w:rPr>
          <w:i/>
        </w:rPr>
        <w:t>Список «</w:t>
      </w:r>
      <w:r w:rsidRPr="004B116A">
        <w:rPr>
          <w:i/>
        </w:rPr>
        <w:t>Год ГКПЗ</w:t>
      </w:r>
      <w:r w:rsidRPr="00CF1B24">
        <w:rPr>
          <w:i/>
        </w:rPr>
        <w:t>»</w:t>
      </w:r>
    </w:p>
    <w:tbl>
      <w:tblPr>
        <w:tblStyle w:val="af"/>
        <w:tblW w:w="5000" w:type="pct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1179"/>
        <w:gridCol w:w="4418"/>
        <w:gridCol w:w="3747"/>
      </w:tblGrid>
      <w:tr w:rsidR="000F5C8C" w:rsidRPr="004302B9" w14:paraId="263A8D3D" w14:textId="77777777" w:rsidTr="000F5C8C">
        <w:trPr>
          <w:trHeight w:val="268"/>
        </w:trPr>
        <w:tc>
          <w:tcPr>
            <w:tcW w:w="631" w:type="pct"/>
            <w:shd w:val="clear" w:color="auto" w:fill="E7E6E6" w:themeFill="background2"/>
            <w:vAlign w:val="center"/>
          </w:tcPr>
          <w:p w14:paraId="211BB68A" w14:textId="77777777" w:rsidR="000F5C8C" w:rsidRPr="009A1F19" w:rsidRDefault="000F5C8C" w:rsidP="00377435">
            <w:pPr>
              <w:pStyle w:val="56"/>
              <w:keepNext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9A1F1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№ п\п</w:t>
            </w:r>
          </w:p>
        </w:tc>
        <w:tc>
          <w:tcPr>
            <w:tcW w:w="2364" w:type="pct"/>
            <w:tcBorders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3F36889A" w14:textId="77777777" w:rsidR="000F5C8C" w:rsidRPr="009A1F19" w:rsidRDefault="000F5C8C" w:rsidP="00377435">
            <w:pPr>
              <w:pStyle w:val="56"/>
              <w:keepNext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9A1F1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Наименование</w:t>
            </w:r>
          </w:p>
        </w:tc>
        <w:tc>
          <w:tcPr>
            <w:tcW w:w="2005" w:type="pct"/>
            <w:tcBorders>
              <w:left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2A2345D4" w14:textId="77777777" w:rsidR="000F5C8C" w:rsidRPr="009A1F19" w:rsidRDefault="000F5C8C" w:rsidP="00377435">
            <w:pPr>
              <w:pStyle w:val="56"/>
              <w:keepNext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9A1F1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Тип</w:t>
            </w:r>
          </w:p>
        </w:tc>
      </w:tr>
      <w:tr w:rsidR="000F5C8C" w14:paraId="6D9A5103" w14:textId="77777777" w:rsidTr="000F5C8C">
        <w:trPr>
          <w:trHeight w:val="292"/>
        </w:trPr>
        <w:tc>
          <w:tcPr>
            <w:tcW w:w="631" w:type="pct"/>
            <w:shd w:val="clear" w:color="auto" w:fill="auto"/>
          </w:tcPr>
          <w:p w14:paraId="2F4931FB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1.</w:t>
            </w:r>
          </w:p>
        </w:tc>
        <w:tc>
          <w:tcPr>
            <w:tcW w:w="2364" w:type="pct"/>
            <w:tcBorders>
              <w:right w:val="single" w:sz="4" w:space="0" w:color="auto"/>
            </w:tcBorders>
            <w:shd w:val="clear" w:color="auto" w:fill="auto"/>
          </w:tcPr>
          <w:p w14:paraId="260F3557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DC0ED7">
              <w:rPr>
                <w:rFonts w:cs="Times New Roman"/>
                <w:bCs w:val="0"/>
                <w:i w:val="0"/>
                <w:iCs w:val="0"/>
                <w:szCs w:val="24"/>
              </w:rPr>
              <w:t>Год</w:t>
            </w:r>
          </w:p>
        </w:tc>
        <w:tc>
          <w:tcPr>
            <w:tcW w:w="200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07E0533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Число</w:t>
            </w:r>
          </w:p>
        </w:tc>
      </w:tr>
    </w:tbl>
    <w:p w14:paraId="39367930" w14:textId="4C1FDB2D" w:rsidR="000F5C8C" w:rsidRDefault="00645C3B" w:rsidP="00A25068">
      <w:pPr>
        <w:spacing w:after="0" w:line="240" w:lineRule="auto"/>
        <w:ind w:firstLine="567"/>
      </w:pPr>
      <w:r w:rsidRPr="00A25068">
        <w:t xml:space="preserve">   </w:t>
      </w:r>
    </w:p>
    <w:p w14:paraId="79D40166" w14:textId="3CE0CAB8" w:rsidR="000F5C8C" w:rsidRPr="00A25068" w:rsidRDefault="000F5C8C" w:rsidP="00A25068">
      <w:pPr>
        <w:pStyle w:val="tgtextbasicjustify"/>
        <w:numPr>
          <w:ilvl w:val="0"/>
          <w:numId w:val="27"/>
        </w:numPr>
        <w:spacing w:before="60" w:after="60" w:line="240" w:lineRule="auto"/>
        <w:ind w:left="284" w:hanging="284"/>
        <w:rPr>
          <w:i/>
        </w:rPr>
      </w:pPr>
      <w:r w:rsidRPr="00A25068">
        <w:rPr>
          <w:i/>
        </w:rPr>
        <w:t>Список «Вид деятельности»</w:t>
      </w:r>
    </w:p>
    <w:p w14:paraId="55469386" w14:textId="77777777" w:rsidR="000F5C8C" w:rsidRPr="005368C1" w:rsidRDefault="000F5C8C" w:rsidP="000F5C8C">
      <w:pPr>
        <w:spacing w:after="0" w:line="240" w:lineRule="auto"/>
        <w:ind w:firstLine="567"/>
      </w:pPr>
      <w:r>
        <w:t xml:space="preserve">Данный список реализован для получения данных из списка </w:t>
      </w:r>
      <w:r w:rsidRPr="002C2EC7">
        <w:t>«Вид деятельности»</w:t>
      </w:r>
      <w:r>
        <w:t xml:space="preserve"> коллекции </w:t>
      </w:r>
      <w:r w:rsidRPr="005368C1">
        <w:t>сайтов «Библиотека документов» и полностью дублирует его.</w:t>
      </w:r>
    </w:p>
    <w:p w14:paraId="0F96640F" w14:textId="1D3EC3FC" w:rsidR="000F5C8C" w:rsidRPr="005368C1" w:rsidRDefault="000F5C8C" w:rsidP="000F5C8C">
      <w:pPr>
        <w:spacing w:after="0" w:line="240" w:lineRule="auto"/>
        <w:ind w:firstLine="567"/>
      </w:pPr>
      <w:r w:rsidRPr="005368C1">
        <w:t>Список в разделе «Проектный офис» скрыт от конечного пользователя. Все изменения следует производить в списке на коллекции сайтов «Библиотека документов». Синхронизация списков происходит посредством таймера «Синхронизация справочника "Вид Деятельности"</w:t>
      </w:r>
      <w:r w:rsidR="00377435">
        <w:t>»</w:t>
      </w:r>
      <w:r w:rsidRPr="005368C1">
        <w:t xml:space="preserve">, срабатывающего ежедневно между полуночью и двумя часами ночи. При необходимости таймер можно запустить вручную в любое время. </w:t>
      </w:r>
    </w:p>
    <w:p w14:paraId="178947E7" w14:textId="77777777" w:rsidR="000F5C8C" w:rsidRPr="009A5FB9" w:rsidRDefault="000F5C8C" w:rsidP="000F5C8C">
      <w:pPr>
        <w:spacing w:after="0" w:line="240" w:lineRule="auto"/>
        <w:ind w:firstLine="567"/>
      </w:pPr>
    </w:p>
    <w:p w14:paraId="08982218" w14:textId="3F349805" w:rsidR="000F5C8C" w:rsidRDefault="000F5C8C" w:rsidP="000F5C8C">
      <w:pPr>
        <w:pStyle w:val="tgtextbasicjustify"/>
        <w:numPr>
          <w:ilvl w:val="0"/>
          <w:numId w:val="27"/>
        </w:numPr>
        <w:spacing w:before="60" w:after="60" w:line="240" w:lineRule="auto"/>
        <w:ind w:left="284" w:hanging="284"/>
        <w:rPr>
          <w:i/>
        </w:rPr>
      </w:pPr>
      <w:r w:rsidRPr="004B116A">
        <w:rPr>
          <w:i/>
        </w:rPr>
        <w:t>Список Проект</w:t>
      </w:r>
      <w:r w:rsidR="00377435">
        <w:rPr>
          <w:i/>
        </w:rPr>
        <w:t>ов</w:t>
      </w:r>
    </w:p>
    <w:p w14:paraId="4F609689" w14:textId="70288DA9" w:rsidR="000F5C8C" w:rsidRPr="004B116A" w:rsidRDefault="000F5C8C" w:rsidP="000F5C8C">
      <w:pPr>
        <w:pStyle w:val="af1"/>
        <w:keepNext/>
        <w:spacing w:before="200"/>
        <w:rPr>
          <w:i/>
        </w:rPr>
      </w:pPr>
      <w:r>
        <w:rPr>
          <w:i/>
        </w:rPr>
        <w:t>Таблица </w:t>
      </w:r>
      <w:r w:rsidR="007A3E6F" w:rsidRPr="00BB57CA">
        <w:rPr>
          <w:bCs w:val="0"/>
          <w:i/>
        </w:rPr>
        <w:fldChar w:fldCharType="begin"/>
      </w:r>
      <w:r w:rsidR="007A3E6F" w:rsidRPr="00BB57CA">
        <w:rPr>
          <w:bCs w:val="0"/>
          <w:i/>
        </w:rPr>
        <w:instrText xml:space="preserve"> SEQ Таблица \* ARABIC </w:instrText>
      </w:r>
      <w:r w:rsidR="007A3E6F" w:rsidRPr="00BB57CA">
        <w:rPr>
          <w:bCs w:val="0"/>
          <w:i/>
        </w:rPr>
        <w:fldChar w:fldCharType="separate"/>
      </w:r>
      <w:r w:rsidR="00E22EDC">
        <w:rPr>
          <w:bCs w:val="0"/>
          <w:i/>
          <w:noProof/>
        </w:rPr>
        <w:t>76</w:t>
      </w:r>
      <w:r w:rsidR="007A3E6F" w:rsidRPr="00BB57CA">
        <w:rPr>
          <w:bCs w:val="0"/>
          <w:i/>
        </w:rPr>
        <w:fldChar w:fldCharType="end"/>
      </w:r>
      <w:r w:rsidR="007A3E6F">
        <w:rPr>
          <w:bCs w:val="0"/>
          <w:i/>
        </w:rPr>
        <w:t xml:space="preserve"> </w:t>
      </w:r>
      <w:r>
        <w:rPr>
          <w:i/>
        </w:rPr>
        <w:t xml:space="preserve">– </w:t>
      </w:r>
      <w:r w:rsidRPr="00CF1B24">
        <w:rPr>
          <w:i/>
        </w:rPr>
        <w:t xml:space="preserve">Список </w:t>
      </w:r>
      <w:r w:rsidRPr="004B116A">
        <w:rPr>
          <w:i/>
        </w:rPr>
        <w:t>Проект</w:t>
      </w:r>
      <w:r w:rsidR="00377435">
        <w:rPr>
          <w:i/>
        </w:rPr>
        <w:t>ов</w:t>
      </w:r>
    </w:p>
    <w:tbl>
      <w:tblPr>
        <w:tblStyle w:val="af"/>
        <w:tblW w:w="5000" w:type="pct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832"/>
        <w:gridCol w:w="2063"/>
        <w:gridCol w:w="2596"/>
        <w:gridCol w:w="3853"/>
      </w:tblGrid>
      <w:tr w:rsidR="000F5C8C" w:rsidRPr="004302B9" w14:paraId="6064C9B7" w14:textId="77777777" w:rsidTr="00C53576">
        <w:trPr>
          <w:tblHeader/>
        </w:trPr>
        <w:tc>
          <w:tcPr>
            <w:tcW w:w="445" w:type="pct"/>
            <w:shd w:val="clear" w:color="auto" w:fill="E7E6E6" w:themeFill="background2"/>
          </w:tcPr>
          <w:p w14:paraId="477BD8DD" w14:textId="77777777" w:rsidR="000F5C8C" w:rsidRPr="004302B9" w:rsidRDefault="000F5C8C" w:rsidP="000F5C8C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№ п\п</w:t>
            </w:r>
          </w:p>
        </w:tc>
        <w:tc>
          <w:tcPr>
            <w:tcW w:w="1104" w:type="pct"/>
            <w:tcBorders>
              <w:right w:val="single" w:sz="4" w:space="0" w:color="auto"/>
            </w:tcBorders>
            <w:shd w:val="clear" w:color="auto" w:fill="E7E6E6" w:themeFill="background2"/>
          </w:tcPr>
          <w:p w14:paraId="753B80FB" w14:textId="77777777" w:rsidR="000F5C8C" w:rsidRPr="004302B9" w:rsidRDefault="000F5C8C" w:rsidP="000F5C8C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Наименование</w:t>
            </w:r>
          </w:p>
        </w:tc>
        <w:tc>
          <w:tcPr>
            <w:tcW w:w="1389" w:type="pct"/>
            <w:tcBorders>
              <w:left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06D01034" w14:textId="77777777" w:rsidR="000F5C8C" w:rsidRPr="004302B9" w:rsidRDefault="000F5C8C" w:rsidP="000F5C8C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Тип</w:t>
            </w:r>
          </w:p>
        </w:tc>
        <w:tc>
          <w:tcPr>
            <w:tcW w:w="2062" w:type="pct"/>
            <w:tcBorders>
              <w:left w:val="single" w:sz="4" w:space="0" w:color="auto"/>
            </w:tcBorders>
            <w:shd w:val="clear" w:color="auto" w:fill="E7E6E6" w:themeFill="background2"/>
          </w:tcPr>
          <w:p w14:paraId="770A4778" w14:textId="77777777" w:rsidR="000F5C8C" w:rsidRPr="004302B9" w:rsidRDefault="000F5C8C" w:rsidP="000F5C8C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Комментарий</w:t>
            </w:r>
          </w:p>
        </w:tc>
      </w:tr>
      <w:tr w:rsidR="00C53576" w:rsidRPr="00F83DC9" w14:paraId="45125CD0" w14:textId="77777777" w:rsidTr="00C5357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"/>
        </w:trPr>
        <w:tc>
          <w:tcPr>
            <w:tcW w:w="445" w:type="pct"/>
          </w:tcPr>
          <w:p w14:paraId="4F20D5BB" w14:textId="77777777" w:rsidR="00C53576" w:rsidRPr="00F83DC9" w:rsidRDefault="00C53576" w:rsidP="00C53576">
            <w:pPr>
              <w:numPr>
                <w:ilvl w:val="0"/>
                <w:numId w:val="63"/>
              </w:numPr>
              <w:spacing w:line="240" w:lineRule="auto"/>
              <w:ind w:hanging="485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04" w:type="pct"/>
          </w:tcPr>
          <w:p w14:paraId="39B439E1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Название проекта</w:t>
            </w:r>
          </w:p>
        </w:tc>
        <w:tc>
          <w:tcPr>
            <w:tcW w:w="1389" w:type="pct"/>
          </w:tcPr>
          <w:p w14:paraId="521D4980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Многострочный текст</w:t>
            </w:r>
          </w:p>
        </w:tc>
        <w:tc>
          <w:tcPr>
            <w:tcW w:w="2062" w:type="pct"/>
          </w:tcPr>
          <w:p w14:paraId="48998865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Название создаваемого проекта.</w:t>
            </w:r>
          </w:p>
        </w:tc>
      </w:tr>
      <w:tr w:rsidR="00C53576" w:rsidRPr="00F83DC9" w14:paraId="6911AF46" w14:textId="77777777" w:rsidTr="00C5357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"/>
        </w:trPr>
        <w:tc>
          <w:tcPr>
            <w:tcW w:w="445" w:type="pct"/>
          </w:tcPr>
          <w:p w14:paraId="6C7F7465" w14:textId="77777777" w:rsidR="00C53576" w:rsidRPr="00F83DC9" w:rsidRDefault="00C53576" w:rsidP="00C53576">
            <w:pPr>
              <w:numPr>
                <w:ilvl w:val="0"/>
                <w:numId w:val="63"/>
              </w:numPr>
              <w:spacing w:line="240" w:lineRule="auto"/>
              <w:ind w:hanging="485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04" w:type="pct"/>
          </w:tcPr>
          <w:p w14:paraId="70A148EA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Администратор проекта</w:t>
            </w:r>
          </w:p>
        </w:tc>
        <w:tc>
          <w:tcPr>
            <w:tcW w:w="1389" w:type="pct"/>
          </w:tcPr>
          <w:p w14:paraId="76772D85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Пользователь</w:t>
            </w:r>
          </w:p>
        </w:tc>
        <w:tc>
          <w:tcPr>
            <w:tcW w:w="2062" w:type="pct"/>
          </w:tcPr>
          <w:p w14:paraId="551A328A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Выбирается из списка пользователей Портала.</w:t>
            </w:r>
          </w:p>
        </w:tc>
      </w:tr>
      <w:tr w:rsidR="00C53576" w:rsidRPr="00F83DC9" w14:paraId="234D2BE5" w14:textId="77777777" w:rsidTr="00C5357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"/>
        </w:trPr>
        <w:tc>
          <w:tcPr>
            <w:tcW w:w="445" w:type="pct"/>
          </w:tcPr>
          <w:p w14:paraId="667DF3C8" w14:textId="77777777" w:rsidR="00C53576" w:rsidRPr="00F83DC9" w:rsidRDefault="00C53576" w:rsidP="00C53576">
            <w:pPr>
              <w:numPr>
                <w:ilvl w:val="0"/>
                <w:numId w:val="63"/>
              </w:numPr>
              <w:spacing w:line="240" w:lineRule="auto"/>
              <w:ind w:hanging="485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04" w:type="pct"/>
          </w:tcPr>
          <w:p w14:paraId="08FE3A51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Функциональный заказчик</w:t>
            </w:r>
          </w:p>
        </w:tc>
        <w:tc>
          <w:tcPr>
            <w:tcW w:w="1389" w:type="pct"/>
          </w:tcPr>
          <w:p w14:paraId="1C0FF62B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Выбор из справочника организационной структуры</w:t>
            </w:r>
          </w:p>
        </w:tc>
        <w:tc>
          <w:tcPr>
            <w:tcW w:w="2062" w:type="pct"/>
          </w:tcPr>
          <w:p w14:paraId="2B6380B3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</w:p>
        </w:tc>
      </w:tr>
      <w:tr w:rsidR="00C53576" w:rsidRPr="00F83DC9" w14:paraId="687420BE" w14:textId="77777777" w:rsidTr="00C5357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"/>
        </w:trPr>
        <w:tc>
          <w:tcPr>
            <w:tcW w:w="445" w:type="pct"/>
          </w:tcPr>
          <w:p w14:paraId="6299B400" w14:textId="77777777" w:rsidR="00C53576" w:rsidRPr="00F83DC9" w:rsidRDefault="00C53576" w:rsidP="00C53576">
            <w:pPr>
              <w:numPr>
                <w:ilvl w:val="0"/>
                <w:numId w:val="63"/>
              </w:numPr>
              <w:spacing w:line="240" w:lineRule="auto"/>
              <w:ind w:hanging="485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04" w:type="pct"/>
          </w:tcPr>
          <w:p w14:paraId="3D9B4C9A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Наименование информационной системы</w:t>
            </w:r>
          </w:p>
        </w:tc>
        <w:tc>
          <w:tcPr>
            <w:tcW w:w="1389" w:type="pct"/>
          </w:tcPr>
          <w:p w14:paraId="09D6794E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Подстановка</w:t>
            </w:r>
          </w:p>
        </w:tc>
        <w:tc>
          <w:tcPr>
            <w:tcW w:w="2062" w:type="pct"/>
          </w:tcPr>
          <w:p w14:paraId="03F85226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Выбор значения из списка «Информационные системы»</w:t>
            </w:r>
          </w:p>
        </w:tc>
      </w:tr>
      <w:tr w:rsidR="00C53576" w:rsidRPr="00F83DC9" w14:paraId="5E75FF24" w14:textId="77777777" w:rsidTr="00C5357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"/>
        </w:trPr>
        <w:tc>
          <w:tcPr>
            <w:tcW w:w="445" w:type="pct"/>
          </w:tcPr>
          <w:p w14:paraId="09F1CAD8" w14:textId="77777777" w:rsidR="00C53576" w:rsidRPr="00F83DC9" w:rsidRDefault="00C53576" w:rsidP="00C53576">
            <w:pPr>
              <w:numPr>
                <w:ilvl w:val="0"/>
                <w:numId w:val="63"/>
              </w:numPr>
              <w:spacing w:line="240" w:lineRule="auto"/>
              <w:ind w:hanging="485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04" w:type="pct"/>
          </w:tcPr>
          <w:p w14:paraId="1BFF79CB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Дата начала</w:t>
            </w:r>
          </w:p>
        </w:tc>
        <w:tc>
          <w:tcPr>
            <w:tcW w:w="1389" w:type="pct"/>
          </w:tcPr>
          <w:p w14:paraId="32F01280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Дата и время</w:t>
            </w:r>
          </w:p>
        </w:tc>
        <w:tc>
          <w:tcPr>
            <w:tcW w:w="2062" w:type="pct"/>
          </w:tcPr>
          <w:p w14:paraId="3F02835B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Дата начала</w:t>
            </w:r>
          </w:p>
        </w:tc>
      </w:tr>
      <w:tr w:rsidR="00C53576" w:rsidRPr="00F83DC9" w14:paraId="1CF6E3DA" w14:textId="77777777" w:rsidTr="00C5357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"/>
        </w:trPr>
        <w:tc>
          <w:tcPr>
            <w:tcW w:w="445" w:type="pct"/>
          </w:tcPr>
          <w:p w14:paraId="6FC9F40C" w14:textId="77777777" w:rsidR="00C53576" w:rsidRPr="00F83DC9" w:rsidRDefault="00C53576" w:rsidP="00C53576">
            <w:pPr>
              <w:numPr>
                <w:ilvl w:val="0"/>
                <w:numId w:val="63"/>
              </w:numPr>
              <w:spacing w:line="240" w:lineRule="auto"/>
              <w:ind w:hanging="485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04" w:type="pct"/>
          </w:tcPr>
          <w:p w14:paraId="31A466BF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Дата окончания</w:t>
            </w:r>
          </w:p>
        </w:tc>
        <w:tc>
          <w:tcPr>
            <w:tcW w:w="1389" w:type="pct"/>
          </w:tcPr>
          <w:p w14:paraId="0B0686EE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Дата и время</w:t>
            </w:r>
          </w:p>
        </w:tc>
        <w:tc>
          <w:tcPr>
            <w:tcW w:w="2062" w:type="pct"/>
          </w:tcPr>
          <w:p w14:paraId="14730E43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Дата, к которой проект должен быть выполнен</w:t>
            </w:r>
          </w:p>
        </w:tc>
      </w:tr>
      <w:tr w:rsidR="00C53576" w:rsidRPr="00F83DC9" w14:paraId="7FF57778" w14:textId="77777777" w:rsidTr="00C5357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"/>
        </w:trPr>
        <w:tc>
          <w:tcPr>
            <w:tcW w:w="445" w:type="pct"/>
          </w:tcPr>
          <w:p w14:paraId="468FEEEC" w14:textId="77777777" w:rsidR="00C53576" w:rsidRPr="00F83DC9" w:rsidRDefault="00C53576" w:rsidP="00C53576">
            <w:pPr>
              <w:numPr>
                <w:ilvl w:val="0"/>
                <w:numId w:val="63"/>
              </w:numPr>
              <w:spacing w:line="240" w:lineRule="auto"/>
              <w:ind w:hanging="485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04" w:type="pct"/>
          </w:tcPr>
          <w:p w14:paraId="1ACDAD93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Подрядная организация</w:t>
            </w:r>
          </w:p>
        </w:tc>
        <w:tc>
          <w:tcPr>
            <w:tcW w:w="1389" w:type="pct"/>
          </w:tcPr>
          <w:p w14:paraId="5F88B213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Подстановка</w:t>
            </w:r>
          </w:p>
        </w:tc>
        <w:tc>
          <w:tcPr>
            <w:tcW w:w="2062" w:type="pct"/>
          </w:tcPr>
          <w:p w14:paraId="1A245C4B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 xml:space="preserve">Данные из поля «Наименование организации» списка «Единый список представителей подрядных организаций». </w:t>
            </w:r>
          </w:p>
        </w:tc>
      </w:tr>
      <w:tr w:rsidR="00C53576" w:rsidRPr="00F83DC9" w14:paraId="7C404613" w14:textId="77777777" w:rsidTr="00C5357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"/>
        </w:trPr>
        <w:tc>
          <w:tcPr>
            <w:tcW w:w="445" w:type="pct"/>
          </w:tcPr>
          <w:p w14:paraId="06F528B7" w14:textId="77777777" w:rsidR="00C53576" w:rsidRPr="00F83DC9" w:rsidRDefault="00C53576" w:rsidP="00C53576">
            <w:pPr>
              <w:numPr>
                <w:ilvl w:val="0"/>
                <w:numId w:val="63"/>
              </w:numPr>
              <w:spacing w:line="240" w:lineRule="auto"/>
              <w:ind w:hanging="485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04" w:type="pct"/>
          </w:tcPr>
          <w:p w14:paraId="06279A2C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Номер приложения ЭП</w:t>
            </w:r>
          </w:p>
        </w:tc>
        <w:tc>
          <w:tcPr>
            <w:tcW w:w="1389" w:type="pct"/>
          </w:tcPr>
          <w:p w14:paraId="38524B79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Однострочный текст</w:t>
            </w:r>
          </w:p>
        </w:tc>
        <w:tc>
          <w:tcPr>
            <w:tcW w:w="2062" w:type="pct"/>
          </w:tcPr>
          <w:p w14:paraId="4826315B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</w:p>
        </w:tc>
      </w:tr>
      <w:tr w:rsidR="00C53576" w:rsidRPr="00F83DC9" w14:paraId="526642E8" w14:textId="77777777" w:rsidTr="00C5357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"/>
        </w:trPr>
        <w:tc>
          <w:tcPr>
            <w:tcW w:w="445" w:type="pct"/>
          </w:tcPr>
          <w:p w14:paraId="48CD34D2" w14:textId="77777777" w:rsidR="00C53576" w:rsidRPr="00F83DC9" w:rsidRDefault="00C53576" w:rsidP="00C53576">
            <w:pPr>
              <w:numPr>
                <w:ilvl w:val="0"/>
                <w:numId w:val="63"/>
              </w:numPr>
              <w:spacing w:line="240" w:lineRule="auto"/>
              <w:ind w:hanging="485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04" w:type="pct"/>
          </w:tcPr>
          <w:p w14:paraId="0370481D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Год ГКПЗ</w:t>
            </w:r>
          </w:p>
        </w:tc>
        <w:tc>
          <w:tcPr>
            <w:tcW w:w="1389" w:type="pct"/>
          </w:tcPr>
          <w:p w14:paraId="058B42A0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Подстановка</w:t>
            </w:r>
          </w:p>
        </w:tc>
        <w:tc>
          <w:tcPr>
            <w:tcW w:w="2062" w:type="pct"/>
          </w:tcPr>
          <w:p w14:paraId="4A87AF8B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Выбор из списка</w:t>
            </w:r>
          </w:p>
        </w:tc>
      </w:tr>
      <w:tr w:rsidR="00C53576" w:rsidRPr="00F83DC9" w14:paraId="6C7C0B4B" w14:textId="77777777" w:rsidTr="00C5357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"/>
        </w:trPr>
        <w:tc>
          <w:tcPr>
            <w:tcW w:w="445" w:type="pct"/>
          </w:tcPr>
          <w:p w14:paraId="54AC956A" w14:textId="77777777" w:rsidR="00C53576" w:rsidRPr="00F83DC9" w:rsidRDefault="00C53576" w:rsidP="00C53576">
            <w:pPr>
              <w:numPr>
                <w:ilvl w:val="0"/>
                <w:numId w:val="63"/>
              </w:numPr>
              <w:spacing w:line="240" w:lineRule="auto"/>
              <w:ind w:hanging="485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04" w:type="pct"/>
          </w:tcPr>
          <w:p w14:paraId="7BECEBF4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Тип проекта</w:t>
            </w:r>
          </w:p>
        </w:tc>
        <w:tc>
          <w:tcPr>
            <w:tcW w:w="1389" w:type="pct"/>
          </w:tcPr>
          <w:p w14:paraId="4B24F7C9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 xml:space="preserve">Выбор: </w:t>
            </w:r>
            <w:r w:rsidRPr="00F83DC9">
              <w:rPr>
                <w:rFonts w:cs="Times New Roman"/>
                <w:bCs w:val="0"/>
                <w:iCs w:val="0"/>
                <w:szCs w:val="24"/>
              </w:rPr>
              <w:t xml:space="preserve">Внедрение/развитие АС; </w:t>
            </w:r>
          </w:p>
          <w:p w14:paraId="6442B581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Cs w:val="0"/>
                <w:szCs w:val="24"/>
              </w:rPr>
              <w:t xml:space="preserve">Сопровождение АС; </w:t>
            </w:r>
          </w:p>
          <w:p w14:paraId="6E3A0DBF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Cs w:val="0"/>
                <w:szCs w:val="24"/>
              </w:rPr>
              <w:t xml:space="preserve">Аудит АС/Обследование БП; </w:t>
            </w:r>
          </w:p>
          <w:p w14:paraId="442E4A34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Cs w:val="0"/>
                <w:szCs w:val="24"/>
              </w:rPr>
              <w:t>Лицензии</w:t>
            </w:r>
          </w:p>
        </w:tc>
        <w:tc>
          <w:tcPr>
            <w:tcW w:w="2062" w:type="pct"/>
          </w:tcPr>
          <w:p w14:paraId="3EE1836F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В зависимости от выбранного типа, создается проект по одному из шаблонов</w:t>
            </w:r>
          </w:p>
        </w:tc>
      </w:tr>
      <w:tr w:rsidR="00C53576" w:rsidRPr="00F83DC9" w14:paraId="5A79DF44" w14:textId="77777777" w:rsidTr="00C5357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"/>
        </w:trPr>
        <w:tc>
          <w:tcPr>
            <w:tcW w:w="445" w:type="pct"/>
          </w:tcPr>
          <w:p w14:paraId="6DCA3182" w14:textId="77777777" w:rsidR="00C53576" w:rsidRPr="00F83DC9" w:rsidRDefault="00C53576" w:rsidP="00C53576">
            <w:pPr>
              <w:numPr>
                <w:ilvl w:val="0"/>
                <w:numId w:val="63"/>
              </w:numPr>
              <w:spacing w:line="240" w:lineRule="auto"/>
              <w:ind w:hanging="485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04" w:type="pct"/>
          </w:tcPr>
          <w:p w14:paraId="00DA2C69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Краткое название проекта латинскими буквами</w:t>
            </w:r>
          </w:p>
        </w:tc>
        <w:tc>
          <w:tcPr>
            <w:tcW w:w="1389" w:type="pct"/>
          </w:tcPr>
          <w:p w14:paraId="4CE66613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Однострочный текст</w:t>
            </w:r>
          </w:p>
        </w:tc>
        <w:tc>
          <w:tcPr>
            <w:tcW w:w="2062" w:type="pct"/>
          </w:tcPr>
          <w:p w14:paraId="3DE6CE01" w14:textId="2161BB72" w:rsidR="00C53576" w:rsidRPr="00F83DC9" w:rsidRDefault="00C53576" w:rsidP="00D65618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Заполняется вручную. Аббревиатура проекта, указанная латинскими буквами, которая отобража</w:t>
            </w:r>
            <w:r w:rsidR="00D65618">
              <w:rPr>
                <w:rFonts w:cs="Times New Roman"/>
                <w:bCs w:val="0"/>
                <w:i w:val="0"/>
                <w:iCs w:val="0"/>
                <w:szCs w:val="24"/>
              </w:rPr>
              <w:t>е</w:t>
            </w: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тся в адресной строке</w:t>
            </w:r>
          </w:p>
        </w:tc>
      </w:tr>
      <w:tr w:rsidR="00C53576" w:rsidRPr="00F83DC9" w14:paraId="45C4EDD0" w14:textId="77777777" w:rsidTr="00C5357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"/>
        </w:trPr>
        <w:tc>
          <w:tcPr>
            <w:tcW w:w="445" w:type="pct"/>
          </w:tcPr>
          <w:p w14:paraId="10772AEB" w14:textId="77777777" w:rsidR="00C53576" w:rsidRPr="00F83DC9" w:rsidRDefault="00C53576" w:rsidP="00C53576">
            <w:pPr>
              <w:numPr>
                <w:ilvl w:val="0"/>
                <w:numId w:val="63"/>
              </w:numPr>
              <w:spacing w:line="240" w:lineRule="auto"/>
              <w:ind w:hanging="485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04" w:type="pct"/>
          </w:tcPr>
          <w:p w14:paraId="46B62C79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Статус</w:t>
            </w:r>
          </w:p>
        </w:tc>
        <w:tc>
          <w:tcPr>
            <w:tcW w:w="1389" w:type="pct"/>
          </w:tcPr>
          <w:p w14:paraId="55D4F326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 xml:space="preserve">Выбор: </w:t>
            </w: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br/>
            </w:r>
            <w:r w:rsidRPr="00F83DC9">
              <w:rPr>
                <w:rFonts w:cs="Times New Roman"/>
                <w:bCs w:val="0"/>
                <w:iCs w:val="0"/>
                <w:szCs w:val="24"/>
              </w:rPr>
              <w:t>Подготовка;</w:t>
            </w:r>
          </w:p>
          <w:p w14:paraId="6580E6CC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Cs w:val="0"/>
                <w:szCs w:val="24"/>
              </w:rPr>
              <w:t xml:space="preserve">В работе; </w:t>
            </w:r>
          </w:p>
          <w:p w14:paraId="1D2312D4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Cs w:val="0"/>
                <w:szCs w:val="24"/>
              </w:rPr>
              <w:t>Завершен</w:t>
            </w:r>
          </w:p>
        </w:tc>
        <w:tc>
          <w:tcPr>
            <w:tcW w:w="2062" w:type="pct"/>
          </w:tcPr>
          <w:p w14:paraId="65960603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По умолчанию выставляется значение «Подготовка». Статусы устанавливаются администратором проекта вручную.</w:t>
            </w:r>
          </w:p>
          <w:p w14:paraId="4771875E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Проект имеет статус «Подготовка», когда начаты подготовительные работы по проекту.</w:t>
            </w:r>
          </w:p>
          <w:p w14:paraId="6962F8AA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Статус Проекта «В работе» устанавливается, когда официально начались работы по проекту.</w:t>
            </w:r>
          </w:p>
          <w:p w14:paraId="14EA7198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Статус Проекта «Завершен» устанавливается, когда все работы по проекту завершены.</w:t>
            </w:r>
          </w:p>
          <w:p w14:paraId="011493E9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Если выбран статус «В работе» или «Подготовка», проект отображается в представлении «Активные».</w:t>
            </w:r>
          </w:p>
          <w:p w14:paraId="0D7B1442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Если выбран статус «Завершен», проект отображается в представлении «Архив».</w:t>
            </w:r>
          </w:p>
        </w:tc>
      </w:tr>
      <w:tr w:rsidR="00C53576" w:rsidRPr="00F83DC9" w14:paraId="33B5FD94" w14:textId="77777777" w:rsidTr="00C5357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"/>
        </w:trPr>
        <w:tc>
          <w:tcPr>
            <w:tcW w:w="445" w:type="pct"/>
          </w:tcPr>
          <w:p w14:paraId="5F9E8242" w14:textId="77777777" w:rsidR="00C53576" w:rsidRPr="00F83DC9" w:rsidRDefault="00C53576" w:rsidP="00C53576">
            <w:pPr>
              <w:numPr>
                <w:ilvl w:val="0"/>
                <w:numId w:val="63"/>
              </w:numPr>
              <w:spacing w:line="240" w:lineRule="auto"/>
              <w:ind w:hanging="485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04" w:type="pct"/>
          </w:tcPr>
          <w:p w14:paraId="5EF80A9F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Примечание</w:t>
            </w:r>
          </w:p>
        </w:tc>
        <w:tc>
          <w:tcPr>
            <w:tcW w:w="1389" w:type="pct"/>
          </w:tcPr>
          <w:p w14:paraId="6CBC5E22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83DC9">
              <w:rPr>
                <w:rFonts w:cs="Times New Roman"/>
                <w:bCs w:val="0"/>
                <w:i w:val="0"/>
                <w:iCs w:val="0"/>
                <w:szCs w:val="24"/>
              </w:rPr>
              <w:t>Многострочный текст</w:t>
            </w:r>
          </w:p>
        </w:tc>
        <w:tc>
          <w:tcPr>
            <w:tcW w:w="2062" w:type="pct"/>
          </w:tcPr>
          <w:p w14:paraId="11743F88" w14:textId="77777777" w:rsidR="00C53576" w:rsidRPr="00F83DC9" w:rsidRDefault="00C53576" w:rsidP="00C53576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</w:p>
        </w:tc>
      </w:tr>
    </w:tbl>
    <w:p w14:paraId="30AA41BB" w14:textId="77777777" w:rsidR="00C53576" w:rsidRDefault="00C53576" w:rsidP="00995063">
      <w:pPr>
        <w:pStyle w:val="aff4"/>
      </w:pPr>
    </w:p>
    <w:p w14:paraId="38BA52B4" w14:textId="77777777" w:rsidR="000F5C8C" w:rsidRDefault="000F5C8C" w:rsidP="00867C8B">
      <w:pPr>
        <w:spacing w:after="0" w:line="240" w:lineRule="auto"/>
        <w:ind w:firstLine="567"/>
      </w:pPr>
      <w:r>
        <w:t>Для данного списка настроены два представления:</w:t>
      </w:r>
    </w:p>
    <w:p w14:paraId="5F0396EF" w14:textId="24037F95" w:rsidR="000F5C8C" w:rsidRDefault="000F5C8C" w:rsidP="000F5C8C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 xml:space="preserve">Активные (представление по умолчанию, отображаются </w:t>
      </w:r>
      <w:r w:rsidR="00331C11" w:rsidRPr="00331C11">
        <w:t>проекты, имеющие любой статус, отличный от «Завершен»</w:t>
      </w:r>
      <w:r>
        <w:t>);</w:t>
      </w:r>
    </w:p>
    <w:p w14:paraId="27C23CF8" w14:textId="354245E1" w:rsidR="000F5C8C" w:rsidRDefault="000F5C8C" w:rsidP="000F5C8C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 xml:space="preserve">Архив (отображаются </w:t>
      </w:r>
      <w:r w:rsidR="00331C11" w:rsidRPr="00331C11">
        <w:t>проекты, имеющие статус «Завершен»</w:t>
      </w:r>
      <w:r w:rsidRPr="00704876">
        <w:t>)</w:t>
      </w:r>
      <w:r>
        <w:t>.</w:t>
      </w:r>
    </w:p>
    <w:p w14:paraId="61A9D061" w14:textId="77777777" w:rsidR="000F5C8C" w:rsidRDefault="000F5C8C" w:rsidP="00867C8B">
      <w:pPr>
        <w:spacing w:after="0" w:line="240" w:lineRule="auto"/>
        <w:ind w:firstLine="567"/>
      </w:pPr>
      <w:r>
        <w:t xml:space="preserve">После </w:t>
      </w:r>
      <w:r w:rsidRPr="00867C8B">
        <w:rPr>
          <w:szCs w:val="28"/>
          <w:lang w:eastAsia="ru-RU"/>
        </w:rPr>
        <w:t>создания</w:t>
      </w:r>
      <w:r>
        <w:t xml:space="preserve"> элемента в списке «Проекты» на основании этого элемента создается сайт проекта. </w:t>
      </w:r>
    </w:p>
    <w:p w14:paraId="38581088" w14:textId="77777777" w:rsidR="006D7549" w:rsidRDefault="006D7549" w:rsidP="00995063">
      <w:pPr>
        <w:pStyle w:val="aff4"/>
      </w:pPr>
    </w:p>
    <w:p w14:paraId="4AAC14B8" w14:textId="77777777" w:rsidR="000F5C8C" w:rsidRPr="00762303" w:rsidRDefault="000F5C8C" w:rsidP="000F5C8C">
      <w:pPr>
        <w:pStyle w:val="tgtextbasicjustify"/>
        <w:numPr>
          <w:ilvl w:val="0"/>
          <w:numId w:val="27"/>
        </w:numPr>
        <w:spacing w:before="60" w:after="60" w:line="240" w:lineRule="auto"/>
        <w:ind w:left="284" w:hanging="284"/>
        <w:rPr>
          <w:i/>
        </w:rPr>
      </w:pPr>
      <w:r w:rsidRPr="00762303">
        <w:rPr>
          <w:i/>
        </w:rPr>
        <w:lastRenderedPageBreak/>
        <w:t xml:space="preserve">Библиотека «Нормативные документы по управлению проектами» </w:t>
      </w:r>
    </w:p>
    <w:p w14:paraId="321C8AB5" w14:textId="31AE0CA8" w:rsidR="000F5C8C" w:rsidRPr="00721885" w:rsidRDefault="000F5C8C" w:rsidP="00E64666">
      <w:pPr>
        <w:pStyle w:val="tgtextbasicjustify"/>
        <w:spacing w:before="60" w:after="60" w:line="240" w:lineRule="auto"/>
        <w:ind w:left="284" w:firstLine="0"/>
        <w:rPr>
          <w:i/>
        </w:rPr>
      </w:pPr>
      <w:r>
        <w:t xml:space="preserve">Является стандартной библиотекой документов </w:t>
      </w:r>
      <w:r w:rsidRPr="00F45C9B">
        <w:t>Sharepoint</w:t>
      </w:r>
      <w:r>
        <w:t>.</w:t>
      </w:r>
      <w:bookmarkStart w:id="434" w:name="_Ref459901198"/>
      <w:r w:rsidR="00331C11">
        <w:rPr>
          <w:i/>
        </w:rPr>
        <w:t xml:space="preserve">   </w:t>
      </w:r>
      <w:bookmarkEnd w:id="434"/>
    </w:p>
    <w:p w14:paraId="24BA5718" w14:textId="0DA274B0" w:rsidR="000F5C8C" w:rsidRDefault="000F5C8C" w:rsidP="00867C8B">
      <w:pPr>
        <w:spacing w:after="0" w:line="240" w:lineRule="auto"/>
        <w:ind w:firstLine="567"/>
      </w:pPr>
      <w:r>
        <w:t xml:space="preserve">На </w:t>
      </w:r>
      <w:r w:rsidRPr="00867C8B">
        <w:rPr>
          <w:szCs w:val="28"/>
          <w:lang w:eastAsia="ru-RU"/>
        </w:rPr>
        <w:t>главную</w:t>
      </w:r>
      <w:r>
        <w:t xml:space="preserve"> страницу сайта проектного офиса выведены представления </w:t>
      </w:r>
      <w:r w:rsidR="005B1F38">
        <w:t>С</w:t>
      </w:r>
      <w:r>
        <w:t>писк</w:t>
      </w:r>
      <w:r w:rsidR="00331C11">
        <w:t>а</w:t>
      </w:r>
      <w:r>
        <w:t xml:space="preserve"> Проект</w:t>
      </w:r>
      <w:r w:rsidR="005B1F38">
        <w:t>ов</w:t>
      </w:r>
      <w:r>
        <w:t xml:space="preserve">, </w:t>
      </w:r>
      <w:r w:rsidR="005B1F38">
        <w:t xml:space="preserve">списков </w:t>
      </w:r>
      <w:r>
        <w:t xml:space="preserve">«Нормативные документы по управлению проектами» и «Полезные ссылки». </w:t>
      </w:r>
    </w:p>
    <w:p w14:paraId="1BABF1C3" w14:textId="77777777" w:rsidR="000F5C8C" w:rsidRDefault="000F5C8C" w:rsidP="00995063">
      <w:pPr>
        <w:pStyle w:val="aff4"/>
      </w:pPr>
    </w:p>
    <w:p w14:paraId="2E66889A" w14:textId="77777777" w:rsidR="000F5C8C" w:rsidRPr="00617FD9" w:rsidRDefault="000F5C8C" w:rsidP="000F5C8C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617FD9">
        <w:rPr>
          <w:sz w:val="24"/>
          <w:szCs w:val="24"/>
        </w:rPr>
        <w:t>Сайт Проекта</w:t>
      </w:r>
    </w:p>
    <w:p w14:paraId="2E934FB7" w14:textId="77777777" w:rsidR="000F5C8C" w:rsidRDefault="000F5C8C" w:rsidP="00867C8B">
      <w:pPr>
        <w:spacing w:after="0" w:line="240" w:lineRule="auto"/>
        <w:ind w:firstLine="567"/>
      </w:pPr>
      <w:r>
        <w:t xml:space="preserve">При </w:t>
      </w:r>
      <w:r w:rsidRPr="00867C8B">
        <w:rPr>
          <w:szCs w:val="28"/>
          <w:lang w:eastAsia="ru-RU"/>
        </w:rPr>
        <w:t>создании</w:t>
      </w:r>
      <w:r>
        <w:t xml:space="preserve"> элемента в списке «Проекты» происходит создание подсайта по шаблону «Сайт проекта». </w:t>
      </w:r>
    </w:p>
    <w:p w14:paraId="30D53B10" w14:textId="77777777" w:rsidR="00EB4D2F" w:rsidRDefault="000F5C8C" w:rsidP="00867C8B">
      <w:pPr>
        <w:spacing w:after="0" w:line="240" w:lineRule="auto"/>
        <w:ind w:firstLine="567"/>
      </w:pPr>
      <w:r>
        <w:t xml:space="preserve">На главной </w:t>
      </w:r>
      <w:r w:rsidRPr="00867C8B">
        <w:rPr>
          <w:szCs w:val="28"/>
          <w:lang w:eastAsia="ru-RU"/>
        </w:rPr>
        <w:t>странице</w:t>
      </w:r>
      <w:r>
        <w:t xml:space="preserve"> сайта проекта выводится </w:t>
      </w:r>
      <w:r w:rsidR="00EB4D2F">
        <w:t>следующая информация о проекте:</w:t>
      </w:r>
    </w:p>
    <w:p w14:paraId="5DF39456" w14:textId="7F47A3DC" w:rsidR="00EB4D2F" w:rsidRDefault="000F5C8C" w:rsidP="00EB4D2F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Н</w:t>
      </w:r>
      <w:r w:rsidR="00EB4D2F">
        <w:t>азвание проекта;</w:t>
      </w:r>
    </w:p>
    <w:p w14:paraId="4E3C4349" w14:textId="511E27DE" w:rsidR="00EB4D2F" w:rsidRDefault="00EB4D2F" w:rsidP="00EB4D2F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Администратор проекта;</w:t>
      </w:r>
    </w:p>
    <w:p w14:paraId="6417E5DB" w14:textId="0E51DD8E" w:rsidR="00EB4D2F" w:rsidRDefault="00EB4D2F" w:rsidP="00EB4D2F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Краткое описание проекта;</w:t>
      </w:r>
    </w:p>
    <w:p w14:paraId="5CC2CEDB" w14:textId="4ED68CBD" w:rsidR="00EB4D2F" w:rsidRDefault="00EB4D2F" w:rsidP="00EB4D2F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Дата начала;</w:t>
      </w:r>
    </w:p>
    <w:p w14:paraId="1E779131" w14:textId="6358C32F" w:rsidR="00EB4D2F" w:rsidRDefault="00EB4D2F" w:rsidP="00EB4D2F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Дата окончания;</w:t>
      </w:r>
    </w:p>
    <w:p w14:paraId="4BCCCF04" w14:textId="20BB2E04" w:rsidR="00EB4D2F" w:rsidRDefault="00EB4D2F" w:rsidP="00EB4D2F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Номер приложения ЭП;</w:t>
      </w:r>
    </w:p>
    <w:p w14:paraId="194C4A4C" w14:textId="1CCCD378" w:rsidR="00EB4D2F" w:rsidRDefault="00EB4D2F" w:rsidP="00EB4D2F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Год ГКПЗ;</w:t>
      </w:r>
    </w:p>
    <w:p w14:paraId="6EBF3043" w14:textId="5FEE17D4" w:rsidR="00EB4D2F" w:rsidRDefault="00EB4D2F" w:rsidP="00EB4D2F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Тип проекта;</w:t>
      </w:r>
    </w:p>
    <w:p w14:paraId="6465FC2A" w14:textId="37AB6411" w:rsidR="000F5C8C" w:rsidRDefault="000F5C8C" w:rsidP="00EB4D2F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Статус.</w:t>
      </w:r>
    </w:p>
    <w:p w14:paraId="3FC3BF7B" w14:textId="77777777" w:rsidR="00EB4D2F" w:rsidRDefault="00EB4D2F" w:rsidP="00995063">
      <w:pPr>
        <w:pStyle w:val="aff4"/>
      </w:pPr>
    </w:p>
    <w:p w14:paraId="3787CB8C" w14:textId="77777777" w:rsidR="000F5C8C" w:rsidRDefault="000F5C8C" w:rsidP="00867C8B">
      <w:pPr>
        <w:spacing w:after="0" w:line="240" w:lineRule="auto"/>
        <w:ind w:firstLine="567"/>
      </w:pPr>
      <w:r w:rsidRPr="00F7166A">
        <w:t xml:space="preserve">После </w:t>
      </w:r>
      <w:r w:rsidRPr="00867C8B">
        <w:rPr>
          <w:szCs w:val="28"/>
          <w:lang w:eastAsia="ru-RU"/>
        </w:rPr>
        <w:t>создания</w:t>
      </w:r>
      <w:r w:rsidRPr="00F7166A">
        <w:t xml:space="preserve"> сайта </w:t>
      </w:r>
      <w:r>
        <w:t xml:space="preserve">на </w:t>
      </w:r>
      <w:r w:rsidRPr="00F7166A">
        <w:t>не</w:t>
      </w:r>
      <w:r>
        <w:t xml:space="preserve">м создаются следующие списки и </w:t>
      </w:r>
      <w:r w:rsidRPr="00F7166A">
        <w:t>библиотеки</w:t>
      </w:r>
      <w:r>
        <w:t>.</w:t>
      </w:r>
    </w:p>
    <w:p w14:paraId="4ADD11E8" w14:textId="77777777" w:rsidR="000F5C8C" w:rsidRPr="00936BEE" w:rsidRDefault="000F5C8C" w:rsidP="000F5C8C">
      <w:pPr>
        <w:pStyle w:val="tgtextbasicjustify"/>
        <w:numPr>
          <w:ilvl w:val="0"/>
          <w:numId w:val="28"/>
        </w:numPr>
        <w:spacing w:before="60" w:after="60" w:line="240" w:lineRule="auto"/>
        <w:ind w:left="284" w:hanging="284"/>
        <w:rPr>
          <w:i/>
        </w:rPr>
      </w:pPr>
      <w:r w:rsidRPr="00936BEE">
        <w:rPr>
          <w:i/>
        </w:rPr>
        <w:t>Команда проекта</w:t>
      </w:r>
    </w:p>
    <w:p w14:paraId="1E04D0D1" w14:textId="55F8649A" w:rsidR="000F5C8C" w:rsidRPr="00E64666" w:rsidRDefault="000F5C8C" w:rsidP="00867C8B">
      <w:pPr>
        <w:spacing w:after="0" w:line="240" w:lineRule="auto"/>
        <w:ind w:firstLine="567"/>
      </w:pPr>
      <w:r>
        <w:t xml:space="preserve">В </w:t>
      </w:r>
      <w:r w:rsidRPr="00867C8B">
        <w:rPr>
          <w:szCs w:val="28"/>
          <w:lang w:eastAsia="ru-RU"/>
        </w:rPr>
        <w:t>данном</w:t>
      </w:r>
      <w:r>
        <w:t xml:space="preserve"> </w:t>
      </w:r>
      <w:r w:rsidRPr="00867C8B">
        <w:rPr>
          <w:szCs w:val="28"/>
          <w:lang w:eastAsia="ru-RU"/>
        </w:rPr>
        <w:t>с</w:t>
      </w:r>
      <w:r>
        <w:t xml:space="preserve">писке существует возможность добавления элементов двух различных типов контента: </w:t>
      </w:r>
      <w:r w:rsidRPr="00F7166A">
        <w:t>Пользователи Портала АО «Тюменьэнерго»</w:t>
      </w:r>
      <w:r>
        <w:t xml:space="preserve"> и </w:t>
      </w:r>
      <w:r w:rsidRPr="00F7166A">
        <w:t>Представители подрядных организаций</w:t>
      </w:r>
      <w:r>
        <w:t xml:space="preserve"> (см. </w:t>
      </w:r>
      <w:r w:rsidRPr="00E64666">
        <w:fldChar w:fldCharType="begin"/>
      </w:r>
      <w:r w:rsidRPr="00E64666">
        <w:instrText xml:space="preserve"> REF _Ref459901247 \h  \* MERGEFORMAT </w:instrText>
      </w:r>
      <w:r w:rsidRPr="00E64666">
        <w:fldChar w:fldCharType="separate"/>
      </w:r>
      <w:r w:rsidR="00E22EDC" w:rsidRPr="00E22EDC">
        <w:t xml:space="preserve">Таблица </w:t>
      </w:r>
      <w:r w:rsidRPr="00E64666">
        <w:fldChar w:fldCharType="end"/>
      </w:r>
      <w:r w:rsidRPr="00E64666">
        <w:t>).</w:t>
      </w:r>
    </w:p>
    <w:p w14:paraId="39CBAC1B" w14:textId="591B54E1" w:rsidR="000F5C8C" w:rsidRPr="00721885" w:rsidRDefault="000F5C8C" w:rsidP="000F5C8C">
      <w:pPr>
        <w:pStyle w:val="af1"/>
        <w:keepNext/>
        <w:spacing w:before="200"/>
        <w:rPr>
          <w:i/>
        </w:rPr>
      </w:pPr>
      <w:bookmarkStart w:id="435" w:name="_Ref459901247"/>
      <w:bookmarkStart w:id="436" w:name="_Ref465079305"/>
      <w:r>
        <w:rPr>
          <w:i/>
        </w:rPr>
        <w:t>Таблица</w:t>
      </w:r>
      <w:r w:rsidRPr="00721885">
        <w:rPr>
          <w:i/>
        </w:rPr>
        <w:t xml:space="preserve"> </w:t>
      </w:r>
      <w:bookmarkEnd w:id="435"/>
      <w:r w:rsidR="007A3E6F" w:rsidRPr="00BB57CA">
        <w:rPr>
          <w:bCs w:val="0"/>
          <w:i/>
        </w:rPr>
        <w:fldChar w:fldCharType="begin"/>
      </w:r>
      <w:r w:rsidR="007A3E6F" w:rsidRPr="00BB57CA">
        <w:rPr>
          <w:bCs w:val="0"/>
          <w:i/>
        </w:rPr>
        <w:instrText xml:space="preserve"> SEQ Таблица \* ARABIC </w:instrText>
      </w:r>
      <w:r w:rsidR="007A3E6F" w:rsidRPr="00BB57CA">
        <w:rPr>
          <w:bCs w:val="0"/>
          <w:i/>
        </w:rPr>
        <w:fldChar w:fldCharType="separate"/>
      </w:r>
      <w:r w:rsidR="00E22EDC">
        <w:rPr>
          <w:bCs w:val="0"/>
          <w:i/>
          <w:noProof/>
        </w:rPr>
        <w:t>77</w:t>
      </w:r>
      <w:r w:rsidR="007A3E6F" w:rsidRPr="00BB57CA">
        <w:rPr>
          <w:bCs w:val="0"/>
          <w:i/>
        </w:rPr>
        <w:fldChar w:fldCharType="end"/>
      </w:r>
      <w:bookmarkEnd w:id="436"/>
      <w:r w:rsidRPr="00721885">
        <w:rPr>
          <w:i/>
        </w:rPr>
        <w:t xml:space="preserve"> – </w:t>
      </w:r>
      <w:r>
        <w:rPr>
          <w:i/>
        </w:rPr>
        <w:t>Список «Команда проекта»</w:t>
      </w:r>
    </w:p>
    <w:tbl>
      <w:tblPr>
        <w:tblStyle w:val="af"/>
        <w:tblW w:w="5000" w:type="pct"/>
        <w:tblLook w:val="04A0" w:firstRow="1" w:lastRow="0" w:firstColumn="1" w:lastColumn="0" w:noHBand="0" w:noVBand="1"/>
      </w:tblPr>
      <w:tblGrid>
        <w:gridCol w:w="560"/>
        <w:gridCol w:w="1983"/>
        <w:gridCol w:w="1614"/>
        <w:gridCol w:w="2466"/>
        <w:gridCol w:w="2721"/>
      </w:tblGrid>
      <w:tr w:rsidR="000F5C8C" w:rsidRPr="004302B9" w14:paraId="1A2ABE1B" w14:textId="77777777" w:rsidTr="000F5C8C">
        <w:trPr>
          <w:tblHeader/>
        </w:trPr>
        <w:tc>
          <w:tcPr>
            <w:tcW w:w="299" w:type="pct"/>
            <w:shd w:val="clear" w:color="auto" w:fill="E7E6E6" w:themeFill="background2"/>
            <w:vAlign w:val="center"/>
          </w:tcPr>
          <w:p w14:paraId="55965AE7" w14:textId="77777777" w:rsidR="000F5C8C" w:rsidRPr="004302B9" w:rsidRDefault="000F5C8C" w:rsidP="000F5C8C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№ п\п</w:t>
            </w:r>
          </w:p>
        </w:tc>
        <w:tc>
          <w:tcPr>
            <w:tcW w:w="1062" w:type="pct"/>
            <w:tcBorders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042A3A9F" w14:textId="77777777" w:rsidR="000F5C8C" w:rsidRPr="004302B9" w:rsidRDefault="000F5C8C" w:rsidP="000F5C8C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Наименование</w:t>
            </w:r>
          </w:p>
        </w:tc>
        <w:tc>
          <w:tcPr>
            <w:tcW w:w="863" w:type="pct"/>
            <w:tcBorders>
              <w:left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63178C0C" w14:textId="77777777" w:rsidR="000F5C8C" w:rsidRPr="004302B9" w:rsidRDefault="000F5C8C" w:rsidP="000F5C8C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Тип</w:t>
            </w:r>
          </w:p>
        </w:tc>
        <w:tc>
          <w:tcPr>
            <w:tcW w:w="1319" w:type="pct"/>
            <w:tcBorders>
              <w:left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1964A199" w14:textId="77777777" w:rsidR="000F5C8C" w:rsidRPr="004302B9" w:rsidRDefault="000F5C8C" w:rsidP="000F5C8C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422BF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Пользователи Портала АО</w:t>
            </w:r>
            <w:r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 </w:t>
            </w:r>
            <w:r w:rsidRPr="004422BF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«Тюменьэнерго»</w:t>
            </w:r>
          </w:p>
        </w:tc>
        <w:tc>
          <w:tcPr>
            <w:tcW w:w="1457" w:type="pct"/>
            <w:tcBorders>
              <w:left w:val="single" w:sz="4" w:space="0" w:color="auto"/>
            </w:tcBorders>
            <w:shd w:val="clear" w:color="auto" w:fill="E7E6E6" w:themeFill="background2"/>
            <w:vAlign w:val="center"/>
          </w:tcPr>
          <w:p w14:paraId="44981A03" w14:textId="77777777" w:rsidR="000F5C8C" w:rsidRPr="004302B9" w:rsidRDefault="000F5C8C" w:rsidP="000F5C8C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422BF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Представители подрядных</w:t>
            </w:r>
            <w:r>
              <w:rPr>
                <w:rFonts w:cs="Times New Roman"/>
                <w:b/>
                <w:bCs w:val="0"/>
                <w:i w:val="0"/>
                <w:iCs w:val="0"/>
                <w:szCs w:val="24"/>
              </w:rPr>
              <w:t xml:space="preserve"> организаций</w:t>
            </w:r>
          </w:p>
        </w:tc>
      </w:tr>
      <w:tr w:rsidR="000F5C8C" w14:paraId="0B7B6C33" w14:textId="77777777" w:rsidTr="000F5C8C">
        <w:tc>
          <w:tcPr>
            <w:tcW w:w="299" w:type="pct"/>
          </w:tcPr>
          <w:p w14:paraId="74CBE38D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1.</w:t>
            </w:r>
          </w:p>
        </w:tc>
        <w:tc>
          <w:tcPr>
            <w:tcW w:w="1062" w:type="pct"/>
            <w:tcBorders>
              <w:right w:val="single" w:sz="4" w:space="0" w:color="auto"/>
            </w:tcBorders>
          </w:tcPr>
          <w:p w14:paraId="4CE59EF1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ФИО</w:t>
            </w:r>
          </w:p>
        </w:tc>
        <w:tc>
          <w:tcPr>
            <w:tcW w:w="863" w:type="pct"/>
            <w:tcBorders>
              <w:left w:val="single" w:sz="4" w:space="0" w:color="auto"/>
            </w:tcBorders>
          </w:tcPr>
          <w:p w14:paraId="200F742C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Пользователь портала</w:t>
            </w:r>
          </w:p>
        </w:tc>
        <w:tc>
          <w:tcPr>
            <w:tcW w:w="1319" w:type="pct"/>
          </w:tcPr>
          <w:p w14:paraId="0BE86FB0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Заполняется вручную</w:t>
            </w:r>
          </w:p>
        </w:tc>
        <w:tc>
          <w:tcPr>
            <w:tcW w:w="1457" w:type="pct"/>
          </w:tcPr>
          <w:p w14:paraId="6F117326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отсутствует</w:t>
            </w:r>
          </w:p>
        </w:tc>
      </w:tr>
      <w:tr w:rsidR="000F5C8C" w14:paraId="5C611F07" w14:textId="77777777" w:rsidTr="000F5C8C">
        <w:tc>
          <w:tcPr>
            <w:tcW w:w="299" w:type="pct"/>
          </w:tcPr>
          <w:p w14:paraId="18F28984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2.</w:t>
            </w:r>
          </w:p>
        </w:tc>
        <w:tc>
          <w:tcPr>
            <w:tcW w:w="1062" w:type="pct"/>
            <w:tcBorders>
              <w:right w:val="single" w:sz="4" w:space="0" w:color="auto"/>
            </w:tcBorders>
          </w:tcPr>
          <w:p w14:paraId="2B924E24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4422BF">
              <w:rPr>
                <w:rFonts w:cs="Times New Roman"/>
                <w:bCs w:val="0"/>
                <w:i w:val="0"/>
                <w:iCs w:val="0"/>
                <w:szCs w:val="24"/>
              </w:rPr>
              <w:t>Наименование организации</w:t>
            </w:r>
          </w:p>
        </w:tc>
        <w:tc>
          <w:tcPr>
            <w:tcW w:w="863" w:type="pct"/>
            <w:tcBorders>
              <w:left w:val="single" w:sz="4" w:space="0" w:color="auto"/>
            </w:tcBorders>
          </w:tcPr>
          <w:p w14:paraId="26CC95F8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4422BF">
              <w:rPr>
                <w:rFonts w:cs="Times New Roman"/>
                <w:bCs w:val="0"/>
                <w:i w:val="0"/>
                <w:iCs w:val="0"/>
                <w:szCs w:val="24"/>
              </w:rPr>
              <w:t>Подстановка</w:t>
            </w:r>
          </w:p>
        </w:tc>
        <w:tc>
          <w:tcPr>
            <w:tcW w:w="1319" w:type="pct"/>
          </w:tcPr>
          <w:p w14:paraId="11A20B3C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4422BF">
              <w:rPr>
                <w:rFonts w:cs="Times New Roman"/>
                <w:bCs w:val="0"/>
                <w:i w:val="0"/>
                <w:iCs w:val="0"/>
                <w:szCs w:val="24"/>
              </w:rPr>
              <w:t>отсутствует</w:t>
            </w:r>
          </w:p>
        </w:tc>
        <w:tc>
          <w:tcPr>
            <w:tcW w:w="1457" w:type="pct"/>
          </w:tcPr>
          <w:p w14:paraId="1095C2DC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4422BF">
              <w:rPr>
                <w:rFonts w:cs="Times New Roman"/>
                <w:bCs w:val="0"/>
                <w:i w:val="0"/>
                <w:iCs w:val="0"/>
                <w:szCs w:val="24"/>
              </w:rPr>
              <w:t>Подстановка из единого списка представителей подрядных организаций Сайта проектного офиса</w:t>
            </w:r>
          </w:p>
        </w:tc>
      </w:tr>
      <w:tr w:rsidR="000F5C8C" w:rsidRPr="00712FAE" w14:paraId="77CCC213" w14:textId="77777777" w:rsidTr="000F5C8C">
        <w:tc>
          <w:tcPr>
            <w:tcW w:w="299" w:type="pct"/>
          </w:tcPr>
          <w:p w14:paraId="14F036B9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3.</w:t>
            </w:r>
          </w:p>
        </w:tc>
        <w:tc>
          <w:tcPr>
            <w:tcW w:w="1062" w:type="pct"/>
            <w:tcBorders>
              <w:right w:val="single" w:sz="4" w:space="0" w:color="auto"/>
            </w:tcBorders>
          </w:tcPr>
          <w:p w14:paraId="5E700F40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4422BF">
              <w:rPr>
                <w:rFonts w:cs="Times New Roman"/>
                <w:bCs w:val="0"/>
                <w:i w:val="0"/>
                <w:iCs w:val="0"/>
                <w:szCs w:val="24"/>
              </w:rPr>
              <w:t>ФИО</w:t>
            </w:r>
          </w:p>
        </w:tc>
        <w:tc>
          <w:tcPr>
            <w:tcW w:w="863" w:type="pct"/>
            <w:tcBorders>
              <w:left w:val="single" w:sz="4" w:space="0" w:color="auto"/>
            </w:tcBorders>
          </w:tcPr>
          <w:p w14:paraId="0C06055C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Подстановка</w:t>
            </w:r>
          </w:p>
        </w:tc>
        <w:tc>
          <w:tcPr>
            <w:tcW w:w="1319" w:type="pct"/>
          </w:tcPr>
          <w:p w14:paraId="5E085E9B" w14:textId="77777777" w:rsidR="000F5C8C" w:rsidRDefault="000F5C8C" w:rsidP="000F5C8C">
            <w:pPr>
              <w:pStyle w:val="56"/>
              <w:tabs>
                <w:tab w:val="clear" w:pos="0"/>
              </w:tabs>
              <w:ind w:left="0" w:hanging="33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4422BF">
              <w:rPr>
                <w:rFonts w:cs="Times New Roman"/>
                <w:bCs w:val="0"/>
                <w:i w:val="0"/>
                <w:iCs w:val="0"/>
                <w:szCs w:val="24"/>
              </w:rPr>
              <w:t>отсутствует</w:t>
            </w:r>
          </w:p>
        </w:tc>
        <w:tc>
          <w:tcPr>
            <w:tcW w:w="1457" w:type="pct"/>
          </w:tcPr>
          <w:p w14:paraId="02224564" w14:textId="77777777" w:rsidR="000F5C8C" w:rsidRPr="00712FAE" w:rsidRDefault="000F5C8C" w:rsidP="000F5C8C">
            <w:pPr>
              <w:pStyle w:val="56"/>
              <w:tabs>
                <w:tab w:val="clear" w:pos="0"/>
              </w:tabs>
              <w:ind w:left="0" w:hanging="33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Подстановка из е</w:t>
            </w:r>
            <w:r w:rsidRPr="004422BF">
              <w:rPr>
                <w:rFonts w:cs="Times New Roman"/>
                <w:bCs w:val="0"/>
                <w:i w:val="0"/>
                <w:iCs w:val="0"/>
                <w:szCs w:val="24"/>
              </w:rPr>
              <w:t>дин</w:t>
            </w:r>
            <w:r>
              <w:rPr>
                <w:rFonts w:cs="Times New Roman"/>
                <w:bCs w:val="0"/>
                <w:i w:val="0"/>
                <w:iCs w:val="0"/>
                <w:szCs w:val="24"/>
              </w:rPr>
              <w:t>ого спис</w:t>
            </w:r>
            <w:r w:rsidRPr="004422BF">
              <w:rPr>
                <w:rFonts w:cs="Times New Roman"/>
                <w:bCs w:val="0"/>
                <w:i w:val="0"/>
                <w:iCs w:val="0"/>
                <w:szCs w:val="24"/>
              </w:rPr>
              <w:t>к</w:t>
            </w:r>
            <w:r>
              <w:rPr>
                <w:rFonts w:cs="Times New Roman"/>
                <w:bCs w:val="0"/>
                <w:i w:val="0"/>
                <w:iCs w:val="0"/>
                <w:szCs w:val="24"/>
              </w:rPr>
              <w:t>а</w:t>
            </w:r>
            <w:r w:rsidRPr="004422BF">
              <w:rPr>
                <w:rFonts w:cs="Times New Roman"/>
                <w:bCs w:val="0"/>
                <w:i w:val="0"/>
                <w:iCs w:val="0"/>
                <w:szCs w:val="24"/>
              </w:rPr>
              <w:t xml:space="preserve"> представителей подрядных организаций</w:t>
            </w:r>
            <w:r>
              <w:rPr>
                <w:rFonts w:cs="Times New Roman"/>
                <w:bCs w:val="0"/>
                <w:i w:val="0"/>
                <w:iCs w:val="0"/>
                <w:szCs w:val="24"/>
              </w:rPr>
              <w:t xml:space="preserve"> Сайта проектного офиса с учетом выбранной организации</w:t>
            </w:r>
          </w:p>
        </w:tc>
      </w:tr>
      <w:tr w:rsidR="000F5C8C" w14:paraId="40D45B73" w14:textId="77777777" w:rsidTr="000F5C8C">
        <w:tc>
          <w:tcPr>
            <w:tcW w:w="299" w:type="pct"/>
          </w:tcPr>
          <w:p w14:paraId="053E4E51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4.</w:t>
            </w:r>
          </w:p>
        </w:tc>
        <w:tc>
          <w:tcPr>
            <w:tcW w:w="1062" w:type="pct"/>
            <w:tcBorders>
              <w:right w:val="single" w:sz="4" w:space="0" w:color="auto"/>
            </w:tcBorders>
          </w:tcPr>
          <w:p w14:paraId="424F23C3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4422BF">
              <w:rPr>
                <w:rFonts w:cs="Times New Roman"/>
                <w:bCs w:val="0"/>
                <w:i w:val="0"/>
                <w:iCs w:val="0"/>
                <w:szCs w:val="24"/>
              </w:rPr>
              <w:t>ФИО</w:t>
            </w:r>
          </w:p>
        </w:tc>
        <w:tc>
          <w:tcPr>
            <w:tcW w:w="863" w:type="pct"/>
            <w:tcBorders>
              <w:left w:val="single" w:sz="4" w:space="0" w:color="auto"/>
            </w:tcBorders>
          </w:tcPr>
          <w:p w14:paraId="711BBB5D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Строка</w:t>
            </w:r>
          </w:p>
        </w:tc>
        <w:tc>
          <w:tcPr>
            <w:tcW w:w="2776" w:type="pct"/>
            <w:gridSpan w:val="2"/>
          </w:tcPr>
          <w:p w14:paraId="4FEFE295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 xml:space="preserve">Заполняется автоматически на основании соответствующего поля </w:t>
            </w:r>
          </w:p>
        </w:tc>
      </w:tr>
      <w:tr w:rsidR="000F5C8C" w14:paraId="3128A946" w14:textId="77777777" w:rsidTr="000F5C8C">
        <w:tc>
          <w:tcPr>
            <w:tcW w:w="299" w:type="pct"/>
          </w:tcPr>
          <w:p w14:paraId="2DC52524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5.</w:t>
            </w:r>
          </w:p>
        </w:tc>
        <w:tc>
          <w:tcPr>
            <w:tcW w:w="1062" w:type="pct"/>
            <w:tcBorders>
              <w:right w:val="single" w:sz="4" w:space="0" w:color="auto"/>
            </w:tcBorders>
          </w:tcPr>
          <w:p w14:paraId="7F2EB229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4422BF">
              <w:rPr>
                <w:rFonts w:cs="Times New Roman"/>
                <w:bCs w:val="0"/>
                <w:i w:val="0"/>
                <w:iCs w:val="0"/>
                <w:szCs w:val="24"/>
              </w:rPr>
              <w:t>Функциональная роль</w:t>
            </w:r>
          </w:p>
        </w:tc>
        <w:tc>
          <w:tcPr>
            <w:tcW w:w="863" w:type="pct"/>
            <w:tcBorders>
              <w:left w:val="single" w:sz="4" w:space="0" w:color="auto"/>
            </w:tcBorders>
          </w:tcPr>
          <w:p w14:paraId="3D75D82A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4422BF">
              <w:rPr>
                <w:rFonts w:cs="Times New Roman"/>
                <w:bCs w:val="0"/>
                <w:i w:val="0"/>
                <w:iCs w:val="0"/>
                <w:szCs w:val="24"/>
              </w:rPr>
              <w:t>Строка</w:t>
            </w:r>
          </w:p>
        </w:tc>
        <w:tc>
          <w:tcPr>
            <w:tcW w:w="2776" w:type="pct"/>
            <w:gridSpan w:val="2"/>
          </w:tcPr>
          <w:p w14:paraId="6CF2941A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4422BF">
              <w:rPr>
                <w:rFonts w:cs="Times New Roman"/>
                <w:bCs w:val="0"/>
                <w:i w:val="0"/>
                <w:iCs w:val="0"/>
                <w:szCs w:val="24"/>
              </w:rPr>
              <w:t>Заполняется вручную</w:t>
            </w:r>
          </w:p>
        </w:tc>
      </w:tr>
      <w:tr w:rsidR="000F5C8C" w14:paraId="313A1FD3" w14:textId="77777777" w:rsidTr="000F5C8C">
        <w:tc>
          <w:tcPr>
            <w:tcW w:w="299" w:type="pct"/>
          </w:tcPr>
          <w:p w14:paraId="7FF2B7C5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6.</w:t>
            </w:r>
          </w:p>
        </w:tc>
        <w:tc>
          <w:tcPr>
            <w:tcW w:w="1062" w:type="pct"/>
            <w:tcBorders>
              <w:right w:val="single" w:sz="4" w:space="0" w:color="auto"/>
            </w:tcBorders>
          </w:tcPr>
          <w:p w14:paraId="1D80FC80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DC1724">
              <w:rPr>
                <w:rFonts w:cs="Times New Roman"/>
                <w:bCs w:val="0"/>
                <w:i w:val="0"/>
                <w:iCs w:val="0"/>
                <w:szCs w:val="24"/>
              </w:rPr>
              <w:t>Группа доступа</w:t>
            </w:r>
          </w:p>
        </w:tc>
        <w:tc>
          <w:tcPr>
            <w:tcW w:w="863" w:type="pct"/>
            <w:tcBorders>
              <w:left w:val="single" w:sz="4" w:space="0" w:color="auto"/>
            </w:tcBorders>
          </w:tcPr>
          <w:p w14:paraId="78637EC2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выбор</w:t>
            </w:r>
          </w:p>
        </w:tc>
        <w:tc>
          <w:tcPr>
            <w:tcW w:w="2776" w:type="pct"/>
            <w:gridSpan w:val="2"/>
          </w:tcPr>
          <w:p w14:paraId="1C02C487" w14:textId="77777777" w:rsidR="000F5C8C" w:rsidRDefault="000F5C8C" w:rsidP="000F5C8C">
            <w:pPr>
              <w:pStyle w:val="56"/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DC1724">
              <w:rPr>
                <w:rFonts w:cs="Times New Roman"/>
                <w:bCs w:val="0"/>
                <w:i w:val="0"/>
                <w:iCs w:val="0"/>
                <w:szCs w:val="24"/>
              </w:rPr>
              <w:t>Заполняется вручную, выбор из вариантов: рабочая группа, специалисты исполнителя, кураторы, наблюдатели</w:t>
            </w:r>
          </w:p>
        </w:tc>
      </w:tr>
      <w:tr w:rsidR="000F5C8C" w14:paraId="52BD518B" w14:textId="77777777" w:rsidTr="000F5C8C">
        <w:tc>
          <w:tcPr>
            <w:tcW w:w="299" w:type="pct"/>
          </w:tcPr>
          <w:p w14:paraId="1DE39EA5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lastRenderedPageBreak/>
              <w:t>7.</w:t>
            </w:r>
          </w:p>
        </w:tc>
        <w:tc>
          <w:tcPr>
            <w:tcW w:w="1062" w:type="pct"/>
            <w:tcBorders>
              <w:right w:val="single" w:sz="4" w:space="0" w:color="auto"/>
            </w:tcBorders>
          </w:tcPr>
          <w:p w14:paraId="4049F43C" w14:textId="77777777" w:rsidR="000F5C8C" w:rsidRPr="00712FAE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DC1724">
              <w:rPr>
                <w:rFonts w:cs="Times New Roman"/>
                <w:bCs w:val="0"/>
                <w:i w:val="0"/>
                <w:iCs w:val="0"/>
                <w:szCs w:val="24"/>
              </w:rPr>
              <w:t>Адрес электронной почты</w:t>
            </w:r>
          </w:p>
        </w:tc>
        <w:tc>
          <w:tcPr>
            <w:tcW w:w="863" w:type="pct"/>
            <w:tcBorders>
              <w:left w:val="single" w:sz="4" w:space="0" w:color="auto"/>
            </w:tcBorders>
          </w:tcPr>
          <w:p w14:paraId="702B88E5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DC1724">
              <w:rPr>
                <w:rFonts w:cs="Times New Roman"/>
                <w:bCs w:val="0"/>
                <w:i w:val="0"/>
                <w:iCs w:val="0"/>
                <w:szCs w:val="24"/>
              </w:rPr>
              <w:t>Строка</w:t>
            </w:r>
          </w:p>
        </w:tc>
        <w:tc>
          <w:tcPr>
            <w:tcW w:w="1319" w:type="pct"/>
            <w:vMerge w:val="restart"/>
          </w:tcPr>
          <w:p w14:paraId="512FB6FF" w14:textId="77777777" w:rsidR="000F5C8C" w:rsidRDefault="000F5C8C" w:rsidP="000F5C8C">
            <w:pPr>
              <w:pStyle w:val="56"/>
              <w:tabs>
                <w:tab w:val="clear" w:pos="0"/>
              </w:tabs>
              <w:ind w:left="0" w:hanging="33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Заполняется автоматически на основании профиля пользователя</w:t>
            </w:r>
          </w:p>
        </w:tc>
        <w:tc>
          <w:tcPr>
            <w:tcW w:w="1457" w:type="pct"/>
            <w:vMerge w:val="restart"/>
          </w:tcPr>
          <w:p w14:paraId="2E8C2D94" w14:textId="77777777" w:rsidR="000F5C8C" w:rsidRDefault="000F5C8C" w:rsidP="000F5C8C">
            <w:pPr>
              <w:pStyle w:val="56"/>
              <w:tabs>
                <w:tab w:val="clear" w:pos="0"/>
              </w:tabs>
              <w:ind w:left="0" w:hanging="33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F11E33">
              <w:rPr>
                <w:rFonts w:cs="Times New Roman"/>
                <w:bCs w:val="0"/>
                <w:i w:val="0"/>
                <w:iCs w:val="0"/>
                <w:szCs w:val="24"/>
              </w:rPr>
              <w:t xml:space="preserve">Заполняется </w:t>
            </w:r>
            <w:r>
              <w:rPr>
                <w:rFonts w:cs="Times New Roman"/>
                <w:bCs w:val="0"/>
                <w:i w:val="0"/>
                <w:iCs w:val="0"/>
                <w:szCs w:val="24"/>
              </w:rPr>
              <w:t xml:space="preserve">автоматически на основании выбранного элемента </w:t>
            </w:r>
            <w:r w:rsidRPr="00F11E33">
              <w:rPr>
                <w:rFonts w:cs="Times New Roman"/>
                <w:bCs w:val="0"/>
                <w:i w:val="0"/>
                <w:iCs w:val="0"/>
                <w:szCs w:val="24"/>
              </w:rPr>
              <w:t>списка представителей подрядных организаций</w:t>
            </w:r>
          </w:p>
        </w:tc>
      </w:tr>
      <w:tr w:rsidR="000F5C8C" w14:paraId="300B8856" w14:textId="77777777" w:rsidTr="000F5C8C">
        <w:tc>
          <w:tcPr>
            <w:tcW w:w="299" w:type="pct"/>
          </w:tcPr>
          <w:p w14:paraId="43EE25FA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8.</w:t>
            </w:r>
          </w:p>
        </w:tc>
        <w:tc>
          <w:tcPr>
            <w:tcW w:w="1062" w:type="pct"/>
            <w:tcBorders>
              <w:right w:val="single" w:sz="4" w:space="0" w:color="auto"/>
            </w:tcBorders>
          </w:tcPr>
          <w:p w14:paraId="2233B18D" w14:textId="77777777" w:rsidR="000F5C8C" w:rsidRPr="00712FAE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Должность</w:t>
            </w:r>
          </w:p>
        </w:tc>
        <w:tc>
          <w:tcPr>
            <w:tcW w:w="863" w:type="pct"/>
            <w:tcBorders>
              <w:left w:val="single" w:sz="4" w:space="0" w:color="auto"/>
            </w:tcBorders>
          </w:tcPr>
          <w:p w14:paraId="342F3DDF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DC1724">
              <w:rPr>
                <w:rFonts w:cs="Times New Roman"/>
                <w:bCs w:val="0"/>
                <w:i w:val="0"/>
                <w:iCs w:val="0"/>
                <w:szCs w:val="24"/>
              </w:rPr>
              <w:t>Строка</w:t>
            </w:r>
          </w:p>
        </w:tc>
        <w:tc>
          <w:tcPr>
            <w:tcW w:w="1319" w:type="pct"/>
            <w:vMerge/>
          </w:tcPr>
          <w:p w14:paraId="13657113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</w:p>
        </w:tc>
        <w:tc>
          <w:tcPr>
            <w:tcW w:w="1457" w:type="pct"/>
            <w:vMerge/>
          </w:tcPr>
          <w:p w14:paraId="35AFB04F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</w:p>
        </w:tc>
      </w:tr>
      <w:tr w:rsidR="000F5C8C" w14:paraId="5232ADAB" w14:textId="77777777" w:rsidTr="000F5C8C">
        <w:tc>
          <w:tcPr>
            <w:tcW w:w="299" w:type="pct"/>
          </w:tcPr>
          <w:p w14:paraId="457A2994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9.</w:t>
            </w:r>
          </w:p>
        </w:tc>
        <w:tc>
          <w:tcPr>
            <w:tcW w:w="1062" w:type="pct"/>
            <w:tcBorders>
              <w:right w:val="single" w:sz="4" w:space="0" w:color="auto"/>
            </w:tcBorders>
          </w:tcPr>
          <w:p w14:paraId="7A99E08A" w14:textId="77777777" w:rsidR="000F5C8C" w:rsidRPr="00712FAE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Мобильный телефон</w:t>
            </w:r>
          </w:p>
        </w:tc>
        <w:tc>
          <w:tcPr>
            <w:tcW w:w="863" w:type="pct"/>
            <w:tcBorders>
              <w:left w:val="single" w:sz="4" w:space="0" w:color="auto"/>
            </w:tcBorders>
          </w:tcPr>
          <w:p w14:paraId="7C47FCCC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DC1724">
              <w:rPr>
                <w:rFonts w:cs="Times New Roman"/>
                <w:bCs w:val="0"/>
                <w:i w:val="0"/>
                <w:iCs w:val="0"/>
                <w:szCs w:val="24"/>
              </w:rPr>
              <w:t>Строка</w:t>
            </w:r>
          </w:p>
        </w:tc>
        <w:tc>
          <w:tcPr>
            <w:tcW w:w="1319" w:type="pct"/>
            <w:vMerge/>
          </w:tcPr>
          <w:p w14:paraId="70BA2940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</w:p>
        </w:tc>
        <w:tc>
          <w:tcPr>
            <w:tcW w:w="1457" w:type="pct"/>
            <w:vMerge/>
          </w:tcPr>
          <w:p w14:paraId="30CD61EE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</w:p>
        </w:tc>
      </w:tr>
      <w:tr w:rsidR="000F5C8C" w14:paraId="44E72080" w14:textId="77777777" w:rsidTr="000F5C8C">
        <w:tc>
          <w:tcPr>
            <w:tcW w:w="299" w:type="pct"/>
          </w:tcPr>
          <w:p w14:paraId="7D3D5A86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10.</w:t>
            </w:r>
          </w:p>
        </w:tc>
        <w:tc>
          <w:tcPr>
            <w:tcW w:w="1062" w:type="pct"/>
            <w:tcBorders>
              <w:right w:val="single" w:sz="4" w:space="0" w:color="auto"/>
            </w:tcBorders>
          </w:tcPr>
          <w:p w14:paraId="35C6CBFA" w14:textId="77777777" w:rsidR="000F5C8C" w:rsidRPr="00712FAE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Рабочий телефон</w:t>
            </w:r>
          </w:p>
        </w:tc>
        <w:tc>
          <w:tcPr>
            <w:tcW w:w="863" w:type="pct"/>
            <w:tcBorders>
              <w:left w:val="single" w:sz="4" w:space="0" w:color="auto"/>
            </w:tcBorders>
          </w:tcPr>
          <w:p w14:paraId="268C150E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Строка</w:t>
            </w:r>
          </w:p>
        </w:tc>
        <w:tc>
          <w:tcPr>
            <w:tcW w:w="1319" w:type="pct"/>
            <w:vMerge/>
          </w:tcPr>
          <w:p w14:paraId="67108EC1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</w:p>
        </w:tc>
        <w:tc>
          <w:tcPr>
            <w:tcW w:w="1457" w:type="pct"/>
            <w:vMerge/>
          </w:tcPr>
          <w:p w14:paraId="014165B2" w14:textId="77777777" w:rsidR="000F5C8C" w:rsidRDefault="000F5C8C" w:rsidP="000F5C8C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</w:p>
        </w:tc>
      </w:tr>
    </w:tbl>
    <w:p w14:paraId="5395A48E" w14:textId="77777777" w:rsidR="00EB4D2F" w:rsidRDefault="00EB4D2F" w:rsidP="000F5C8C">
      <w:pPr>
        <w:spacing w:after="0" w:line="240" w:lineRule="auto"/>
        <w:ind w:firstLine="567"/>
      </w:pPr>
    </w:p>
    <w:p w14:paraId="71D6A93D" w14:textId="77777777" w:rsidR="000F5C8C" w:rsidRDefault="000F5C8C" w:rsidP="000F5C8C">
      <w:pPr>
        <w:spacing w:after="0" w:line="240" w:lineRule="auto"/>
        <w:ind w:firstLine="567"/>
      </w:pPr>
      <w:r w:rsidRPr="004422BF">
        <w:t>В зависимости от выбранного при создании типа контента на Event Reciver’e автоматически происходит заполнение атрибутов списка.</w:t>
      </w:r>
      <w:r>
        <w:t xml:space="preserve"> В случае создания элемента типа контента </w:t>
      </w:r>
      <w:r w:rsidRPr="00F11E33">
        <w:t>Пользователи Портала АО «Тюменьэнерго»</w:t>
      </w:r>
      <w:r>
        <w:t xml:space="preserve"> и выбора группы доступа, выбранный пользователь будет автоматически добавлен в соответствующую группу сайта проекта.</w:t>
      </w:r>
    </w:p>
    <w:p w14:paraId="53276D30" w14:textId="77777777" w:rsidR="000F5C8C" w:rsidRDefault="000F5C8C" w:rsidP="000F5C8C">
      <w:pPr>
        <w:spacing w:after="0" w:line="240" w:lineRule="auto"/>
        <w:ind w:firstLine="567"/>
      </w:pPr>
    </w:p>
    <w:p w14:paraId="2A94B729" w14:textId="77777777" w:rsidR="000F5C8C" w:rsidRPr="00936BEE" w:rsidRDefault="000F5C8C" w:rsidP="000F5C8C">
      <w:pPr>
        <w:pStyle w:val="tgtextbasicjustify"/>
        <w:numPr>
          <w:ilvl w:val="0"/>
          <w:numId w:val="28"/>
        </w:numPr>
        <w:spacing w:before="60" w:after="60" w:line="240" w:lineRule="auto"/>
        <w:ind w:left="284" w:hanging="284"/>
        <w:rPr>
          <w:i/>
        </w:rPr>
      </w:pPr>
      <w:r w:rsidRPr="00936BEE">
        <w:rPr>
          <w:i/>
        </w:rPr>
        <w:t>Список «Задачи проекта»</w:t>
      </w:r>
    </w:p>
    <w:p w14:paraId="264368E0" w14:textId="1AD6AF6C" w:rsidR="000F5C8C" w:rsidRDefault="000F5C8C" w:rsidP="000F5C8C">
      <w:pPr>
        <w:spacing w:after="0" w:line="240" w:lineRule="auto"/>
        <w:ind w:firstLine="567"/>
      </w:pPr>
      <w:r>
        <w:t>С</w:t>
      </w:r>
      <w:r w:rsidR="009D3529">
        <w:t xml:space="preserve">писок </w:t>
      </w:r>
      <w:r w:rsidR="007A3E6F">
        <w:t>представляет</w:t>
      </w:r>
      <w:r w:rsidR="009D3529">
        <w:t xml:space="preserve"> собой с</w:t>
      </w:r>
      <w:r>
        <w:t>тандартны</w:t>
      </w:r>
      <w:r w:rsidR="009D3529">
        <w:t>й</w:t>
      </w:r>
      <w:r>
        <w:t xml:space="preserve"> иерархический список задач </w:t>
      </w:r>
      <w:r w:rsidRPr="00936BEE">
        <w:t>Share</w:t>
      </w:r>
      <w:r w:rsidRPr="009D3529">
        <w:t>P</w:t>
      </w:r>
      <w:r w:rsidRPr="00936BEE">
        <w:t>oint</w:t>
      </w:r>
      <w:r>
        <w:t>, необходимый для ведения задач проекта.</w:t>
      </w:r>
    </w:p>
    <w:p w14:paraId="2A90F47A" w14:textId="6854BEDF" w:rsidR="005B1F38" w:rsidRPr="005B1F38" w:rsidRDefault="005B1F38" w:rsidP="009D3529">
      <w:pPr>
        <w:spacing w:after="0" w:line="240" w:lineRule="auto"/>
        <w:ind w:firstLine="567"/>
      </w:pPr>
      <w:r w:rsidRPr="005B1F38">
        <w:t xml:space="preserve">Перечень атрибутов элемента данного списка представлен в </w:t>
      </w:r>
      <w:r>
        <w:t>таблице (см. </w:t>
      </w:r>
      <w:r w:rsidR="009D3529">
        <w:fldChar w:fldCharType="begin"/>
      </w:r>
      <w:r w:rsidR="009D3529">
        <w:instrText xml:space="preserve"> REF _Ref463358126 \h  \* MERGEFORMAT </w:instrText>
      </w:r>
      <w:r w:rsidR="009D3529">
        <w:fldChar w:fldCharType="separate"/>
      </w:r>
      <w:r w:rsidR="00E22EDC" w:rsidRPr="00E22EDC">
        <w:t>Таблица 78</w:t>
      </w:r>
      <w:r w:rsidR="009D3529">
        <w:fldChar w:fldCharType="end"/>
      </w:r>
      <w:r>
        <w:t>)</w:t>
      </w:r>
      <w:r w:rsidRPr="005B1F38">
        <w:t xml:space="preserve">. </w:t>
      </w:r>
    </w:p>
    <w:p w14:paraId="15FFA63E" w14:textId="3D77618D" w:rsidR="005B1F38" w:rsidRPr="005B1F38" w:rsidRDefault="005B1F38" w:rsidP="005B1F38">
      <w:pPr>
        <w:pStyle w:val="af1"/>
        <w:keepNext/>
        <w:spacing w:before="200"/>
        <w:rPr>
          <w:i/>
        </w:rPr>
      </w:pPr>
      <w:bookmarkStart w:id="437" w:name="_Ref463358126"/>
      <w:r w:rsidRPr="005B1F38">
        <w:rPr>
          <w:i/>
        </w:rPr>
        <w:t>Таблица</w:t>
      </w:r>
      <w:r>
        <w:rPr>
          <w:i/>
        </w:rPr>
        <w:t> </w:t>
      </w:r>
      <w:r w:rsidRPr="005B1F38">
        <w:rPr>
          <w:i/>
        </w:rPr>
        <w:fldChar w:fldCharType="begin"/>
      </w:r>
      <w:r w:rsidRPr="005B1F38">
        <w:rPr>
          <w:i/>
        </w:rPr>
        <w:instrText xml:space="preserve"> SEQ Таблица \* ARABIC </w:instrText>
      </w:r>
      <w:r w:rsidRPr="005B1F38">
        <w:rPr>
          <w:i/>
        </w:rPr>
        <w:fldChar w:fldCharType="separate"/>
      </w:r>
      <w:r w:rsidR="00E22EDC">
        <w:rPr>
          <w:i/>
          <w:noProof/>
        </w:rPr>
        <w:t>78</w:t>
      </w:r>
      <w:r w:rsidRPr="005B1F38">
        <w:rPr>
          <w:i/>
        </w:rPr>
        <w:fldChar w:fldCharType="end"/>
      </w:r>
      <w:bookmarkEnd w:id="437"/>
      <w:r w:rsidRPr="005B1F38">
        <w:rPr>
          <w:i/>
        </w:rPr>
        <w:t xml:space="preserve"> – Атрибуты списка «Задачи проекта»</w:t>
      </w:r>
    </w:p>
    <w:tbl>
      <w:tblPr>
        <w:tblStyle w:val="311"/>
        <w:tblW w:w="5000" w:type="pct"/>
        <w:tblLook w:val="04A0" w:firstRow="1" w:lastRow="0" w:firstColumn="1" w:lastColumn="0" w:noHBand="0" w:noVBand="1"/>
      </w:tblPr>
      <w:tblGrid>
        <w:gridCol w:w="445"/>
        <w:gridCol w:w="2125"/>
        <w:gridCol w:w="2653"/>
        <w:gridCol w:w="4121"/>
      </w:tblGrid>
      <w:tr w:rsidR="005B1F38" w:rsidRPr="005B1F38" w14:paraId="2F5F2ED2" w14:textId="77777777" w:rsidTr="005B1F38">
        <w:trPr>
          <w:trHeight w:val="640"/>
        </w:trPr>
        <w:tc>
          <w:tcPr>
            <w:tcW w:w="231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0B995BAA" w14:textId="77777777" w:rsidR="005B1F38" w:rsidRPr="005B1F38" w:rsidRDefault="005B1F38" w:rsidP="005B1F38">
            <w:pPr>
              <w:spacing w:line="240" w:lineRule="auto"/>
              <w:ind w:firstLine="0"/>
              <w:jc w:val="center"/>
              <w:rPr>
                <w:szCs w:val="20"/>
                <w:lang w:eastAsia="ru-RU"/>
              </w:rPr>
            </w:pPr>
            <w:r w:rsidRPr="005B1F38">
              <w:rPr>
                <w:szCs w:val="20"/>
                <w:lang w:eastAsia="ru-RU"/>
              </w:rPr>
              <w:t>№</w:t>
            </w:r>
          </w:p>
        </w:tc>
        <w:tc>
          <w:tcPr>
            <w:tcW w:w="1125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155E32A5" w14:textId="77777777" w:rsidR="005B1F38" w:rsidRPr="005B1F38" w:rsidRDefault="005B1F38" w:rsidP="005B1F38">
            <w:pPr>
              <w:spacing w:line="240" w:lineRule="auto"/>
              <w:ind w:firstLine="34"/>
              <w:jc w:val="center"/>
              <w:rPr>
                <w:szCs w:val="20"/>
                <w:lang w:eastAsia="ru-RU"/>
              </w:rPr>
            </w:pPr>
            <w:r w:rsidRPr="005B1F38">
              <w:rPr>
                <w:szCs w:val="20"/>
                <w:lang w:eastAsia="ru-RU"/>
              </w:rPr>
              <w:t>Отображаемое имя поля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9C9AC05" w14:textId="77777777" w:rsidR="005B1F38" w:rsidRPr="005B1F38" w:rsidRDefault="005B1F38" w:rsidP="005B1F38">
            <w:pPr>
              <w:spacing w:line="240" w:lineRule="auto"/>
              <w:ind w:firstLine="0"/>
              <w:jc w:val="center"/>
              <w:rPr>
                <w:szCs w:val="20"/>
                <w:lang w:eastAsia="ru-RU"/>
              </w:rPr>
            </w:pPr>
            <w:r w:rsidRPr="005B1F38">
              <w:rPr>
                <w:szCs w:val="20"/>
                <w:lang w:eastAsia="ru-RU"/>
              </w:rPr>
              <w:t xml:space="preserve">Тип поля </w:t>
            </w:r>
            <w:r w:rsidRPr="005B1F38">
              <w:rPr>
                <w:szCs w:val="20"/>
                <w:lang w:val="en-US" w:eastAsia="ru-RU"/>
              </w:rPr>
              <w:t>SharePoint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</w:tcPr>
          <w:p w14:paraId="28D931FB" w14:textId="77777777" w:rsidR="005B1F38" w:rsidRPr="005B1F38" w:rsidRDefault="005B1F38" w:rsidP="005B1F38">
            <w:pPr>
              <w:spacing w:line="240" w:lineRule="auto"/>
              <w:ind w:firstLine="0"/>
              <w:jc w:val="center"/>
              <w:rPr>
                <w:szCs w:val="20"/>
                <w:lang w:eastAsia="ru-RU"/>
              </w:rPr>
            </w:pPr>
            <w:r w:rsidRPr="005B1F38">
              <w:rPr>
                <w:szCs w:val="20"/>
                <w:lang w:eastAsia="ru-RU"/>
              </w:rPr>
              <w:t>Комментарий</w:t>
            </w:r>
          </w:p>
        </w:tc>
      </w:tr>
      <w:tr w:rsidR="005B1F38" w:rsidRPr="005B1F38" w14:paraId="441733D1" w14:textId="77777777" w:rsidTr="005B1F38">
        <w:trPr>
          <w:trHeight w:val="382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7193F073" w14:textId="77777777" w:rsidR="005B1F38" w:rsidRPr="005B1F38" w:rsidRDefault="005B1F38" w:rsidP="005B1F38">
            <w:pPr>
              <w:numPr>
                <w:ilvl w:val="0"/>
                <w:numId w:val="64"/>
              </w:numPr>
              <w:spacing w:line="240" w:lineRule="auto"/>
              <w:ind w:left="357" w:hanging="357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25" w:type="pct"/>
            <w:tcBorders>
              <w:top w:val="single" w:sz="4" w:space="0" w:color="auto"/>
              <w:bottom w:val="single" w:sz="4" w:space="0" w:color="auto"/>
            </w:tcBorders>
          </w:tcPr>
          <w:p w14:paraId="537C5487" w14:textId="77777777" w:rsidR="005B1F38" w:rsidRPr="005B1F38" w:rsidRDefault="005B1F38" w:rsidP="005B1F38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5B1F38">
              <w:rPr>
                <w:szCs w:val="20"/>
                <w:lang w:eastAsia="ru-RU"/>
              </w:rPr>
              <w:t>Наименование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C3967C" w14:textId="77777777" w:rsidR="005B1F38" w:rsidRPr="005B1F38" w:rsidRDefault="005B1F38" w:rsidP="005B1F38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5B1F38">
              <w:rPr>
                <w:szCs w:val="20"/>
                <w:lang w:eastAsia="ru-RU"/>
              </w:rPr>
              <w:t>Однострочный текст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170EBE9" w14:textId="77777777" w:rsidR="005B1F38" w:rsidRPr="005B1F38" w:rsidRDefault="005B1F38" w:rsidP="005B1F38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5B1F38">
              <w:rPr>
                <w:szCs w:val="20"/>
                <w:lang w:eastAsia="ru-RU"/>
              </w:rPr>
              <w:t xml:space="preserve">Наименование задачи </w:t>
            </w:r>
          </w:p>
        </w:tc>
      </w:tr>
      <w:tr w:rsidR="005B1F38" w:rsidRPr="005B1F38" w14:paraId="2633D868" w14:textId="77777777" w:rsidTr="005B1F38">
        <w:trPr>
          <w:trHeight w:val="382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492BC187" w14:textId="77777777" w:rsidR="005B1F38" w:rsidRPr="005B1F38" w:rsidRDefault="005B1F38" w:rsidP="005B1F38">
            <w:pPr>
              <w:numPr>
                <w:ilvl w:val="0"/>
                <w:numId w:val="64"/>
              </w:numPr>
              <w:spacing w:line="240" w:lineRule="auto"/>
              <w:ind w:left="357" w:hanging="357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25" w:type="pct"/>
            <w:tcBorders>
              <w:top w:val="single" w:sz="4" w:space="0" w:color="auto"/>
              <w:bottom w:val="single" w:sz="4" w:space="0" w:color="auto"/>
            </w:tcBorders>
          </w:tcPr>
          <w:p w14:paraId="2EAC2166" w14:textId="77777777" w:rsidR="005B1F38" w:rsidRPr="005B1F38" w:rsidRDefault="005B1F38" w:rsidP="005B1F38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5B1F38">
              <w:rPr>
                <w:szCs w:val="20"/>
                <w:lang w:eastAsia="ru-RU"/>
              </w:rPr>
              <w:t>Дата начала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A193A" w14:textId="77777777" w:rsidR="005B1F38" w:rsidRPr="005B1F38" w:rsidRDefault="005B1F38" w:rsidP="005B1F38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5B1F38">
              <w:rPr>
                <w:color w:val="000000"/>
                <w:szCs w:val="20"/>
                <w:lang w:eastAsia="ru-RU"/>
              </w:rPr>
              <w:t>Дата и время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8F6915F" w14:textId="77777777" w:rsidR="005B1F38" w:rsidRPr="005B1F38" w:rsidRDefault="005B1F38" w:rsidP="005B1F38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5B1F38">
              <w:rPr>
                <w:szCs w:val="20"/>
                <w:lang w:eastAsia="ru-RU"/>
              </w:rPr>
              <w:t>Дата начала</w:t>
            </w:r>
          </w:p>
        </w:tc>
      </w:tr>
      <w:tr w:rsidR="005B1F38" w:rsidRPr="005B1F38" w14:paraId="58295809" w14:textId="77777777" w:rsidTr="005B1F38">
        <w:trPr>
          <w:trHeight w:val="555"/>
        </w:trPr>
        <w:tc>
          <w:tcPr>
            <w:tcW w:w="231" w:type="pct"/>
            <w:tcBorders>
              <w:top w:val="single" w:sz="4" w:space="0" w:color="auto"/>
            </w:tcBorders>
          </w:tcPr>
          <w:p w14:paraId="2E01E107" w14:textId="77777777" w:rsidR="005B1F38" w:rsidRPr="005B1F38" w:rsidRDefault="005B1F38" w:rsidP="005B1F38">
            <w:pPr>
              <w:numPr>
                <w:ilvl w:val="0"/>
                <w:numId w:val="64"/>
              </w:numPr>
              <w:spacing w:line="240" w:lineRule="auto"/>
              <w:ind w:left="357" w:hanging="357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19229BD1" w14:textId="77777777" w:rsidR="005B1F38" w:rsidRPr="005B1F38" w:rsidRDefault="005B1F38" w:rsidP="005B1F38">
            <w:pPr>
              <w:spacing w:after="0" w:line="240" w:lineRule="auto"/>
              <w:ind w:firstLine="34"/>
              <w:jc w:val="left"/>
              <w:rPr>
                <w:szCs w:val="20"/>
                <w:lang w:eastAsia="ru-RU"/>
              </w:rPr>
            </w:pPr>
            <w:r w:rsidRPr="005B1F38">
              <w:rPr>
                <w:szCs w:val="20"/>
                <w:lang w:eastAsia="ru-RU"/>
              </w:rPr>
              <w:t>Дата окончания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FC06555" w14:textId="77777777" w:rsidR="005B1F38" w:rsidRPr="005B1F38" w:rsidRDefault="005B1F38" w:rsidP="005B1F38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5B1F38">
              <w:rPr>
                <w:color w:val="000000"/>
                <w:szCs w:val="20"/>
                <w:lang w:eastAsia="ru-RU"/>
              </w:rPr>
              <w:t>Дата и время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72FC67DC" w14:textId="77777777" w:rsidR="005B1F38" w:rsidRPr="005B1F38" w:rsidRDefault="005B1F38" w:rsidP="005B1F38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5B1F38">
              <w:rPr>
                <w:szCs w:val="20"/>
                <w:lang w:eastAsia="ru-RU"/>
              </w:rPr>
              <w:t>Дата, когда задача должна быть выполнена</w:t>
            </w:r>
          </w:p>
        </w:tc>
      </w:tr>
      <w:tr w:rsidR="005B1F38" w:rsidRPr="005B1F38" w14:paraId="0BBD42B8" w14:textId="77777777" w:rsidTr="005B1F38">
        <w:trPr>
          <w:trHeight w:val="640"/>
        </w:trPr>
        <w:tc>
          <w:tcPr>
            <w:tcW w:w="231" w:type="pct"/>
            <w:tcBorders>
              <w:top w:val="single" w:sz="4" w:space="0" w:color="auto"/>
            </w:tcBorders>
          </w:tcPr>
          <w:p w14:paraId="45232783" w14:textId="77777777" w:rsidR="005B1F38" w:rsidRPr="005B1F38" w:rsidRDefault="005B1F38" w:rsidP="005B1F38">
            <w:pPr>
              <w:numPr>
                <w:ilvl w:val="0"/>
                <w:numId w:val="64"/>
              </w:numPr>
              <w:spacing w:line="240" w:lineRule="auto"/>
              <w:ind w:left="357" w:hanging="357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70AFA90C" w14:textId="77777777" w:rsidR="005B1F38" w:rsidRPr="005B1F38" w:rsidRDefault="005B1F38" w:rsidP="005B1F38">
            <w:pPr>
              <w:spacing w:after="0" w:line="240" w:lineRule="auto"/>
              <w:ind w:firstLine="34"/>
              <w:jc w:val="left"/>
              <w:rPr>
                <w:szCs w:val="20"/>
                <w:lang w:eastAsia="ru-RU"/>
              </w:rPr>
            </w:pPr>
            <w:r w:rsidRPr="005B1F38">
              <w:rPr>
                <w:szCs w:val="20"/>
                <w:lang w:eastAsia="ru-RU"/>
              </w:rPr>
              <w:t>Исполнитель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DF5371C" w14:textId="77777777" w:rsidR="005B1F38" w:rsidRPr="005B1F38" w:rsidRDefault="005B1F38" w:rsidP="005B1F38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5B1F38">
              <w:rPr>
                <w:color w:val="000000"/>
                <w:szCs w:val="20"/>
                <w:lang w:eastAsia="ru-RU"/>
              </w:rPr>
              <w:t>Пользователь или группа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634FE97D" w14:textId="77777777" w:rsidR="005B1F38" w:rsidRPr="005B1F38" w:rsidRDefault="005B1F38" w:rsidP="005B1F38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5B1F38">
              <w:rPr>
                <w:szCs w:val="20"/>
                <w:lang w:eastAsia="ru-RU"/>
              </w:rPr>
              <w:t>ФИО исполнителей</w:t>
            </w:r>
          </w:p>
        </w:tc>
      </w:tr>
      <w:tr w:rsidR="005B1F38" w:rsidRPr="005B1F38" w14:paraId="5B823E76" w14:textId="77777777" w:rsidTr="005B1F38">
        <w:trPr>
          <w:trHeight w:val="640"/>
        </w:trPr>
        <w:tc>
          <w:tcPr>
            <w:tcW w:w="231" w:type="pct"/>
            <w:tcBorders>
              <w:top w:val="single" w:sz="4" w:space="0" w:color="auto"/>
            </w:tcBorders>
          </w:tcPr>
          <w:p w14:paraId="76B54C4E" w14:textId="77777777" w:rsidR="005B1F38" w:rsidRPr="005B1F38" w:rsidRDefault="005B1F38" w:rsidP="005B1F38">
            <w:pPr>
              <w:numPr>
                <w:ilvl w:val="0"/>
                <w:numId w:val="64"/>
              </w:numPr>
              <w:spacing w:line="240" w:lineRule="auto"/>
              <w:ind w:left="357" w:hanging="357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243D46C5" w14:textId="77777777" w:rsidR="005B1F38" w:rsidRPr="005B1F38" w:rsidRDefault="005B1F38" w:rsidP="005B1F38">
            <w:pPr>
              <w:spacing w:after="0" w:line="240" w:lineRule="auto"/>
              <w:ind w:firstLine="34"/>
              <w:jc w:val="left"/>
              <w:rPr>
                <w:szCs w:val="20"/>
                <w:lang w:eastAsia="ru-RU"/>
              </w:rPr>
            </w:pPr>
            <w:r w:rsidRPr="005B1F38">
              <w:rPr>
                <w:color w:val="000000"/>
                <w:szCs w:val="20"/>
                <w:lang w:eastAsia="ru-RU"/>
              </w:rPr>
              <w:t>% завершения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D0C5E9" w14:textId="77777777" w:rsidR="005B1F38" w:rsidRPr="005B1F38" w:rsidRDefault="005B1F38" w:rsidP="005B1F38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2D456D63" w14:textId="77777777" w:rsidR="005B1F38" w:rsidRPr="005B1F38" w:rsidRDefault="005B1F38" w:rsidP="005B1F38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5B1F38">
              <w:rPr>
                <w:color w:val="000000"/>
                <w:szCs w:val="20"/>
                <w:lang w:eastAsia="ru-RU"/>
              </w:rPr>
              <w:t>% завершения работ</w:t>
            </w:r>
          </w:p>
        </w:tc>
      </w:tr>
      <w:tr w:rsidR="005B1F38" w:rsidRPr="005B1F38" w14:paraId="055492A1" w14:textId="77777777" w:rsidTr="005B1F38">
        <w:trPr>
          <w:trHeight w:val="640"/>
        </w:trPr>
        <w:tc>
          <w:tcPr>
            <w:tcW w:w="231" w:type="pct"/>
            <w:tcBorders>
              <w:top w:val="single" w:sz="4" w:space="0" w:color="auto"/>
            </w:tcBorders>
          </w:tcPr>
          <w:p w14:paraId="2EA32A5B" w14:textId="77777777" w:rsidR="005B1F38" w:rsidRPr="005B1F38" w:rsidRDefault="005B1F38" w:rsidP="005B1F38">
            <w:pPr>
              <w:numPr>
                <w:ilvl w:val="0"/>
                <w:numId w:val="64"/>
              </w:numPr>
              <w:spacing w:line="240" w:lineRule="auto"/>
              <w:ind w:left="357" w:hanging="357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449CB7B4" w14:textId="77777777" w:rsidR="005B1F38" w:rsidRPr="005B1F38" w:rsidRDefault="005B1F38" w:rsidP="005B1F38">
            <w:pPr>
              <w:spacing w:after="0" w:line="240" w:lineRule="auto"/>
              <w:ind w:firstLine="34"/>
              <w:jc w:val="left"/>
              <w:rPr>
                <w:color w:val="000000"/>
                <w:szCs w:val="20"/>
                <w:lang w:eastAsia="ru-RU"/>
              </w:rPr>
            </w:pPr>
            <w:r w:rsidRPr="005B1F38">
              <w:rPr>
                <w:color w:val="000000"/>
                <w:szCs w:val="20"/>
                <w:lang w:eastAsia="ru-RU"/>
              </w:rPr>
              <w:t>Комментарий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B405BA4" w14:textId="77777777" w:rsidR="005B1F38" w:rsidRPr="005B1F38" w:rsidRDefault="005B1F38" w:rsidP="005B1F38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5B1F38">
              <w:rPr>
                <w:szCs w:val="20"/>
                <w:lang w:eastAsia="ru-RU"/>
              </w:rPr>
              <w:t>Многострочный текст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7F0887F4" w14:textId="77777777" w:rsidR="005B1F38" w:rsidRPr="005B1F38" w:rsidRDefault="005B1F38" w:rsidP="005B1F38">
            <w:pPr>
              <w:spacing w:after="0" w:line="240" w:lineRule="auto"/>
              <w:ind w:firstLine="0"/>
              <w:jc w:val="left"/>
              <w:rPr>
                <w:color w:val="000000"/>
                <w:szCs w:val="20"/>
                <w:lang w:eastAsia="ru-RU"/>
              </w:rPr>
            </w:pPr>
            <w:r w:rsidRPr="005B1F38">
              <w:rPr>
                <w:color w:val="000000"/>
                <w:szCs w:val="20"/>
                <w:lang w:eastAsia="ru-RU"/>
              </w:rPr>
              <w:t>Описание задачи (Комментарий)</w:t>
            </w:r>
          </w:p>
        </w:tc>
      </w:tr>
      <w:tr w:rsidR="005B1F38" w:rsidRPr="005B1F38" w14:paraId="6AD39659" w14:textId="77777777" w:rsidTr="005B1F38">
        <w:trPr>
          <w:trHeight w:val="640"/>
        </w:trPr>
        <w:tc>
          <w:tcPr>
            <w:tcW w:w="231" w:type="pct"/>
            <w:tcBorders>
              <w:top w:val="single" w:sz="4" w:space="0" w:color="auto"/>
            </w:tcBorders>
          </w:tcPr>
          <w:p w14:paraId="1889EF0D" w14:textId="77777777" w:rsidR="005B1F38" w:rsidRPr="005B1F38" w:rsidRDefault="005B1F38" w:rsidP="005B1F38">
            <w:pPr>
              <w:numPr>
                <w:ilvl w:val="0"/>
                <w:numId w:val="64"/>
              </w:numPr>
              <w:spacing w:line="240" w:lineRule="auto"/>
              <w:ind w:left="357" w:hanging="357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7EA480EA" w14:textId="77777777" w:rsidR="005B1F38" w:rsidRPr="005B1F38" w:rsidRDefault="005B1F38" w:rsidP="005B1F38">
            <w:pPr>
              <w:spacing w:after="0" w:line="240" w:lineRule="auto"/>
              <w:ind w:firstLine="34"/>
              <w:jc w:val="left"/>
              <w:rPr>
                <w:color w:val="000000"/>
                <w:szCs w:val="20"/>
                <w:lang w:eastAsia="ru-RU"/>
              </w:rPr>
            </w:pPr>
            <w:r w:rsidRPr="005B1F38">
              <w:rPr>
                <w:color w:val="000000"/>
                <w:szCs w:val="20"/>
                <w:lang w:eastAsia="ru-RU"/>
              </w:rPr>
              <w:t>Предшественники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7F27DE2" w14:textId="77777777" w:rsidR="005B1F38" w:rsidRPr="005B1F38" w:rsidRDefault="005B1F38" w:rsidP="005B1F38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7CD3F7BA" w14:textId="77777777" w:rsidR="005B1F38" w:rsidRPr="005B1F38" w:rsidRDefault="005B1F38" w:rsidP="005B1F38">
            <w:pPr>
              <w:spacing w:after="0" w:line="240" w:lineRule="auto"/>
              <w:ind w:firstLine="0"/>
              <w:jc w:val="left"/>
              <w:rPr>
                <w:color w:val="000000"/>
                <w:szCs w:val="20"/>
                <w:lang w:eastAsia="ru-RU"/>
              </w:rPr>
            </w:pPr>
            <w:r w:rsidRPr="005B1F38">
              <w:rPr>
                <w:color w:val="000000"/>
                <w:szCs w:val="20"/>
                <w:lang w:eastAsia="ru-RU"/>
              </w:rPr>
              <w:t>Позволяет указать задачи, предшествующие выбранной</w:t>
            </w:r>
          </w:p>
        </w:tc>
      </w:tr>
      <w:tr w:rsidR="005B1F38" w:rsidRPr="005B1F38" w14:paraId="753A8B07" w14:textId="77777777" w:rsidTr="005B1F38">
        <w:trPr>
          <w:trHeight w:val="640"/>
        </w:trPr>
        <w:tc>
          <w:tcPr>
            <w:tcW w:w="231" w:type="pct"/>
            <w:tcBorders>
              <w:top w:val="single" w:sz="4" w:space="0" w:color="auto"/>
            </w:tcBorders>
          </w:tcPr>
          <w:p w14:paraId="523BD73B" w14:textId="77777777" w:rsidR="005B1F38" w:rsidRPr="005B1F38" w:rsidRDefault="005B1F38" w:rsidP="005B1F38">
            <w:pPr>
              <w:numPr>
                <w:ilvl w:val="0"/>
                <w:numId w:val="64"/>
              </w:numPr>
              <w:spacing w:line="240" w:lineRule="auto"/>
              <w:ind w:left="357" w:hanging="357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5CBCD8DC" w14:textId="77777777" w:rsidR="005B1F38" w:rsidRPr="005B1F38" w:rsidRDefault="005B1F38" w:rsidP="005B1F38">
            <w:pPr>
              <w:spacing w:after="0" w:line="240" w:lineRule="auto"/>
              <w:ind w:firstLine="34"/>
              <w:jc w:val="left"/>
              <w:rPr>
                <w:color w:val="000000"/>
                <w:szCs w:val="20"/>
                <w:lang w:eastAsia="ru-RU"/>
              </w:rPr>
            </w:pPr>
            <w:r w:rsidRPr="005B1F38">
              <w:rPr>
                <w:color w:val="000000"/>
                <w:szCs w:val="20"/>
                <w:lang w:eastAsia="ru-RU"/>
              </w:rPr>
              <w:t>Важность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3D85560" w14:textId="77777777" w:rsidR="005B1F38" w:rsidRPr="005B1F38" w:rsidRDefault="005B1F38" w:rsidP="005B1F38">
            <w:pPr>
              <w:spacing w:after="0" w:line="240" w:lineRule="auto"/>
              <w:ind w:firstLine="0"/>
              <w:jc w:val="left"/>
              <w:rPr>
                <w:i/>
                <w:szCs w:val="20"/>
                <w:lang w:eastAsia="ru-RU"/>
              </w:rPr>
            </w:pPr>
            <w:r w:rsidRPr="005B1F38">
              <w:rPr>
                <w:szCs w:val="20"/>
                <w:lang w:eastAsia="ru-RU"/>
              </w:rPr>
              <w:t xml:space="preserve">Выбор: </w:t>
            </w:r>
            <w:r w:rsidRPr="005B1F38">
              <w:rPr>
                <w:i/>
                <w:szCs w:val="20"/>
                <w:lang w:eastAsia="ru-RU"/>
              </w:rPr>
              <w:t>Высокая; Средняя; Низкая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2D501B78" w14:textId="77777777" w:rsidR="005B1F38" w:rsidRPr="005B1F38" w:rsidRDefault="005B1F38" w:rsidP="005B1F38">
            <w:pPr>
              <w:spacing w:after="0" w:line="240" w:lineRule="auto"/>
              <w:ind w:firstLine="0"/>
              <w:jc w:val="left"/>
              <w:rPr>
                <w:color w:val="000000"/>
                <w:szCs w:val="20"/>
                <w:lang w:eastAsia="ru-RU"/>
              </w:rPr>
            </w:pPr>
            <w:r w:rsidRPr="005B1F38">
              <w:rPr>
                <w:color w:val="000000"/>
                <w:szCs w:val="20"/>
                <w:lang w:eastAsia="ru-RU"/>
              </w:rPr>
              <w:t>Критичность задачи</w:t>
            </w:r>
          </w:p>
        </w:tc>
      </w:tr>
      <w:tr w:rsidR="005B1F38" w:rsidRPr="005B1F38" w14:paraId="0BC12A6E" w14:textId="77777777" w:rsidTr="005B1F38">
        <w:trPr>
          <w:trHeight w:val="640"/>
        </w:trPr>
        <w:tc>
          <w:tcPr>
            <w:tcW w:w="231" w:type="pct"/>
            <w:tcBorders>
              <w:top w:val="single" w:sz="4" w:space="0" w:color="auto"/>
            </w:tcBorders>
          </w:tcPr>
          <w:p w14:paraId="61F493D6" w14:textId="77777777" w:rsidR="005B1F38" w:rsidRPr="005B1F38" w:rsidRDefault="005B1F38" w:rsidP="005B1F38">
            <w:pPr>
              <w:numPr>
                <w:ilvl w:val="0"/>
                <w:numId w:val="64"/>
              </w:numPr>
              <w:spacing w:line="240" w:lineRule="auto"/>
              <w:ind w:left="357" w:hanging="357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7ED8622A" w14:textId="77777777" w:rsidR="005B1F38" w:rsidRPr="005B1F38" w:rsidRDefault="005B1F38" w:rsidP="005B1F38">
            <w:pPr>
              <w:spacing w:after="0" w:line="240" w:lineRule="auto"/>
              <w:ind w:firstLine="34"/>
              <w:jc w:val="left"/>
              <w:rPr>
                <w:szCs w:val="20"/>
                <w:lang w:eastAsia="ru-RU"/>
              </w:rPr>
            </w:pPr>
            <w:r w:rsidRPr="005B1F38">
              <w:rPr>
                <w:szCs w:val="20"/>
                <w:lang w:eastAsia="ru-RU"/>
              </w:rPr>
              <w:t>Состояние задачи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E3AD4E7" w14:textId="77777777" w:rsidR="005B1F38" w:rsidRPr="005B1F38" w:rsidRDefault="005B1F38" w:rsidP="005B1F38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5B1F38">
              <w:rPr>
                <w:szCs w:val="20"/>
                <w:lang w:eastAsia="ru-RU"/>
              </w:rPr>
              <w:t xml:space="preserve">Выбор: </w:t>
            </w:r>
            <w:r w:rsidRPr="005B1F38">
              <w:rPr>
                <w:i/>
                <w:szCs w:val="20"/>
                <w:lang w:eastAsia="ru-RU"/>
              </w:rPr>
              <w:t>Не начата; В работе; Завершена; Отложена; Ожидание другого пользователя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42066E45" w14:textId="77777777" w:rsidR="005B1F38" w:rsidRPr="005B1F38" w:rsidRDefault="005B1F38" w:rsidP="005B1F38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5B1F38">
              <w:rPr>
                <w:szCs w:val="20"/>
                <w:lang w:eastAsia="ru-RU"/>
              </w:rPr>
              <w:t>Отражает текущий статус задачи</w:t>
            </w:r>
          </w:p>
        </w:tc>
      </w:tr>
    </w:tbl>
    <w:p w14:paraId="031B3012" w14:textId="77777777" w:rsidR="000F5C8C" w:rsidRDefault="000F5C8C" w:rsidP="000F5C8C">
      <w:pPr>
        <w:spacing w:after="0" w:line="240" w:lineRule="auto"/>
        <w:ind w:firstLine="567"/>
      </w:pPr>
    </w:p>
    <w:p w14:paraId="450FDC16" w14:textId="77777777" w:rsidR="000F5C8C" w:rsidRPr="00936BEE" w:rsidRDefault="000F5C8C" w:rsidP="000F5C8C">
      <w:pPr>
        <w:pStyle w:val="tgtextbasicjustify"/>
        <w:numPr>
          <w:ilvl w:val="0"/>
          <w:numId w:val="28"/>
        </w:numPr>
        <w:spacing w:before="60" w:after="60" w:line="240" w:lineRule="auto"/>
        <w:ind w:left="284" w:hanging="284"/>
        <w:rPr>
          <w:i/>
        </w:rPr>
      </w:pPr>
      <w:r w:rsidRPr="00936BEE">
        <w:rPr>
          <w:i/>
        </w:rPr>
        <w:t>Список «Задачи на согласование</w:t>
      </w:r>
      <w:r>
        <w:rPr>
          <w:i/>
        </w:rPr>
        <w:t>»</w:t>
      </w:r>
    </w:p>
    <w:p w14:paraId="0C7AFEA8" w14:textId="5BB46297" w:rsidR="000F5C8C" w:rsidRDefault="000F5C8C" w:rsidP="000F5C8C">
      <w:pPr>
        <w:spacing w:after="0" w:line="240" w:lineRule="auto"/>
        <w:ind w:firstLine="567"/>
      </w:pPr>
      <w:r>
        <w:t>С</w:t>
      </w:r>
      <w:r w:rsidR="009D3529">
        <w:t>писок представляет собой с</w:t>
      </w:r>
      <w:r>
        <w:t xml:space="preserve">писок задач </w:t>
      </w:r>
      <w:r w:rsidRPr="00936BEE">
        <w:t>SharePoint</w:t>
      </w:r>
      <w:r>
        <w:t>, используемый для рабочего процесса согласования документов.</w:t>
      </w:r>
    </w:p>
    <w:p w14:paraId="45D4352C" w14:textId="14B65531" w:rsidR="009D3529" w:rsidRPr="009D3529" w:rsidRDefault="009D3529" w:rsidP="009D3529">
      <w:pPr>
        <w:spacing w:after="0" w:line="240" w:lineRule="auto"/>
        <w:ind w:firstLine="567"/>
      </w:pPr>
      <w:r w:rsidRPr="009D3529">
        <w:t xml:space="preserve">Перечень атрибутов элемента данного списка представлен в </w:t>
      </w:r>
      <w:r>
        <w:t>таблице (</w:t>
      </w:r>
      <w:r w:rsidRPr="00E64666">
        <w:t>см. </w:t>
      </w:r>
      <w:r w:rsidR="00E64666" w:rsidRPr="00E64666">
        <w:fldChar w:fldCharType="begin"/>
      </w:r>
      <w:r w:rsidR="00E64666" w:rsidRPr="00E64666">
        <w:instrText xml:space="preserve"> REF _Ref465079332 \h  \* MERGEFORMAT </w:instrText>
      </w:r>
      <w:r w:rsidR="00E64666" w:rsidRPr="00E64666">
        <w:fldChar w:fldCharType="separate"/>
      </w:r>
      <w:r w:rsidR="00E22EDC" w:rsidRPr="00E22EDC">
        <w:t>Таблица 79</w:t>
      </w:r>
      <w:r w:rsidR="00E64666" w:rsidRPr="00E64666">
        <w:fldChar w:fldCharType="end"/>
      </w:r>
      <w:r w:rsidRPr="00E64666">
        <w:t>).</w:t>
      </w:r>
      <w:r w:rsidRPr="009D3529">
        <w:t xml:space="preserve"> </w:t>
      </w:r>
    </w:p>
    <w:p w14:paraId="7908B5F8" w14:textId="4E4FACD1" w:rsidR="009D3529" w:rsidRPr="009D3529" w:rsidRDefault="009D3529" w:rsidP="009D3529">
      <w:pPr>
        <w:pStyle w:val="af1"/>
        <w:keepNext/>
        <w:spacing w:before="200"/>
        <w:rPr>
          <w:i/>
        </w:rPr>
      </w:pPr>
      <w:bookmarkStart w:id="438" w:name="_Ref430872206"/>
      <w:bookmarkStart w:id="439" w:name="_Ref465079332"/>
      <w:r w:rsidRPr="009D3529">
        <w:rPr>
          <w:i/>
        </w:rPr>
        <w:lastRenderedPageBreak/>
        <w:t>Таблица </w:t>
      </w:r>
      <w:bookmarkEnd w:id="438"/>
      <w:r w:rsidR="007A3E6F" w:rsidRPr="00BB57CA">
        <w:rPr>
          <w:bCs w:val="0"/>
          <w:i/>
        </w:rPr>
        <w:fldChar w:fldCharType="begin"/>
      </w:r>
      <w:r w:rsidR="007A3E6F" w:rsidRPr="00BB57CA">
        <w:rPr>
          <w:bCs w:val="0"/>
          <w:i/>
        </w:rPr>
        <w:instrText xml:space="preserve"> SEQ Таблица \* ARABIC </w:instrText>
      </w:r>
      <w:r w:rsidR="007A3E6F" w:rsidRPr="00BB57CA">
        <w:rPr>
          <w:bCs w:val="0"/>
          <w:i/>
        </w:rPr>
        <w:fldChar w:fldCharType="separate"/>
      </w:r>
      <w:r w:rsidR="00E22EDC">
        <w:rPr>
          <w:bCs w:val="0"/>
          <w:i/>
          <w:noProof/>
        </w:rPr>
        <w:t>79</w:t>
      </w:r>
      <w:r w:rsidR="007A3E6F" w:rsidRPr="00BB57CA">
        <w:rPr>
          <w:bCs w:val="0"/>
          <w:i/>
        </w:rPr>
        <w:fldChar w:fldCharType="end"/>
      </w:r>
      <w:bookmarkEnd w:id="439"/>
      <w:r w:rsidRPr="009D3529">
        <w:rPr>
          <w:i/>
        </w:rPr>
        <w:t xml:space="preserve"> – Атрибуты списка «Задачи на согласование»</w:t>
      </w:r>
    </w:p>
    <w:tbl>
      <w:tblPr>
        <w:tblStyle w:val="321"/>
        <w:tblW w:w="5000" w:type="pct"/>
        <w:tblLook w:val="04A0" w:firstRow="1" w:lastRow="0" w:firstColumn="1" w:lastColumn="0" w:noHBand="0" w:noVBand="1"/>
      </w:tblPr>
      <w:tblGrid>
        <w:gridCol w:w="814"/>
        <w:gridCol w:w="1974"/>
        <w:gridCol w:w="2544"/>
        <w:gridCol w:w="4012"/>
      </w:tblGrid>
      <w:tr w:rsidR="009D3529" w:rsidRPr="009D3529" w14:paraId="4CF33028" w14:textId="77777777" w:rsidTr="007A3E6F">
        <w:trPr>
          <w:trHeight w:val="20"/>
          <w:tblHeader/>
        </w:trPr>
        <w:tc>
          <w:tcPr>
            <w:tcW w:w="231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5E39D4E4" w14:textId="77777777" w:rsidR="009D3529" w:rsidRPr="007A3E6F" w:rsidRDefault="009D3529" w:rsidP="009D3529">
            <w:pPr>
              <w:spacing w:line="240" w:lineRule="auto"/>
              <w:ind w:firstLine="0"/>
              <w:jc w:val="center"/>
              <w:rPr>
                <w:b/>
                <w:szCs w:val="20"/>
                <w:lang w:eastAsia="ru-RU"/>
              </w:rPr>
            </w:pPr>
            <w:r w:rsidRPr="007A3E6F">
              <w:rPr>
                <w:b/>
                <w:szCs w:val="20"/>
                <w:lang w:eastAsia="ru-RU"/>
              </w:rPr>
              <w:t>№</w:t>
            </w:r>
          </w:p>
        </w:tc>
        <w:tc>
          <w:tcPr>
            <w:tcW w:w="1125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6BA91AF3" w14:textId="77777777" w:rsidR="009D3529" w:rsidRPr="007A3E6F" w:rsidRDefault="009D3529" w:rsidP="009D3529">
            <w:pPr>
              <w:spacing w:line="240" w:lineRule="auto"/>
              <w:ind w:firstLine="34"/>
              <w:jc w:val="center"/>
              <w:rPr>
                <w:b/>
                <w:szCs w:val="20"/>
                <w:lang w:eastAsia="ru-RU"/>
              </w:rPr>
            </w:pPr>
            <w:r w:rsidRPr="007A3E6F">
              <w:rPr>
                <w:b/>
                <w:szCs w:val="20"/>
                <w:lang w:eastAsia="ru-RU"/>
              </w:rPr>
              <w:t>Отображаемое имя поля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17BBA3D" w14:textId="77777777" w:rsidR="009D3529" w:rsidRPr="007A3E6F" w:rsidRDefault="009D3529" w:rsidP="009D3529">
            <w:pPr>
              <w:spacing w:line="240" w:lineRule="auto"/>
              <w:ind w:firstLine="0"/>
              <w:jc w:val="center"/>
              <w:rPr>
                <w:b/>
                <w:szCs w:val="20"/>
                <w:lang w:eastAsia="ru-RU"/>
              </w:rPr>
            </w:pPr>
            <w:r w:rsidRPr="007A3E6F">
              <w:rPr>
                <w:b/>
                <w:szCs w:val="20"/>
                <w:lang w:eastAsia="ru-RU"/>
              </w:rPr>
              <w:t xml:space="preserve">Тип поля </w:t>
            </w:r>
            <w:r w:rsidRPr="007A3E6F">
              <w:rPr>
                <w:b/>
                <w:szCs w:val="20"/>
                <w:lang w:val="en-US" w:eastAsia="ru-RU"/>
              </w:rPr>
              <w:t>SharePoint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</w:tcPr>
          <w:p w14:paraId="12A4879C" w14:textId="77777777" w:rsidR="009D3529" w:rsidRPr="007A3E6F" w:rsidRDefault="009D3529" w:rsidP="009D3529">
            <w:pPr>
              <w:spacing w:line="240" w:lineRule="auto"/>
              <w:ind w:firstLine="0"/>
              <w:jc w:val="center"/>
              <w:rPr>
                <w:b/>
                <w:szCs w:val="20"/>
                <w:lang w:eastAsia="ru-RU"/>
              </w:rPr>
            </w:pPr>
            <w:r w:rsidRPr="007A3E6F">
              <w:rPr>
                <w:b/>
                <w:szCs w:val="20"/>
                <w:lang w:eastAsia="ru-RU"/>
              </w:rPr>
              <w:t>Комментарий</w:t>
            </w:r>
          </w:p>
        </w:tc>
      </w:tr>
      <w:tr w:rsidR="009D3529" w:rsidRPr="009D3529" w14:paraId="29D11DF3" w14:textId="77777777" w:rsidTr="007A3E6F">
        <w:trPr>
          <w:trHeight w:val="20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288B491F" w14:textId="77777777" w:rsidR="009D3529" w:rsidRPr="009D3529" w:rsidRDefault="009D3529" w:rsidP="009D3529">
            <w:pPr>
              <w:numPr>
                <w:ilvl w:val="0"/>
                <w:numId w:val="65"/>
              </w:numPr>
              <w:spacing w:line="240" w:lineRule="auto"/>
              <w:ind w:left="357" w:hanging="357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25" w:type="pct"/>
            <w:tcBorders>
              <w:top w:val="single" w:sz="4" w:space="0" w:color="auto"/>
              <w:bottom w:val="single" w:sz="4" w:space="0" w:color="auto"/>
            </w:tcBorders>
          </w:tcPr>
          <w:p w14:paraId="0280F4E5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9D3529">
              <w:rPr>
                <w:szCs w:val="20"/>
                <w:lang w:eastAsia="ru-RU"/>
              </w:rPr>
              <w:t>Наименование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FA55F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9D3529">
              <w:rPr>
                <w:szCs w:val="20"/>
                <w:lang w:eastAsia="ru-RU"/>
              </w:rPr>
              <w:t>Однострочный текст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CB7FF7D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9D3529">
              <w:rPr>
                <w:szCs w:val="20"/>
                <w:lang w:eastAsia="ru-RU"/>
              </w:rPr>
              <w:t xml:space="preserve">Наименование задачи </w:t>
            </w:r>
          </w:p>
        </w:tc>
      </w:tr>
      <w:tr w:rsidR="009D3529" w:rsidRPr="009D3529" w14:paraId="70A64C17" w14:textId="77777777" w:rsidTr="007A3E6F">
        <w:trPr>
          <w:trHeight w:val="20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5676CE50" w14:textId="77777777" w:rsidR="009D3529" w:rsidRPr="009D3529" w:rsidRDefault="009D3529" w:rsidP="009D3529">
            <w:pPr>
              <w:numPr>
                <w:ilvl w:val="0"/>
                <w:numId w:val="65"/>
              </w:numPr>
              <w:spacing w:line="240" w:lineRule="auto"/>
              <w:ind w:left="357" w:hanging="357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25" w:type="pct"/>
            <w:tcBorders>
              <w:top w:val="single" w:sz="4" w:space="0" w:color="auto"/>
              <w:bottom w:val="single" w:sz="4" w:space="0" w:color="auto"/>
            </w:tcBorders>
          </w:tcPr>
          <w:p w14:paraId="26D5C781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9D3529">
              <w:rPr>
                <w:szCs w:val="20"/>
                <w:lang w:eastAsia="ru-RU"/>
              </w:rPr>
              <w:t>Дата начала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35DAD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9D3529">
              <w:rPr>
                <w:color w:val="000000"/>
                <w:szCs w:val="20"/>
                <w:lang w:eastAsia="ru-RU"/>
              </w:rPr>
              <w:t>Дата и время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33DB06F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9D3529">
              <w:rPr>
                <w:szCs w:val="20"/>
                <w:lang w:eastAsia="ru-RU"/>
              </w:rPr>
              <w:t>Дата начала</w:t>
            </w:r>
          </w:p>
        </w:tc>
      </w:tr>
      <w:tr w:rsidR="009D3529" w:rsidRPr="009D3529" w14:paraId="7A419261" w14:textId="77777777" w:rsidTr="007A3E6F">
        <w:trPr>
          <w:trHeight w:val="20"/>
        </w:trPr>
        <w:tc>
          <w:tcPr>
            <w:tcW w:w="231" w:type="pct"/>
            <w:tcBorders>
              <w:top w:val="single" w:sz="4" w:space="0" w:color="auto"/>
            </w:tcBorders>
          </w:tcPr>
          <w:p w14:paraId="36C21049" w14:textId="77777777" w:rsidR="009D3529" w:rsidRPr="009D3529" w:rsidRDefault="009D3529" w:rsidP="009D3529">
            <w:pPr>
              <w:numPr>
                <w:ilvl w:val="0"/>
                <w:numId w:val="65"/>
              </w:numPr>
              <w:spacing w:line="240" w:lineRule="auto"/>
              <w:ind w:left="357" w:hanging="357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4DF789B9" w14:textId="77777777" w:rsidR="009D3529" w:rsidRPr="009D3529" w:rsidRDefault="009D3529" w:rsidP="009D3529">
            <w:pPr>
              <w:spacing w:after="0" w:line="240" w:lineRule="auto"/>
              <w:ind w:firstLine="34"/>
              <w:jc w:val="left"/>
              <w:rPr>
                <w:szCs w:val="20"/>
                <w:lang w:eastAsia="ru-RU"/>
              </w:rPr>
            </w:pPr>
            <w:r w:rsidRPr="009D3529">
              <w:rPr>
                <w:szCs w:val="20"/>
                <w:lang w:eastAsia="ru-RU"/>
              </w:rPr>
              <w:t>Дата окончания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6B69CE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9D3529">
              <w:rPr>
                <w:color w:val="000000"/>
                <w:szCs w:val="20"/>
                <w:lang w:eastAsia="ru-RU"/>
              </w:rPr>
              <w:t>Дата и время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2FC6D762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9D3529">
              <w:rPr>
                <w:szCs w:val="20"/>
                <w:lang w:eastAsia="ru-RU"/>
              </w:rPr>
              <w:t>Дата, когда задача должна быть выполнена</w:t>
            </w:r>
          </w:p>
        </w:tc>
      </w:tr>
      <w:tr w:rsidR="009D3529" w:rsidRPr="009D3529" w14:paraId="11B9815F" w14:textId="77777777" w:rsidTr="007A3E6F">
        <w:trPr>
          <w:trHeight w:val="20"/>
        </w:trPr>
        <w:tc>
          <w:tcPr>
            <w:tcW w:w="231" w:type="pct"/>
            <w:tcBorders>
              <w:top w:val="single" w:sz="4" w:space="0" w:color="auto"/>
            </w:tcBorders>
          </w:tcPr>
          <w:p w14:paraId="409993E4" w14:textId="77777777" w:rsidR="009D3529" w:rsidRPr="009D3529" w:rsidRDefault="009D3529" w:rsidP="009D3529">
            <w:pPr>
              <w:numPr>
                <w:ilvl w:val="0"/>
                <w:numId w:val="65"/>
              </w:numPr>
              <w:spacing w:line="240" w:lineRule="auto"/>
              <w:ind w:left="357" w:hanging="357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5ECB6705" w14:textId="77777777" w:rsidR="009D3529" w:rsidRPr="009D3529" w:rsidRDefault="009D3529" w:rsidP="009D3529">
            <w:pPr>
              <w:spacing w:after="0" w:line="240" w:lineRule="auto"/>
              <w:ind w:firstLine="34"/>
              <w:jc w:val="left"/>
              <w:rPr>
                <w:szCs w:val="20"/>
                <w:lang w:eastAsia="ru-RU"/>
              </w:rPr>
            </w:pPr>
            <w:r w:rsidRPr="009D3529">
              <w:rPr>
                <w:szCs w:val="20"/>
                <w:lang w:eastAsia="ru-RU"/>
              </w:rPr>
              <w:t>Исполнитель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C3C18D0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9D3529">
              <w:rPr>
                <w:color w:val="000000"/>
                <w:szCs w:val="20"/>
                <w:lang w:eastAsia="ru-RU"/>
              </w:rPr>
              <w:t>Пользователь или группа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6890AFEA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9D3529">
              <w:rPr>
                <w:szCs w:val="20"/>
                <w:lang w:eastAsia="ru-RU"/>
              </w:rPr>
              <w:t>ФИО исполнителей</w:t>
            </w:r>
          </w:p>
        </w:tc>
      </w:tr>
      <w:tr w:rsidR="009D3529" w:rsidRPr="009D3529" w14:paraId="6BC51B80" w14:textId="77777777" w:rsidTr="007A3E6F">
        <w:trPr>
          <w:trHeight w:val="20"/>
        </w:trPr>
        <w:tc>
          <w:tcPr>
            <w:tcW w:w="231" w:type="pct"/>
            <w:tcBorders>
              <w:top w:val="single" w:sz="4" w:space="0" w:color="auto"/>
            </w:tcBorders>
          </w:tcPr>
          <w:p w14:paraId="14A4D96E" w14:textId="77777777" w:rsidR="009D3529" w:rsidRPr="009D3529" w:rsidRDefault="009D3529" w:rsidP="009D3529">
            <w:pPr>
              <w:numPr>
                <w:ilvl w:val="0"/>
                <w:numId w:val="65"/>
              </w:numPr>
              <w:spacing w:line="240" w:lineRule="auto"/>
              <w:ind w:left="357" w:hanging="357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1336021E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color w:val="000000"/>
                <w:szCs w:val="20"/>
                <w:lang w:eastAsia="ru-RU"/>
              </w:rPr>
            </w:pPr>
            <w:r w:rsidRPr="009D3529">
              <w:rPr>
                <w:color w:val="000000"/>
                <w:szCs w:val="20"/>
                <w:lang w:eastAsia="ru-RU"/>
              </w:rPr>
              <w:t>Описание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9FBF25F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9D3529">
              <w:rPr>
                <w:szCs w:val="20"/>
                <w:lang w:eastAsia="ru-RU"/>
              </w:rPr>
              <w:t>Многострочный текст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718DE633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color w:val="000000"/>
                <w:szCs w:val="20"/>
                <w:lang w:eastAsia="ru-RU"/>
              </w:rPr>
            </w:pPr>
            <w:r w:rsidRPr="009D3529">
              <w:rPr>
                <w:color w:val="000000"/>
                <w:szCs w:val="20"/>
                <w:lang w:eastAsia="ru-RU"/>
              </w:rPr>
              <w:t xml:space="preserve">Описание задачи </w:t>
            </w:r>
          </w:p>
        </w:tc>
      </w:tr>
      <w:tr w:rsidR="009D3529" w:rsidRPr="009D3529" w14:paraId="485F6E33" w14:textId="77777777" w:rsidTr="007A3E6F">
        <w:trPr>
          <w:trHeight w:val="20"/>
        </w:trPr>
        <w:tc>
          <w:tcPr>
            <w:tcW w:w="231" w:type="pct"/>
            <w:tcBorders>
              <w:top w:val="single" w:sz="4" w:space="0" w:color="auto"/>
            </w:tcBorders>
          </w:tcPr>
          <w:p w14:paraId="03BCE9C7" w14:textId="77777777" w:rsidR="009D3529" w:rsidRPr="009D3529" w:rsidRDefault="009D3529" w:rsidP="009D3529">
            <w:pPr>
              <w:numPr>
                <w:ilvl w:val="0"/>
                <w:numId w:val="65"/>
              </w:numPr>
              <w:spacing w:line="240" w:lineRule="auto"/>
              <w:ind w:left="357" w:hanging="357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0161168B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color w:val="000000"/>
                <w:szCs w:val="20"/>
                <w:lang w:eastAsia="ru-RU"/>
              </w:rPr>
            </w:pPr>
            <w:r w:rsidRPr="009D3529">
              <w:rPr>
                <w:color w:val="000000"/>
                <w:szCs w:val="20"/>
                <w:lang w:eastAsia="ru-RU"/>
              </w:rPr>
              <w:t>Документ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4AA7C29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9D3529">
              <w:rPr>
                <w:szCs w:val="20"/>
                <w:lang w:eastAsia="ru-RU"/>
              </w:rPr>
              <w:t xml:space="preserve">Ссылка 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1B69E413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color w:val="000000"/>
                <w:szCs w:val="20"/>
                <w:lang w:eastAsia="ru-RU"/>
              </w:rPr>
            </w:pPr>
            <w:r w:rsidRPr="009D3529">
              <w:rPr>
                <w:szCs w:val="24"/>
                <w:lang w:eastAsia="ru-RU"/>
              </w:rPr>
              <w:t>Ссылка на документ</w:t>
            </w:r>
          </w:p>
        </w:tc>
      </w:tr>
      <w:tr w:rsidR="009D3529" w:rsidRPr="009D3529" w14:paraId="14F23E96" w14:textId="77777777" w:rsidTr="007A3E6F">
        <w:trPr>
          <w:trHeight w:val="20"/>
        </w:trPr>
        <w:tc>
          <w:tcPr>
            <w:tcW w:w="231" w:type="pct"/>
            <w:tcBorders>
              <w:top w:val="single" w:sz="4" w:space="0" w:color="auto"/>
            </w:tcBorders>
          </w:tcPr>
          <w:p w14:paraId="1013650C" w14:textId="77777777" w:rsidR="009D3529" w:rsidRPr="009D3529" w:rsidRDefault="009D3529" w:rsidP="009D3529">
            <w:pPr>
              <w:numPr>
                <w:ilvl w:val="0"/>
                <w:numId w:val="65"/>
              </w:numPr>
              <w:spacing w:line="240" w:lineRule="auto"/>
              <w:ind w:left="357" w:hanging="357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5318364E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color w:val="000000"/>
                <w:szCs w:val="20"/>
                <w:lang w:eastAsia="ru-RU"/>
              </w:rPr>
            </w:pPr>
            <w:r w:rsidRPr="009D3529">
              <w:rPr>
                <w:szCs w:val="24"/>
                <w:lang w:eastAsia="ru-RU"/>
              </w:rPr>
              <w:t>№ текущей итерации согласования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2E829F9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9D3529">
              <w:rPr>
                <w:szCs w:val="20"/>
                <w:lang w:eastAsia="ru-RU"/>
              </w:rPr>
              <w:t>Число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7F9F14EA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szCs w:val="24"/>
                <w:lang w:eastAsia="ru-RU"/>
              </w:rPr>
            </w:pPr>
          </w:p>
        </w:tc>
      </w:tr>
      <w:tr w:rsidR="009D3529" w:rsidRPr="009D3529" w14:paraId="76FA699E" w14:textId="77777777" w:rsidTr="007A3E6F">
        <w:trPr>
          <w:trHeight w:val="20"/>
        </w:trPr>
        <w:tc>
          <w:tcPr>
            <w:tcW w:w="231" w:type="pct"/>
            <w:tcBorders>
              <w:top w:val="single" w:sz="4" w:space="0" w:color="auto"/>
            </w:tcBorders>
          </w:tcPr>
          <w:p w14:paraId="2C57B16C" w14:textId="77777777" w:rsidR="009D3529" w:rsidRPr="009D3529" w:rsidRDefault="009D3529" w:rsidP="009D3529">
            <w:pPr>
              <w:numPr>
                <w:ilvl w:val="0"/>
                <w:numId w:val="65"/>
              </w:numPr>
              <w:spacing w:line="240" w:lineRule="auto"/>
              <w:ind w:left="357" w:hanging="357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3B3E472A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color w:val="000000"/>
                <w:szCs w:val="20"/>
                <w:lang w:eastAsia="ru-RU"/>
              </w:rPr>
            </w:pPr>
            <w:r w:rsidRPr="009D3529">
              <w:rPr>
                <w:color w:val="000000"/>
                <w:szCs w:val="20"/>
                <w:lang w:eastAsia="ru-RU"/>
              </w:rPr>
              <w:t>Замечания к документу необходимо внести в реестр замечаний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F3CE24F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9D3529">
              <w:rPr>
                <w:szCs w:val="20"/>
                <w:lang w:eastAsia="ru-RU"/>
              </w:rPr>
              <w:t>Ссылка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3DC2D88D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szCs w:val="24"/>
                <w:lang w:eastAsia="ru-RU"/>
              </w:rPr>
            </w:pPr>
            <w:r w:rsidRPr="009D3529">
              <w:rPr>
                <w:szCs w:val="20"/>
                <w:lang w:eastAsia="ru-RU"/>
              </w:rPr>
              <w:t>Ссылка на реестр замечаний</w:t>
            </w:r>
          </w:p>
        </w:tc>
      </w:tr>
      <w:tr w:rsidR="009D3529" w:rsidRPr="009D3529" w14:paraId="0089B680" w14:textId="77777777" w:rsidTr="007A3E6F">
        <w:trPr>
          <w:trHeight w:val="20"/>
        </w:trPr>
        <w:tc>
          <w:tcPr>
            <w:tcW w:w="231" w:type="pct"/>
            <w:tcBorders>
              <w:top w:val="single" w:sz="4" w:space="0" w:color="auto"/>
            </w:tcBorders>
          </w:tcPr>
          <w:p w14:paraId="7FB2CEC7" w14:textId="77777777" w:rsidR="009D3529" w:rsidRPr="009D3529" w:rsidRDefault="009D3529" w:rsidP="009D3529">
            <w:pPr>
              <w:numPr>
                <w:ilvl w:val="0"/>
                <w:numId w:val="65"/>
              </w:numPr>
              <w:spacing w:line="240" w:lineRule="auto"/>
              <w:ind w:left="357" w:hanging="357"/>
              <w:contextualSpacing/>
              <w:jc w:val="center"/>
              <w:rPr>
                <w:szCs w:val="24"/>
                <w:lang w:eastAsia="ru-RU"/>
              </w:rPr>
            </w:pPr>
            <w:r w:rsidRPr="009D3529">
              <w:rPr>
                <w:szCs w:val="24"/>
                <w:lang w:eastAsia="ru-RU"/>
              </w:rPr>
              <w:t>28</w:t>
            </w: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09B39637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color w:val="000000"/>
                <w:szCs w:val="20"/>
                <w:lang w:eastAsia="ru-RU"/>
              </w:rPr>
            </w:pPr>
            <w:r w:rsidRPr="009D3529">
              <w:rPr>
                <w:color w:val="000000"/>
                <w:szCs w:val="20"/>
                <w:lang w:eastAsia="ru-RU"/>
              </w:rPr>
              <w:t>Комментарий исполнителя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9968170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9D3529">
              <w:rPr>
                <w:szCs w:val="20"/>
                <w:lang w:eastAsia="ru-RU"/>
              </w:rPr>
              <w:t>Многострочный текст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2DF08E24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</w:p>
        </w:tc>
      </w:tr>
      <w:tr w:rsidR="009D3529" w:rsidRPr="009D3529" w14:paraId="03C3A0B6" w14:textId="77777777" w:rsidTr="007A3E6F">
        <w:trPr>
          <w:trHeight w:val="20"/>
        </w:trPr>
        <w:tc>
          <w:tcPr>
            <w:tcW w:w="231" w:type="pct"/>
            <w:tcBorders>
              <w:top w:val="single" w:sz="4" w:space="0" w:color="auto"/>
              <w:bottom w:val="single" w:sz="4" w:space="0" w:color="auto"/>
            </w:tcBorders>
          </w:tcPr>
          <w:p w14:paraId="3E2B018D" w14:textId="77777777" w:rsidR="009D3529" w:rsidRPr="009D3529" w:rsidRDefault="009D3529" w:rsidP="009D3529">
            <w:pPr>
              <w:numPr>
                <w:ilvl w:val="0"/>
                <w:numId w:val="65"/>
              </w:numPr>
              <w:spacing w:line="240" w:lineRule="auto"/>
              <w:ind w:left="357" w:hanging="357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25" w:type="pct"/>
            <w:tcBorders>
              <w:top w:val="single" w:sz="4" w:space="0" w:color="auto"/>
              <w:bottom w:val="single" w:sz="4" w:space="0" w:color="auto"/>
            </w:tcBorders>
          </w:tcPr>
          <w:p w14:paraId="12E748C8" w14:textId="77777777" w:rsidR="009D3529" w:rsidRPr="009D3529" w:rsidRDefault="009D3529" w:rsidP="009D3529">
            <w:pPr>
              <w:spacing w:after="0" w:line="240" w:lineRule="auto"/>
              <w:ind w:firstLine="34"/>
              <w:jc w:val="left"/>
              <w:rPr>
                <w:szCs w:val="20"/>
                <w:lang w:eastAsia="ru-RU"/>
              </w:rPr>
            </w:pPr>
            <w:r w:rsidRPr="009D3529">
              <w:rPr>
                <w:szCs w:val="20"/>
                <w:lang w:eastAsia="ru-RU"/>
              </w:rPr>
              <w:t>Состояние задачи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FD555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i/>
                <w:szCs w:val="20"/>
                <w:lang w:eastAsia="ru-RU"/>
              </w:rPr>
            </w:pPr>
            <w:r w:rsidRPr="009D3529">
              <w:rPr>
                <w:szCs w:val="20"/>
                <w:lang w:eastAsia="ru-RU"/>
              </w:rPr>
              <w:t xml:space="preserve">Выбор: </w:t>
            </w:r>
            <w:r w:rsidRPr="009D3529">
              <w:rPr>
                <w:i/>
                <w:szCs w:val="20"/>
                <w:lang w:eastAsia="ru-RU"/>
              </w:rPr>
              <w:t>Не начата; В работе;</w:t>
            </w:r>
          </w:p>
          <w:p w14:paraId="1F07EBF5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i/>
                <w:szCs w:val="20"/>
                <w:lang w:eastAsia="ru-RU"/>
              </w:rPr>
            </w:pPr>
            <w:r w:rsidRPr="009D3529">
              <w:rPr>
                <w:i/>
                <w:szCs w:val="20"/>
                <w:lang w:eastAsia="ru-RU"/>
              </w:rPr>
              <w:t>Завершена – Согласовано;</w:t>
            </w:r>
          </w:p>
          <w:p w14:paraId="0DF3D3D3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9D3529">
              <w:rPr>
                <w:i/>
                <w:szCs w:val="20"/>
                <w:lang w:eastAsia="ru-RU"/>
              </w:rPr>
              <w:t>Завершена –Предоставлены замечания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E11F382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i/>
                <w:szCs w:val="20"/>
                <w:lang w:eastAsia="ru-RU"/>
              </w:rPr>
            </w:pPr>
            <w:r w:rsidRPr="009D3529">
              <w:rPr>
                <w:szCs w:val="20"/>
                <w:lang w:eastAsia="ru-RU"/>
              </w:rPr>
              <w:t>Отражает текущий статус задачи.</w:t>
            </w:r>
            <w:r w:rsidRPr="009D3529">
              <w:rPr>
                <w:szCs w:val="20"/>
                <w:lang w:eastAsia="ru-RU"/>
              </w:rPr>
              <w:br/>
              <w:t xml:space="preserve">При создании задачи статус - </w:t>
            </w:r>
            <w:r w:rsidRPr="009D3529">
              <w:rPr>
                <w:i/>
                <w:szCs w:val="20"/>
                <w:lang w:eastAsia="ru-RU"/>
              </w:rPr>
              <w:t>Не начата.</w:t>
            </w:r>
          </w:p>
          <w:p w14:paraId="71B7A25B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i/>
                <w:szCs w:val="20"/>
                <w:lang w:eastAsia="ru-RU"/>
              </w:rPr>
            </w:pPr>
            <w:r w:rsidRPr="009D3529">
              <w:rPr>
                <w:szCs w:val="20"/>
                <w:lang w:eastAsia="ru-RU"/>
              </w:rPr>
              <w:t xml:space="preserve">После того как пользователь просмотрел задачу, статус </w:t>
            </w:r>
            <w:r w:rsidRPr="009D3529">
              <w:rPr>
                <w:i/>
                <w:szCs w:val="20"/>
                <w:lang w:eastAsia="ru-RU"/>
              </w:rPr>
              <w:t>- В работе.</w:t>
            </w:r>
          </w:p>
          <w:p w14:paraId="2CDC7EFC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i/>
                <w:szCs w:val="20"/>
                <w:lang w:eastAsia="ru-RU"/>
              </w:rPr>
            </w:pPr>
            <w:r w:rsidRPr="009D3529">
              <w:rPr>
                <w:i/>
                <w:szCs w:val="20"/>
                <w:lang w:eastAsia="ru-RU"/>
              </w:rPr>
              <w:t xml:space="preserve"> </w:t>
            </w:r>
            <w:r w:rsidRPr="009D3529">
              <w:rPr>
                <w:szCs w:val="20"/>
                <w:lang w:eastAsia="ru-RU"/>
              </w:rPr>
              <w:t xml:space="preserve">Статус </w:t>
            </w:r>
            <w:r w:rsidRPr="009D3529">
              <w:rPr>
                <w:i/>
                <w:szCs w:val="20"/>
                <w:lang w:eastAsia="ru-RU"/>
              </w:rPr>
              <w:t xml:space="preserve">Завершена – Согласовано </w:t>
            </w:r>
            <w:r w:rsidRPr="009D3529">
              <w:rPr>
                <w:szCs w:val="20"/>
                <w:lang w:eastAsia="ru-RU"/>
              </w:rPr>
              <w:t>или</w:t>
            </w:r>
            <w:r w:rsidRPr="009D3529">
              <w:rPr>
                <w:i/>
                <w:szCs w:val="20"/>
                <w:lang w:eastAsia="ru-RU"/>
              </w:rPr>
              <w:t xml:space="preserve"> </w:t>
            </w:r>
          </w:p>
          <w:p w14:paraId="22006230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9D3529">
              <w:rPr>
                <w:i/>
                <w:szCs w:val="20"/>
                <w:lang w:eastAsia="ru-RU"/>
              </w:rPr>
              <w:t xml:space="preserve">Завершена –Предоставлены замечания </w:t>
            </w:r>
            <w:r w:rsidRPr="009D3529">
              <w:rPr>
                <w:szCs w:val="20"/>
                <w:lang w:eastAsia="ru-RU"/>
              </w:rPr>
              <w:t>устанавливается исполнителем задачи</w:t>
            </w:r>
            <w:r w:rsidRPr="009D3529">
              <w:rPr>
                <w:i/>
                <w:szCs w:val="20"/>
                <w:lang w:eastAsia="ru-RU"/>
              </w:rPr>
              <w:t>.</w:t>
            </w:r>
          </w:p>
        </w:tc>
      </w:tr>
      <w:tr w:rsidR="009D3529" w:rsidRPr="009D3529" w14:paraId="2732A2BE" w14:textId="77777777" w:rsidTr="007A3E6F">
        <w:trPr>
          <w:trHeight w:val="20"/>
        </w:trPr>
        <w:tc>
          <w:tcPr>
            <w:tcW w:w="231" w:type="pct"/>
            <w:tcBorders>
              <w:top w:val="single" w:sz="4" w:space="0" w:color="auto"/>
            </w:tcBorders>
          </w:tcPr>
          <w:p w14:paraId="02F90E5C" w14:textId="77777777" w:rsidR="009D3529" w:rsidRPr="009D3529" w:rsidRDefault="009D3529" w:rsidP="009D3529">
            <w:pPr>
              <w:numPr>
                <w:ilvl w:val="0"/>
                <w:numId w:val="65"/>
              </w:numPr>
              <w:spacing w:line="240" w:lineRule="auto"/>
              <w:ind w:left="357" w:hanging="357"/>
              <w:contextualSpacing/>
              <w:jc w:val="center"/>
              <w:rPr>
                <w:szCs w:val="24"/>
                <w:lang w:eastAsia="ru-RU"/>
              </w:rPr>
            </w:pPr>
          </w:p>
        </w:tc>
        <w:tc>
          <w:tcPr>
            <w:tcW w:w="1125" w:type="pct"/>
            <w:tcBorders>
              <w:top w:val="single" w:sz="4" w:space="0" w:color="auto"/>
            </w:tcBorders>
          </w:tcPr>
          <w:p w14:paraId="27A8814B" w14:textId="77777777" w:rsidR="009D3529" w:rsidRPr="009D3529" w:rsidRDefault="009D3529" w:rsidP="009D3529">
            <w:pPr>
              <w:spacing w:after="0" w:line="240" w:lineRule="auto"/>
              <w:ind w:firstLine="34"/>
              <w:jc w:val="left"/>
              <w:rPr>
                <w:szCs w:val="20"/>
                <w:lang w:eastAsia="ru-RU"/>
              </w:rPr>
            </w:pPr>
            <w:r w:rsidRPr="009D3529">
              <w:rPr>
                <w:szCs w:val="20"/>
                <w:lang w:eastAsia="ru-RU"/>
              </w:rPr>
              <w:t>Дата завершения задачи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674D1A0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9D3529">
              <w:rPr>
                <w:szCs w:val="20"/>
                <w:lang w:eastAsia="ru-RU"/>
              </w:rPr>
              <w:t>Дата/время</w:t>
            </w:r>
          </w:p>
        </w:tc>
        <w:tc>
          <w:tcPr>
            <w:tcW w:w="2215" w:type="pct"/>
            <w:tcBorders>
              <w:top w:val="single" w:sz="4" w:space="0" w:color="auto"/>
              <w:left w:val="single" w:sz="4" w:space="0" w:color="auto"/>
            </w:tcBorders>
          </w:tcPr>
          <w:p w14:paraId="4A9A9428" w14:textId="77777777" w:rsidR="009D3529" w:rsidRPr="009D3529" w:rsidRDefault="009D3529" w:rsidP="009D3529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9D3529">
              <w:rPr>
                <w:szCs w:val="20"/>
                <w:lang w:eastAsia="ru-RU"/>
              </w:rPr>
              <w:t>Дата завершения задачи пользователем</w:t>
            </w:r>
          </w:p>
        </w:tc>
      </w:tr>
    </w:tbl>
    <w:p w14:paraId="65882229" w14:textId="77777777" w:rsidR="000F5C8C" w:rsidRDefault="000F5C8C" w:rsidP="000F5C8C">
      <w:pPr>
        <w:spacing w:after="0" w:line="240" w:lineRule="auto"/>
        <w:ind w:firstLine="567"/>
      </w:pPr>
    </w:p>
    <w:p w14:paraId="32936267" w14:textId="77777777" w:rsidR="000F5C8C" w:rsidRPr="00936BEE" w:rsidRDefault="000F5C8C" w:rsidP="000F5C8C">
      <w:pPr>
        <w:pStyle w:val="tgtextbasicjustify"/>
        <w:numPr>
          <w:ilvl w:val="0"/>
          <w:numId w:val="28"/>
        </w:numPr>
        <w:spacing w:before="60" w:after="60" w:line="240" w:lineRule="auto"/>
        <w:ind w:left="284" w:hanging="284"/>
        <w:rPr>
          <w:i/>
        </w:rPr>
      </w:pPr>
      <w:r w:rsidRPr="00936BEE">
        <w:rPr>
          <w:i/>
        </w:rPr>
        <w:t>Список «Форум проекта»</w:t>
      </w:r>
    </w:p>
    <w:p w14:paraId="5B32C549" w14:textId="77777777" w:rsidR="000F5C8C" w:rsidRDefault="000F5C8C" w:rsidP="000F5C8C">
      <w:pPr>
        <w:spacing w:after="0" w:line="240" w:lineRule="auto"/>
        <w:ind w:firstLine="567"/>
      </w:pPr>
      <w:r>
        <w:t>Стандартный список по шаблону «Доска обсуждений».</w:t>
      </w:r>
    </w:p>
    <w:p w14:paraId="45C76061" w14:textId="77777777" w:rsidR="000F5C8C" w:rsidRPr="00936BEE" w:rsidRDefault="000F5C8C" w:rsidP="000F5C8C">
      <w:pPr>
        <w:spacing w:after="0" w:line="240" w:lineRule="auto"/>
        <w:ind w:firstLine="567"/>
      </w:pPr>
    </w:p>
    <w:p w14:paraId="0CC9416F" w14:textId="77777777" w:rsidR="000F5C8C" w:rsidRDefault="000F5C8C" w:rsidP="000F5C8C">
      <w:pPr>
        <w:pStyle w:val="tgtextbasicjustify"/>
        <w:numPr>
          <w:ilvl w:val="0"/>
          <w:numId w:val="28"/>
        </w:numPr>
        <w:spacing w:before="60" w:after="60" w:line="240" w:lineRule="auto"/>
        <w:ind w:left="284" w:hanging="284"/>
        <w:rPr>
          <w:i/>
        </w:rPr>
      </w:pPr>
      <w:r w:rsidRPr="00936BEE">
        <w:rPr>
          <w:i/>
        </w:rPr>
        <w:t>Список «Виды документов проекта»</w:t>
      </w:r>
    </w:p>
    <w:p w14:paraId="1FDFEAC9" w14:textId="5BD94552" w:rsidR="000F5C8C" w:rsidRPr="00613D1E" w:rsidRDefault="000F5C8C" w:rsidP="000F5C8C">
      <w:pPr>
        <w:pStyle w:val="af1"/>
        <w:keepNext/>
        <w:spacing w:before="200"/>
        <w:rPr>
          <w:i/>
        </w:rPr>
      </w:pPr>
      <w:r>
        <w:rPr>
          <w:i/>
        </w:rPr>
        <w:t>Таблица</w:t>
      </w:r>
      <w:r w:rsidRPr="00721885">
        <w:rPr>
          <w:i/>
        </w:rPr>
        <w:t xml:space="preserve"> </w:t>
      </w:r>
      <w:r w:rsidR="007A3E6F" w:rsidRPr="00BB57CA">
        <w:rPr>
          <w:bCs w:val="0"/>
          <w:i/>
        </w:rPr>
        <w:fldChar w:fldCharType="begin"/>
      </w:r>
      <w:r w:rsidR="007A3E6F" w:rsidRPr="00BB57CA">
        <w:rPr>
          <w:bCs w:val="0"/>
          <w:i/>
        </w:rPr>
        <w:instrText xml:space="preserve"> SEQ Таблица \* ARABIC </w:instrText>
      </w:r>
      <w:r w:rsidR="007A3E6F" w:rsidRPr="00BB57CA">
        <w:rPr>
          <w:bCs w:val="0"/>
          <w:i/>
        </w:rPr>
        <w:fldChar w:fldCharType="separate"/>
      </w:r>
      <w:r w:rsidR="00E22EDC">
        <w:rPr>
          <w:bCs w:val="0"/>
          <w:i/>
          <w:noProof/>
        </w:rPr>
        <w:t>80</w:t>
      </w:r>
      <w:r w:rsidR="007A3E6F" w:rsidRPr="00BB57CA">
        <w:rPr>
          <w:bCs w:val="0"/>
          <w:i/>
        </w:rPr>
        <w:fldChar w:fldCharType="end"/>
      </w:r>
      <w:r w:rsidRPr="00721885">
        <w:rPr>
          <w:i/>
        </w:rPr>
        <w:t xml:space="preserve"> – </w:t>
      </w:r>
      <w:r>
        <w:rPr>
          <w:i/>
        </w:rPr>
        <w:t>Список «</w:t>
      </w:r>
      <w:r w:rsidRPr="00936BEE">
        <w:rPr>
          <w:i/>
        </w:rPr>
        <w:t>Виды документов проекта</w:t>
      </w:r>
      <w:r>
        <w:rPr>
          <w:i/>
        </w:rPr>
        <w:t>»</w:t>
      </w:r>
    </w:p>
    <w:tbl>
      <w:tblPr>
        <w:tblStyle w:val="af"/>
        <w:tblW w:w="5000" w:type="pct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1112"/>
        <w:gridCol w:w="5556"/>
        <w:gridCol w:w="2676"/>
      </w:tblGrid>
      <w:tr w:rsidR="000F5C8C" w:rsidRPr="001212E8" w14:paraId="73C5BE51" w14:textId="77777777" w:rsidTr="000F5C8C">
        <w:trPr>
          <w:cantSplit/>
          <w:trHeight w:val="216"/>
        </w:trPr>
        <w:tc>
          <w:tcPr>
            <w:tcW w:w="595" w:type="pct"/>
            <w:shd w:val="clear" w:color="auto" w:fill="E7E6E6" w:themeFill="background2"/>
            <w:vAlign w:val="center"/>
          </w:tcPr>
          <w:p w14:paraId="6C3EE1FB" w14:textId="77777777" w:rsidR="000F5C8C" w:rsidRPr="001212E8" w:rsidRDefault="000F5C8C" w:rsidP="000F5C8C">
            <w:pPr>
              <w:keepNext/>
              <w:spacing w:after="0" w:line="240" w:lineRule="auto"/>
              <w:ind w:firstLine="0"/>
              <w:jc w:val="center"/>
              <w:rPr>
                <w:b/>
              </w:rPr>
            </w:pPr>
            <w:r w:rsidRPr="001212E8">
              <w:rPr>
                <w:b/>
              </w:rPr>
              <w:t>№ п\п</w:t>
            </w:r>
          </w:p>
        </w:tc>
        <w:tc>
          <w:tcPr>
            <w:tcW w:w="2973" w:type="pct"/>
            <w:tcBorders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43704688" w14:textId="77777777" w:rsidR="000F5C8C" w:rsidRPr="001212E8" w:rsidRDefault="000F5C8C" w:rsidP="000F5C8C">
            <w:pPr>
              <w:keepNext/>
              <w:spacing w:after="0" w:line="240" w:lineRule="auto"/>
              <w:ind w:firstLine="0"/>
              <w:jc w:val="center"/>
              <w:rPr>
                <w:b/>
              </w:rPr>
            </w:pPr>
            <w:r w:rsidRPr="001212E8">
              <w:rPr>
                <w:b/>
              </w:rPr>
              <w:t>Наименование</w:t>
            </w:r>
          </w:p>
        </w:tc>
        <w:tc>
          <w:tcPr>
            <w:tcW w:w="1432" w:type="pct"/>
            <w:tcBorders>
              <w:left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454E9C0F" w14:textId="77777777" w:rsidR="000F5C8C" w:rsidRPr="001212E8" w:rsidRDefault="000F5C8C" w:rsidP="000F5C8C">
            <w:pPr>
              <w:keepNext/>
              <w:spacing w:after="0" w:line="240" w:lineRule="auto"/>
              <w:ind w:firstLine="0"/>
              <w:jc w:val="center"/>
              <w:rPr>
                <w:b/>
              </w:rPr>
            </w:pPr>
            <w:r w:rsidRPr="001212E8">
              <w:rPr>
                <w:b/>
              </w:rPr>
              <w:t>Тип</w:t>
            </w:r>
          </w:p>
        </w:tc>
      </w:tr>
      <w:tr w:rsidR="000F5C8C" w:rsidRPr="001212E8" w14:paraId="7B4352AF" w14:textId="77777777" w:rsidTr="000F5C8C">
        <w:trPr>
          <w:cantSplit/>
          <w:trHeight w:val="235"/>
        </w:trPr>
        <w:tc>
          <w:tcPr>
            <w:tcW w:w="595" w:type="pct"/>
            <w:shd w:val="clear" w:color="auto" w:fill="auto"/>
          </w:tcPr>
          <w:p w14:paraId="04232596" w14:textId="77777777" w:rsidR="000F5C8C" w:rsidRPr="001212E8" w:rsidRDefault="000F5C8C" w:rsidP="000F5C8C">
            <w:pPr>
              <w:keepNext/>
              <w:spacing w:after="0" w:line="240" w:lineRule="auto"/>
              <w:ind w:firstLine="0"/>
              <w:jc w:val="center"/>
            </w:pPr>
            <w:r w:rsidRPr="001212E8">
              <w:t>1</w:t>
            </w:r>
            <w:r>
              <w:t>.</w:t>
            </w:r>
          </w:p>
        </w:tc>
        <w:tc>
          <w:tcPr>
            <w:tcW w:w="2973" w:type="pct"/>
            <w:tcBorders>
              <w:right w:val="single" w:sz="4" w:space="0" w:color="auto"/>
            </w:tcBorders>
            <w:shd w:val="clear" w:color="auto" w:fill="auto"/>
          </w:tcPr>
          <w:p w14:paraId="53659E38" w14:textId="77777777" w:rsidR="000F5C8C" w:rsidRPr="001212E8" w:rsidRDefault="000F5C8C" w:rsidP="000F5C8C">
            <w:pPr>
              <w:keepNext/>
              <w:spacing w:after="0" w:line="240" w:lineRule="auto"/>
              <w:ind w:firstLine="0"/>
              <w:jc w:val="left"/>
            </w:pPr>
            <w:r w:rsidRPr="001212E8">
              <w:t>Вид документа</w:t>
            </w:r>
          </w:p>
        </w:tc>
        <w:tc>
          <w:tcPr>
            <w:tcW w:w="1432" w:type="pct"/>
            <w:tcBorders>
              <w:left w:val="single" w:sz="4" w:space="0" w:color="auto"/>
            </w:tcBorders>
            <w:shd w:val="clear" w:color="auto" w:fill="auto"/>
          </w:tcPr>
          <w:p w14:paraId="7C73A30E" w14:textId="77777777" w:rsidR="000F5C8C" w:rsidRPr="001212E8" w:rsidRDefault="000F5C8C" w:rsidP="000F5C8C">
            <w:pPr>
              <w:keepNext/>
              <w:spacing w:after="0" w:line="240" w:lineRule="auto"/>
              <w:ind w:firstLine="0"/>
              <w:jc w:val="left"/>
            </w:pPr>
            <w:r w:rsidRPr="001212E8">
              <w:t>Строка</w:t>
            </w:r>
          </w:p>
        </w:tc>
      </w:tr>
      <w:tr w:rsidR="000F5C8C" w:rsidRPr="001212E8" w14:paraId="3B84472A" w14:textId="77777777" w:rsidTr="000F5C8C">
        <w:trPr>
          <w:cantSplit/>
          <w:trHeight w:val="278"/>
        </w:trPr>
        <w:tc>
          <w:tcPr>
            <w:tcW w:w="595" w:type="pct"/>
            <w:shd w:val="clear" w:color="auto" w:fill="auto"/>
          </w:tcPr>
          <w:p w14:paraId="60C7F47D" w14:textId="77777777" w:rsidR="000F5C8C" w:rsidRPr="001212E8" w:rsidRDefault="000F5C8C" w:rsidP="000F5C8C">
            <w:pPr>
              <w:spacing w:after="0" w:line="240" w:lineRule="auto"/>
              <w:ind w:firstLine="0"/>
              <w:jc w:val="center"/>
            </w:pPr>
            <w:r w:rsidRPr="001212E8">
              <w:t>2</w:t>
            </w:r>
            <w:r>
              <w:t>.</w:t>
            </w:r>
          </w:p>
        </w:tc>
        <w:tc>
          <w:tcPr>
            <w:tcW w:w="2973" w:type="pct"/>
            <w:tcBorders>
              <w:right w:val="single" w:sz="4" w:space="0" w:color="auto"/>
            </w:tcBorders>
            <w:shd w:val="clear" w:color="auto" w:fill="auto"/>
          </w:tcPr>
          <w:p w14:paraId="71FB556B" w14:textId="77777777" w:rsidR="000F5C8C" w:rsidRPr="001212E8" w:rsidRDefault="000F5C8C" w:rsidP="000F5C8C">
            <w:pPr>
              <w:spacing w:after="0" w:line="240" w:lineRule="auto"/>
              <w:ind w:firstLine="0"/>
              <w:jc w:val="left"/>
            </w:pPr>
            <w:r w:rsidRPr="001212E8">
              <w:t>№ текущей итерации согласования</w:t>
            </w:r>
          </w:p>
        </w:tc>
        <w:tc>
          <w:tcPr>
            <w:tcW w:w="1432" w:type="pct"/>
            <w:tcBorders>
              <w:left w:val="single" w:sz="4" w:space="0" w:color="auto"/>
            </w:tcBorders>
            <w:shd w:val="clear" w:color="auto" w:fill="auto"/>
          </w:tcPr>
          <w:p w14:paraId="5208ED4B" w14:textId="77777777" w:rsidR="000F5C8C" w:rsidRPr="001212E8" w:rsidRDefault="000F5C8C" w:rsidP="000F5C8C">
            <w:pPr>
              <w:spacing w:after="0" w:line="240" w:lineRule="auto"/>
              <w:ind w:firstLine="0"/>
              <w:jc w:val="left"/>
            </w:pPr>
            <w:r>
              <w:t>Число</w:t>
            </w:r>
          </w:p>
        </w:tc>
      </w:tr>
    </w:tbl>
    <w:p w14:paraId="5CAAE5D5" w14:textId="77777777" w:rsidR="000F5C8C" w:rsidRDefault="000F5C8C" w:rsidP="00995063">
      <w:pPr>
        <w:pStyle w:val="aff4"/>
      </w:pPr>
    </w:p>
    <w:p w14:paraId="233FF279" w14:textId="77777777" w:rsidR="000F5C8C" w:rsidRDefault="000F5C8C" w:rsidP="000F5C8C">
      <w:pPr>
        <w:pStyle w:val="tgtextbasicjustify"/>
        <w:numPr>
          <w:ilvl w:val="0"/>
          <w:numId w:val="28"/>
        </w:numPr>
        <w:spacing w:before="60" w:after="60" w:line="240" w:lineRule="auto"/>
        <w:ind w:left="284" w:hanging="284"/>
        <w:rPr>
          <w:i/>
        </w:rPr>
      </w:pPr>
      <w:r w:rsidRPr="00EB7B52">
        <w:rPr>
          <w:i/>
        </w:rPr>
        <w:t>Список «Реестр замечаний»</w:t>
      </w:r>
    </w:p>
    <w:p w14:paraId="6745DA7B" w14:textId="5CF74862" w:rsidR="000F5C8C" w:rsidRPr="00613D1E" w:rsidRDefault="000F5C8C" w:rsidP="000F5C8C">
      <w:pPr>
        <w:pStyle w:val="af1"/>
        <w:keepNext/>
        <w:spacing w:before="200"/>
        <w:rPr>
          <w:i/>
        </w:rPr>
      </w:pPr>
      <w:r>
        <w:rPr>
          <w:i/>
        </w:rPr>
        <w:lastRenderedPageBreak/>
        <w:t>Таблица</w:t>
      </w:r>
      <w:r w:rsidRPr="00721885">
        <w:rPr>
          <w:i/>
        </w:rPr>
        <w:t xml:space="preserve"> </w:t>
      </w:r>
      <w:r w:rsidR="007A3E6F" w:rsidRPr="00BB57CA">
        <w:rPr>
          <w:bCs w:val="0"/>
          <w:i/>
        </w:rPr>
        <w:fldChar w:fldCharType="begin"/>
      </w:r>
      <w:r w:rsidR="007A3E6F" w:rsidRPr="00BB57CA">
        <w:rPr>
          <w:bCs w:val="0"/>
          <w:i/>
        </w:rPr>
        <w:instrText xml:space="preserve"> SEQ Таблица \* ARABIC </w:instrText>
      </w:r>
      <w:r w:rsidR="007A3E6F" w:rsidRPr="00BB57CA">
        <w:rPr>
          <w:bCs w:val="0"/>
          <w:i/>
        </w:rPr>
        <w:fldChar w:fldCharType="separate"/>
      </w:r>
      <w:r w:rsidR="00E22EDC">
        <w:rPr>
          <w:bCs w:val="0"/>
          <w:i/>
          <w:noProof/>
        </w:rPr>
        <w:t>81</w:t>
      </w:r>
      <w:r w:rsidR="007A3E6F" w:rsidRPr="00BB57CA">
        <w:rPr>
          <w:bCs w:val="0"/>
          <w:i/>
        </w:rPr>
        <w:fldChar w:fldCharType="end"/>
      </w:r>
      <w:r w:rsidRPr="00721885">
        <w:rPr>
          <w:i/>
        </w:rPr>
        <w:t xml:space="preserve"> – </w:t>
      </w:r>
      <w:r>
        <w:rPr>
          <w:i/>
        </w:rPr>
        <w:t>Список «</w:t>
      </w:r>
      <w:r w:rsidRPr="00EB7B52">
        <w:rPr>
          <w:rFonts w:eastAsia="Times New Roman"/>
          <w:i/>
          <w:szCs w:val="24"/>
          <w:lang w:eastAsia="ru-RU"/>
        </w:rPr>
        <w:t>Реестр замечаний</w:t>
      </w:r>
      <w:r>
        <w:rPr>
          <w:i/>
        </w:rPr>
        <w:t>»</w:t>
      </w:r>
    </w:p>
    <w:tbl>
      <w:tblPr>
        <w:tblStyle w:val="af"/>
        <w:tblW w:w="5000" w:type="pct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759"/>
        <w:gridCol w:w="3775"/>
        <w:gridCol w:w="979"/>
        <w:gridCol w:w="3831"/>
      </w:tblGrid>
      <w:tr w:rsidR="000F5C8C" w:rsidRPr="001212E8" w14:paraId="72B6DFEB" w14:textId="77777777" w:rsidTr="000F5C8C">
        <w:trPr>
          <w:trHeight w:val="298"/>
          <w:tblHeader/>
        </w:trPr>
        <w:tc>
          <w:tcPr>
            <w:tcW w:w="406" w:type="pct"/>
            <w:shd w:val="clear" w:color="auto" w:fill="E7E6E6" w:themeFill="background2"/>
            <w:vAlign w:val="center"/>
          </w:tcPr>
          <w:p w14:paraId="7DDB884E" w14:textId="77777777" w:rsidR="000F5C8C" w:rsidRPr="001212E8" w:rsidRDefault="000F5C8C" w:rsidP="000F5C8C">
            <w:pPr>
              <w:keepNext/>
              <w:spacing w:after="0" w:line="240" w:lineRule="auto"/>
              <w:ind w:firstLine="0"/>
              <w:jc w:val="center"/>
              <w:rPr>
                <w:b/>
              </w:rPr>
            </w:pPr>
            <w:r w:rsidRPr="001212E8">
              <w:rPr>
                <w:b/>
              </w:rPr>
              <w:t>№ п\п</w:t>
            </w:r>
          </w:p>
        </w:tc>
        <w:tc>
          <w:tcPr>
            <w:tcW w:w="2020" w:type="pct"/>
            <w:tcBorders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6A09208E" w14:textId="77777777" w:rsidR="000F5C8C" w:rsidRPr="001212E8" w:rsidRDefault="000F5C8C" w:rsidP="000F5C8C">
            <w:pPr>
              <w:keepNext/>
              <w:spacing w:after="0" w:line="240" w:lineRule="auto"/>
              <w:ind w:firstLine="0"/>
              <w:jc w:val="center"/>
              <w:rPr>
                <w:b/>
              </w:rPr>
            </w:pPr>
            <w:r w:rsidRPr="001212E8">
              <w:rPr>
                <w:b/>
              </w:rPr>
              <w:t>Наименование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7B32CA1D" w14:textId="77777777" w:rsidR="000F5C8C" w:rsidRPr="001212E8" w:rsidRDefault="000F5C8C" w:rsidP="000F5C8C">
            <w:pPr>
              <w:keepNext/>
              <w:spacing w:after="0" w:line="240" w:lineRule="auto"/>
              <w:ind w:firstLine="0"/>
              <w:jc w:val="center"/>
              <w:rPr>
                <w:b/>
              </w:rPr>
            </w:pPr>
            <w:r w:rsidRPr="001212E8">
              <w:rPr>
                <w:b/>
              </w:rPr>
              <w:t>Тип</w:t>
            </w:r>
          </w:p>
        </w:tc>
        <w:tc>
          <w:tcPr>
            <w:tcW w:w="2050" w:type="pct"/>
            <w:tcBorders>
              <w:left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6680B544" w14:textId="77777777" w:rsidR="000F5C8C" w:rsidRPr="001212E8" w:rsidRDefault="000F5C8C" w:rsidP="000F5C8C">
            <w:pPr>
              <w:keepNext/>
              <w:spacing w:after="0" w:line="240" w:lineRule="auto"/>
              <w:ind w:firstLine="0"/>
              <w:jc w:val="center"/>
              <w:rPr>
                <w:b/>
              </w:rPr>
            </w:pPr>
            <w:r>
              <w:rPr>
                <w:b/>
              </w:rPr>
              <w:t>Комментарий</w:t>
            </w:r>
          </w:p>
        </w:tc>
      </w:tr>
      <w:tr w:rsidR="000F5C8C" w:rsidRPr="001212E8" w14:paraId="53109989" w14:textId="77777777" w:rsidTr="000F5C8C">
        <w:trPr>
          <w:trHeight w:val="305"/>
        </w:trPr>
        <w:tc>
          <w:tcPr>
            <w:tcW w:w="406" w:type="pct"/>
            <w:shd w:val="clear" w:color="auto" w:fill="auto"/>
          </w:tcPr>
          <w:p w14:paraId="6CB941FD" w14:textId="77777777" w:rsidR="000F5C8C" w:rsidRPr="001212E8" w:rsidRDefault="000F5C8C" w:rsidP="000F5C8C">
            <w:pPr>
              <w:spacing w:after="0" w:line="240" w:lineRule="auto"/>
              <w:ind w:firstLine="0"/>
              <w:jc w:val="center"/>
            </w:pPr>
            <w:r w:rsidRPr="001212E8">
              <w:t>1</w:t>
            </w:r>
            <w:r>
              <w:t>.</w:t>
            </w:r>
          </w:p>
        </w:tc>
        <w:tc>
          <w:tcPr>
            <w:tcW w:w="2020" w:type="pct"/>
            <w:tcBorders>
              <w:right w:val="single" w:sz="4" w:space="0" w:color="auto"/>
            </w:tcBorders>
            <w:shd w:val="clear" w:color="auto" w:fill="auto"/>
          </w:tcPr>
          <w:p w14:paraId="1A257E6C" w14:textId="77777777" w:rsidR="000F5C8C" w:rsidRPr="001212E8" w:rsidRDefault="000F5C8C" w:rsidP="000F5C8C">
            <w:pPr>
              <w:spacing w:after="0" w:line="240" w:lineRule="auto"/>
              <w:ind w:firstLine="0"/>
              <w:jc w:val="left"/>
            </w:pPr>
            <w:r w:rsidRPr="001212E8">
              <w:t>№ текущей итерации согласования</w:t>
            </w:r>
          </w:p>
        </w:tc>
        <w:tc>
          <w:tcPr>
            <w:tcW w:w="524" w:type="pct"/>
            <w:tcBorders>
              <w:left w:val="single" w:sz="4" w:space="0" w:color="auto"/>
            </w:tcBorders>
            <w:shd w:val="clear" w:color="auto" w:fill="auto"/>
          </w:tcPr>
          <w:p w14:paraId="2B6FC449" w14:textId="77777777" w:rsidR="000F5C8C" w:rsidRPr="001212E8" w:rsidRDefault="000F5C8C" w:rsidP="000F5C8C">
            <w:pPr>
              <w:spacing w:after="0" w:line="240" w:lineRule="auto"/>
              <w:ind w:firstLine="0"/>
              <w:jc w:val="left"/>
            </w:pPr>
            <w:r w:rsidRPr="001212E8">
              <w:t>Число</w:t>
            </w:r>
          </w:p>
        </w:tc>
        <w:tc>
          <w:tcPr>
            <w:tcW w:w="2050" w:type="pct"/>
            <w:tcBorders>
              <w:left w:val="single" w:sz="4" w:space="0" w:color="auto"/>
            </w:tcBorders>
            <w:shd w:val="clear" w:color="auto" w:fill="auto"/>
          </w:tcPr>
          <w:p w14:paraId="79C9F032" w14:textId="77777777" w:rsidR="000F5C8C" w:rsidRPr="001212E8" w:rsidRDefault="000F5C8C" w:rsidP="000F5C8C">
            <w:pPr>
              <w:spacing w:after="0" w:line="240" w:lineRule="auto"/>
              <w:ind w:firstLine="0"/>
              <w:jc w:val="left"/>
            </w:pPr>
          </w:p>
        </w:tc>
      </w:tr>
      <w:tr w:rsidR="000F5C8C" w:rsidRPr="001212E8" w14:paraId="4D52998E" w14:textId="77777777" w:rsidTr="000F5C8C">
        <w:trPr>
          <w:trHeight w:val="278"/>
        </w:trPr>
        <w:tc>
          <w:tcPr>
            <w:tcW w:w="406" w:type="pct"/>
            <w:shd w:val="clear" w:color="auto" w:fill="auto"/>
          </w:tcPr>
          <w:p w14:paraId="3EDF01D9" w14:textId="77777777" w:rsidR="000F5C8C" w:rsidRPr="001212E8" w:rsidRDefault="000F5C8C" w:rsidP="000F5C8C">
            <w:pPr>
              <w:spacing w:after="0" w:line="240" w:lineRule="auto"/>
              <w:ind w:firstLine="0"/>
              <w:jc w:val="center"/>
            </w:pPr>
            <w:r w:rsidRPr="001212E8">
              <w:t>2</w:t>
            </w:r>
            <w:r>
              <w:t>.</w:t>
            </w:r>
          </w:p>
        </w:tc>
        <w:tc>
          <w:tcPr>
            <w:tcW w:w="2020" w:type="pct"/>
            <w:tcBorders>
              <w:right w:val="single" w:sz="4" w:space="0" w:color="auto"/>
            </w:tcBorders>
            <w:shd w:val="clear" w:color="auto" w:fill="auto"/>
          </w:tcPr>
          <w:p w14:paraId="0C56BCF3" w14:textId="77777777" w:rsidR="000F5C8C" w:rsidRPr="001212E8" w:rsidRDefault="000F5C8C" w:rsidP="000F5C8C">
            <w:pPr>
              <w:spacing w:after="0" w:line="240" w:lineRule="auto"/>
              <w:ind w:firstLine="0"/>
              <w:jc w:val="left"/>
            </w:pPr>
            <w:r w:rsidRPr="001212E8">
              <w:t>Вид документа</w:t>
            </w:r>
          </w:p>
        </w:tc>
        <w:tc>
          <w:tcPr>
            <w:tcW w:w="524" w:type="pct"/>
            <w:tcBorders>
              <w:left w:val="single" w:sz="4" w:space="0" w:color="auto"/>
            </w:tcBorders>
            <w:shd w:val="clear" w:color="auto" w:fill="auto"/>
          </w:tcPr>
          <w:p w14:paraId="769B64F4" w14:textId="77777777" w:rsidR="000F5C8C" w:rsidRPr="001212E8" w:rsidRDefault="000F5C8C" w:rsidP="000F5C8C">
            <w:pPr>
              <w:spacing w:after="0" w:line="240" w:lineRule="auto"/>
              <w:ind w:firstLine="0"/>
              <w:jc w:val="left"/>
            </w:pPr>
            <w:r>
              <w:t>Строка</w:t>
            </w:r>
          </w:p>
        </w:tc>
        <w:tc>
          <w:tcPr>
            <w:tcW w:w="2050" w:type="pct"/>
            <w:tcBorders>
              <w:left w:val="single" w:sz="4" w:space="0" w:color="auto"/>
            </w:tcBorders>
            <w:shd w:val="clear" w:color="auto" w:fill="auto"/>
          </w:tcPr>
          <w:p w14:paraId="427CEB10" w14:textId="77777777" w:rsidR="000F5C8C" w:rsidRDefault="000F5C8C" w:rsidP="000F5C8C">
            <w:pPr>
              <w:spacing w:after="0" w:line="240" w:lineRule="auto"/>
              <w:ind w:firstLine="0"/>
              <w:jc w:val="left"/>
            </w:pPr>
          </w:p>
        </w:tc>
      </w:tr>
      <w:tr w:rsidR="000F5C8C" w:rsidRPr="001212E8" w14:paraId="0EFA1DDE" w14:textId="77777777" w:rsidTr="000F5C8C">
        <w:trPr>
          <w:trHeight w:val="278"/>
        </w:trPr>
        <w:tc>
          <w:tcPr>
            <w:tcW w:w="406" w:type="pct"/>
            <w:shd w:val="clear" w:color="auto" w:fill="auto"/>
          </w:tcPr>
          <w:p w14:paraId="74D9C722" w14:textId="77777777" w:rsidR="000F5C8C" w:rsidRPr="001212E8" w:rsidRDefault="000F5C8C" w:rsidP="000F5C8C">
            <w:pPr>
              <w:spacing w:after="0" w:line="240" w:lineRule="auto"/>
              <w:ind w:firstLine="0"/>
              <w:jc w:val="center"/>
            </w:pPr>
            <w:r>
              <w:t>3.</w:t>
            </w:r>
          </w:p>
        </w:tc>
        <w:tc>
          <w:tcPr>
            <w:tcW w:w="2020" w:type="pct"/>
            <w:tcBorders>
              <w:right w:val="single" w:sz="4" w:space="0" w:color="auto"/>
            </w:tcBorders>
            <w:shd w:val="clear" w:color="auto" w:fill="auto"/>
          </w:tcPr>
          <w:p w14:paraId="61B9486E" w14:textId="77777777" w:rsidR="000F5C8C" w:rsidRPr="001212E8" w:rsidRDefault="000F5C8C" w:rsidP="000F5C8C">
            <w:pPr>
              <w:spacing w:after="0" w:line="240" w:lineRule="auto"/>
              <w:ind w:firstLine="0"/>
              <w:jc w:val="left"/>
            </w:pPr>
            <w:r w:rsidRPr="00480E73">
              <w:t>Исходный текст документа проекта</w:t>
            </w:r>
          </w:p>
        </w:tc>
        <w:tc>
          <w:tcPr>
            <w:tcW w:w="524" w:type="pct"/>
            <w:tcBorders>
              <w:left w:val="single" w:sz="4" w:space="0" w:color="auto"/>
            </w:tcBorders>
            <w:shd w:val="clear" w:color="auto" w:fill="auto"/>
          </w:tcPr>
          <w:p w14:paraId="1C1C7F27" w14:textId="77777777" w:rsidR="000F5C8C" w:rsidRDefault="000F5C8C" w:rsidP="000F5C8C">
            <w:pPr>
              <w:spacing w:after="0" w:line="240" w:lineRule="auto"/>
              <w:ind w:firstLine="0"/>
              <w:jc w:val="left"/>
            </w:pPr>
            <w:r w:rsidRPr="00480E73">
              <w:t>Строка</w:t>
            </w:r>
          </w:p>
        </w:tc>
        <w:tc>
          <w:tcPr>
            <w:tcW w:w="2050" w:type="pct"/>
            <w:tcBorders>
              <w:left w:val="single" w:sz="4" w:space="0" w:color="auto"/>
            </w:tcBorders>
            <w:shd w:val="clear" w:color="auto" w:fill="auto"/>
          </w:tcPr>
          <w:p w14:paraId="0C46B0D2" w14:textId="77777777" w:rsidR="000F5C8C" w:rsidRPr="00480E73" w:rsidRDefault="000F5C8C" w:rsidP="000F5C8C">
            <w:pPr>
              <w:spacing w:after="0" w:line="240" w:lineRule="auto"/>
              <w:ind w:firstLine="0"/>
              <w:jc w:val="left"/>
            </w:pPr>
          </w:p>
        </w:tc>
      </w:tr>
      <w:tr w:rsidR="000F5C8C" w:rsidRPr="001212E8" w14:paraId="75B2EAE9" w14:textId="77777777" w:rsidTr="000F5C8C">
        <w:trPr>
          <w:trHeight w:val="278"/>
        </w:trPr>
        <w:tc>
          <w:tcPr>
            <w:tcW w:w="406" w:type="pct"/>
            <w:shd w:val="clear" w:color="auto" w:fill="auto"/>
          </w:tcPr>
          <w:p w14:paraId="2C587C41" w14:textId="77777777" w:rsidR="000F5C8C" w:rsidRPr="001212E8" w:rsidRDefault="000F5C8C" w:rsidP="000F5C8C">
            <w:pPr>
              <w:spacing w:after="0" w:line="240" w:lineRule="auto"/>
              <w:ind w:firstLine="0"/>
              <w:jc w:val="center"/>
            </w:pPr>
            <w:r>
              <w:t>4</w:t>
            </w:r>
          </w:p>
        </w:tc>
        <w:tc>
          <w:tcPr>
            <w:tcW w:w="2020" w:type="pct"/>
            <w:tcBorders>
              <w:right w:val="single" w:sz="4" w:space="0" w:color="auto"/>
            </w:tcBorders>
            <w:shd w:val="clear" w:color="auto" w:fill="auto"/>
          </w:tcPr>
          <w:p w14:paraId="59A3A2B4" w14:textId="77777777" w:rsidR="000F5C8C" w:rsidRPr="001212E8" w:rsidRDefault="000F5C8C" w:rsidP="000F5C8C">
            <w:pPr>
              <w:spacing w:after="0" w:line="240" w:lineRule="auto"/>
              <w:ind w:firstLine="0"/>
              <w:jc w:val="left"/>
            </w:pPr>
            <w:r w:rsidRPr="00480E73">
              <w:t>Комментарий Заказчика</w:t>
            </w:r>
          </w:p>
        </w:tc>
        <w:tc>
          <w:tcPr>
            <w:tcW w:w="524" w:type="pct"/>
            <w:tcBorders>
              <w:left w:val="single" w:sz="4" w:space="0" w:color="auto"/>
            </w:tcBorders>
            <w:shd w:val="clear" w:color="auto" w:fill="auto"/>
          </w:tcPr>
          <w:p w14:paraId="75A5AC1A" w14:textId="77777777" w:rsidR="000F5C8C" w:rsidRDefault="000F5C8C" w:rsidP="000F5C8C">
            <w:pPr>
              <w:spacing w:after="0" w:line="240" w:lineRule="auto"/>
              <w:ind w:firstLine="0"/>
              <w:jc w:val="left"/>
            </w:pPr>
            <w:r w:rsidRPr="00480E73">
              <w:t>Строка</w:t>
            </w:r>
          </w:p>
        </w:tc>
        <w:tc>
          <w:tcPr>
            <w:tcW w:w="2050" w:type="pct"/>
            <w:tcBorders>
              <w:left w:val="single" w:sz="4" w:space="0" w:color="auto"/>
            </w:tcBorders>
            <w:shd w:val="clear" w:color="auto" w:fill="auto"/>
          </w:tcPr>
          <w:p w14:paraId="6FC8640B" w14:textId="77777777" w:rsidR="000F5C8C" w:rsidRPr="00480E73" w:rsidRDefault="000F5C8C" w:rsidP="000F5C8C">
            <w:pPr>
              <w:spacing w:after="0" w:line="240" w:lineRule="auto"/>
              <w:ind w:firstLine="0"/>
              <w:jc w:val="left"/>
            </w:pPr>
          </w:p>
        </w:tc>
      </w:tr>
      <w:tr w:rsidR="000F5C8C" w:rsidRPr="001212E8" w14:paraId="0C2B4AC5" w14:textId="77777777" w:rsidTr="000F5C8C">
        <w:trPr>
          <w:trHeight w:val="278"/>
        </w:trPr>
        <w:tc>
          <w:tcPr>
            <w:tcW w:w="406" w:type="pct"/>
            <w:shd w:val="clear" w:color="auto" w:fill="auto"/>
          </w:tcPr>
          <w:p w14:paraId="6BEAE2A7" w14:textId="77777777" w:rsidR="000F5C8C" w:rsidRPr="001212E8" w:rsidRDefault="000F5C8C" w:rsidP="000F5C8C">
            <w:pPr>
              <w:spacing w:after="0" w:line="240" w:lineRule="auto"/>
              <w:ind w:firstLine="0"/>
              <w:jc w:val="center"/>
            </w:pPr>
            <w:r>
              <w:t>5.</w:t>
            </w:r>
          </w:p>
        </w:tc>
        <w:tc>
          <w:tcPr>
            <w:tcW w:w="2020" w:type="pct"/>
            <w:tcBorders>
              <w:right w:val="single" w:sz="4" w:space="0" w:color="auto"/>
            </w:tcBorders>
            <w:shd w:val="clear" w:color="auto" w:fill="auto"/>
          </w:tcPr>
          <w:p w14:paraId="2D06242B" w14:textId="77777777" w:rsidR="000F5C8C" w:rsidRPr="001212E8" w:rsidRDefault="000F5C8C" w:rsidP="000F5C8C">
            <w:pPr>
              <w:spacing w:after="0" w:line="240" w:lineRule="auto"/>
              <w:ind w:firstLine="0"/>
              <w:jc w:val="left"/>
            </w:pPr>
            <w:r w:rsidRPr="00480E73">
              <w:t>Комментарий Исполнителя</w:t>
            </w:r>
          </w:p>
        </w:tc>
        <w:tc>
          <w:tcPr>
            <w:tcW w:w="524" w:type="pct"/>
            <w:tcBorders>
              <w:left w:val="single" w:sz="4" w:space="0" w:color="auto"/>
            </w:tcBorders>
            <w:shd w:val="clear" w:color="auto" w:fill="auto"/>
          </w:tcPr>
          <w:p w14:paraId="5FA65711" w14:textId="77777777" w:rsidR="000F5C8C" w:rsidRDefault="000F5C8C" w:rsidP="000F5C8C">
            <w:pPr>
              <w:spacing w:after="0" w:line="240" w:lineRule="auto"/>
              <w:ind w:firstLine="0"/>
              <w:jc w:val="left"/>
            </w:pPr>
            <w:r w:rsidRPr="00480E73">
              <w:t>Строка</w:t>
            </w:r>
          </w:p>
        </w:tc>
        <w:tc>
          <w:tcPr>
            <w:tcW w:w="2050" w:type="pct"/>
            <w:tcBorders>
              <w:left w:val="single" w:sz="4" w:space="0" w:color="auto"/>
            </w:tcBorders>
            <w:shd w:val="clear" w:color="auto" w:fill="auto"/>
          </w:tcPr>
          <w:p w14:paraId="0B671207" w14:textId="77777777" w:rsidR="000F5C8C" w:rsidRPr="00480E73" w:rsidRDefault="000F5C8C" w:rsidP="000F5C8C">
            <w:pPr>
              <w:spacing w:after="0" w:line="240" w:lineRule="auto"/>
              <w:ind w:firstLine="0"/>
              <w:jc w:val="left"/>
            </w:pPr>
          </w:p>
        </w:tc>
      </w:tr>
      <w:tr w:rsidR="000F5C8C" w:rsidRPr="001212E8" w14:paraId="42790E76" w14:textId="77777777" w:rsidTr="000F5C8C">
        <w:trPr>
          <w:trHeight w:val="278"/>
        </w:trPr>
        <w:tc>
          <w:tcPr>
            <w:tcW w:w="406" w:type="pct"/>
            <w:shd w:val="clear" w:color="auto" w:fill="auto"/>
          </w:tcPr>
          <w:p w14:paraId="73E03231" w14:textId="77777777" w:rsidR="000F5C8C" w:rsidRPr="001212E8" w:rsidRDefault="000F5C8C" w:rsidP="000F5C8C">
            <w:pPr>
              <w:spacing w:after="0" w:line="240" w:lineRule="auto"/>
              <w:ind w:firstLine="0"/>
              <w:jc w:val="center"/>
            </w:pPr>
            <w:r>
              <w:t>6.</w:t>
            </w:r>
          </w:p>
        </w:tc>
        <w:tc>
          <w:tcPr>
            <w:tcW w:w="2020" w:type="pct"/>
            <w:tcBorders>
              <w:right w:val="single" w:sz="4" w:space="0" w:color="auto"/>
            </w:tcBorders>
            <w:shd w:val="clear" w:color="auto" w:fill="auto"/>
          </w:tcPr>
          <w:p w14:paraId="7AF27EB4" w14:textId="77777777" w:rsidR="000F5C8C" w:rsidRPr="001212E8" w:rsidRDefault="000F5C8C" w:rsidP="000F5C8C">
            <w:pPr>
              <w:spacing w:after="0" w:line="240" w:lineRule="auto"/>
              <w:ind w:firstLine="0"/>
              <w:jc w:val="left"/>
            </w:pPr>
            <w:r w:rsidRPr="00480E73">
              <w:t>Наименование документа</w:t>
            </w:r>
          </w:p>
        </w:tc>
        <w:tc>
          <w:tcPr>
            <w:tcW w:w="524" w:type="pct"/>
            <w:tcBorders>
              <w:left w:val="single" w:sz="4" w:space="0" w:color="auto"/>
            </w:tcBorders>
            <w:shd w:val="clear" w:color="auto" w:fill="auto"/>
          </w:tcPr>
          <w:p w14:paraId="43F3B7CD" w14:textId="77777777" w:rsidR="000F5C8C" w:rsidRDefault="000F5C8C" w:rsidP="000F5C8C">
            <w:pPr>
              <w:spacing w:after="0" w:line="240" w:lineRule="auto"/>
              <w:ind w:firstLine="0"/>
              <w:jc w:val="left"/>
            </w:pPr>
            <w:r w:rsidRPr="00480E73">
              <w:t>Строка</w:t>
            </w:r>
          </w:p>
        </w:tc>
        <w:tc>
          <w:tcPr>
            <w:tcW w:w="2050" w:type="pct"/>
            <w:tcBorders>
              <w:left w:val="single" w:sz="4" w:space="0" w:color="auto"/>
            </w:tcBorders>
            <w:shd w:val="clear" w:color="auto" w:fill="auto"/>
          </w:tcPr>
          <w:p w14:paraId="77DF096A" w14:textId="77777777" w:rsidR="000F5C8C" w:rsidRPr="00480E73" w:rsidRDefault="000F5C8C" w:rsidP="000F5C8C">
            <w:pPr>
              <w:spacing w:after="0" w:line="240" w:lineRule="auto"/>
              <w:ind w:firstLine="0"/>
              <w:jc w:val="left"/>
            </w:pPr>
          </w:p>
        </w:tc>
      </w:tr>
      <w:tr w:rsidR="000F5C8C" w:rsidRPr="001212E8" w14:paraId="5309DBA2" w14:textId="77777777" w:rsidTr="000F5C8C">
        <w:trPr>
          <w:trHeight w:val="278"/>
        </w:trPr>
        <w:tc>
          <w:tcPr>
            <w:tcW w:w="406" w:type="pct"/>
            <w:shd w:val="clear" w:color="auto" w:fill="auto"/>
          </w:tcPr>
          <w:p w14:paraId="392C8E86" w14:textId="77777777" w:rsidR="000F5C8C" w:rsidRPr="001212E8" w:rsidRDefault="000F5C8C" w:rsidP="000F5C8C">
            <w:pPr>
              <w:spacing w:after="0" w:line="240" w:lineRule="auto"/>
              <w:ind w:firstLine="0"/>
              <w:jc w:val="center"/>
            </w:pPr>
            <w:r>
              <w:t>7.</w:t>
            </w:r>
          </w:p>
        </w:tc>
        <w:tc>
          <w:tcPr>
            <w:tcW w:w="2020" w:type="pct"/>
            <w:tcBorders>
              <w:right w:val="single" w:sz="4" w:space="0" w:color="auto"/>
            </w:tcBorders>
            <w:shd w:val="clear" w:color="auto" w:fill="auto"/>
          </w:tcPr>
          <w:p w14:paraId="7D64735B" w14:textId="77777777" w:rsidR="000F5C8C" w:rsidRPr="001212E8" w:rsidRDefault="000F5C8C" w:rsidP="000F5C8C">
            <w:pPr>
              <w:spacing w:after="0" w:line="240" w:lineRule="auto"/>
              <w:ind w:firstLine="0"/>
              <w:jc w:val="left"/>
            </w:pPr>
            <w:r w:rsidRPr="00480E73">
              <w:t>Порядковый номер замечания</w:t>
            </w:r>
          </w:p>
        </w:tc>
        <w:tc>
          <w:tcPr>
            <w:tcW w:w="524" w:type="pct"/>
            <w:tcBorders>
              <w:left w:val="single" w:sz="4" w:space="0" w:color="auto"/>
            </w:tcBorders>
            <w:shd w:val="clear" w:color="auto" w:fill="auto"/>
          </w:tcPr>
          <w:p w14:paraId="11AA719B" w14:textId="77777777" w:rsidR="000F5C8C" w:rsidRDefault="000F5C8C" w:rsidP="000F5C8C">
            <w:pPr>
              <w:spacing w:after="0" w:line="240" w:lineRule="auto"/>
              <w:ind w:firstLine="0"/>
              <w:jc w:val="left"/>
            </w:pPr>
            <w:r w:rsidRPr="00480E73">
              <w:t>Число</w:t>
            </w:r>
          </w:p>
        </w:tc>
        <w:tc>
          <w:tcPr>
            <w:tcW w:w="2050" w:type="pct"/>
            <w:tcBorders>
              <w:left w:val="single" w:sz="4" w:space="0" w:color="auto"/>
            </w:tcBorders>
            <w:shd w:val="clear" w:color="auto" w:fill="auto"/>
          </w:tcPr>
          <w:p w14:paraId="52D51169" w14:textId="77777777" w:rsidR="000F5C8C" w:rsidRPr="00480E73" w:rsidRDefault="000F5C8C" w:rsidP="000F5C8C">
            <w:pPr>
              <w:spacing w:after="0" w:line="240" w:lineRule="auto"/>
              <w:ind w:firstLine="0"/>
              <w:jc w:val="left"/>
            </w:pPr>
          </w:p>
        </w:tc>
      </w:tr>
      <w:tr w:rsidR="000F5C8C" w:rsidRPr="001212E8" w14:paraId="774A8484" w14:textId="77777777" w:rsidTr="000F5C8C">
        <w:trPr>
          <w:trHeight w:val="278"/>
        </w:trPr>
        <w:tc>
          <w:tcPr>
            <w:tcW w:w="406" w:type="pct"/>
            <w:shd w:val="clear" w:color="auto" w:fill="auto"/>
          </w:tcPr>
          <w:p w14:paraId="3C3BC4AC" w14:textId="77777777" w:rsidR="000F5C8C" w:rsidRPr="001212E8" w:rsidRDefault="000F5C8C" w:rsidP="000F5C8C">
            <w:pPr>
              <w:spacing w:after="0" w:line="240" w:lineRule="auto"/>
              <w:ind w:firstLine="0"/>
              <w:jc w:val="center"/>
            </w:pPr>
            <w:r>
              <w:t>8.</w:t>
            </w:r>
          </w:p>
        </w:tc>
        <w:tc>
          <w:tcPr>
            <w:tcW w:w="2020" w:type="pct"/>
            <w:tcBorders>
              <w:right w:val="single" w:sz="4" w:space="0" w:color="auto"/>
            </w:tcBorders>
            <w:shd w:val="clear" w:color="auto" w:fill="auto"/>
          </w:tcPr>
          <w:p w14:paraId="5BF4C6C3" w14:textId="77777777" w:rsidR="000F5C8C" w:rsidRPr="001212E8" w:rsidRDefault="000F5C8C" w:rsidP="000F5C8C">
            <w:pPr>
              <w:spacing w:after="0" w:line="240" w:lineRule="auto"/>
              <w:ind w:firstLine="0"/>
              <w:jc w:val="left"/>
            </w:pPr>
            <w:r w:rsidRPr="00480E73">
              <w:t>Статус Заказчика</w:t>
            </w:r>
          </w:p>
        </w:tc>
        <w:tc>
          <w:tcPr>
            <w:tcW w:w="524" w:type="pct"/>
            <w:tcBorders>
              <w:left w:val="single" w:sz="4" w:space="0" w:color="auto"/>
            </w:tcBorders>
            <w:shd w:val="clear" w:color="auto" w:fill="auto"/>
          </w:tcPr>
          <w:p w14:paraId="5879FD3B" w14:textId="77777777" w:rsidR="000F5C8C" w:rsidRDefault="000F5C8C" w:rsidP="000F5C8C">
            <w:pPr>
              <w:spacing w:after="0" w:line="240" w:lineRule="auto"/>
              <w:ind w:firstLine="0"/>
              <w:jc w:val="left"/>
            </w:pPr>
            <w:r>
              <w:t>Выбор</w:t>
            </w:r>
          </w:p>
        </w:tc>
        <w:tc>
          <w:tcPr>
            <w:tcW w:w="2050" w:type="pct"/>
            <w:tcBorders>
              <w:left w:val="single" w:sz="4" w:space="0" w:color="auto"/>
            </w:tcBorders>
            <w:shd w:val="clear" w:color="auto" w:fill="auto"/>
          </w:tcPr>
          <w:p w14:paraId="5AF4AAD5" w14:textId="77777777" w:rsidR="000F5C8C" w:rsidRDefault="000F5C8C" w:rsidP="000F5C8C">
            <w:pPr>
              <w:spacing w:after="0" w:line="240" w:lineRule="auto"/>
              <w:ind w:firstLine="0"/>
              <w:jc w:val="left"/>
            </w:pPr>
            <w:r>
              <w:t>Выбор из вариантов «Принято», «Не принято»</w:t>
            </w:r>
          </w:p>
        </w:tc>
      </w:tr>
      <w:tr w:rsidR="000F5C8C" w:rsidRPr="001212E8" w14:paraId="02AA27B6" w14:textId="77777777" w:rsidTr="000F5C8C">
        <w:trPr>
          <w:trHeight w:val="278"/>
        </w:trPr>
        <w:tc>
          <w:tcPr>
            <w:tcW w:w="406" w:type="pct"/>
            <w:shd w:val="clear" w:color="auto" w:fill="auto"/>
          </w:tcPr>
          <w:p w14:paraId="00CAC5AD" w14:textId="77777777" w:rsidR="000F5C8C" w:rsidRPr="001212E8" w:rsidRDefault="000F5C8C" w:rsidP="000F5C8C">
            <w:pPr>
              <w:spacing w:after="0" w:line="240" w:lineRule="auto"/>
              <w:ind w:firstLine="0"/>
              <w:jc w:val="center"/>
            </w:pPr>
            <w:r>
              <w:t>9.</w:t>
            </w:r>
          </w:p>
        </w:tc>
        <w:tc>
          <w:tcPr>
            <w:tcW w:w="2020" w:type="pct"/>
            <w:tcBorders>
              <w:right w:val="single" w:sz="4" w:space="0" w:color="auto"/>
            </w:tcBorders>
            <w:shd w:val="clear" w:color="auto" w:fill="auto"/>
          </w:tcPr>
          <w:p w14:paraId="7E0E2BED" w14:textId="77777777" w:rsidR="000F5C8C" w:rsidRPr="001212E8" w:rsidRDefault="000F5C8C" w:rsidP="000F5C8C">
            <w:pPr>
              <w:spacing w:after="0" w:line="240" w:lineRule="auto"/>
              <w:ind w:firstLine="0"/>
              <w:jc w:val="left"/>
            </w:pPr>
            <w:r w:rsidRPr="00480E73">
              <w:t>Статус исполнителя</w:t>
            </w:r>
          </w:p>
        </w:tc>
        <w:tc>
          <w:tcPr>
            <w:tcW w:w="524" w:type="pct"/>
            <w:tcBorders>
              <w:left w:val="single" w:sz="4" w:space="0" w:color="auto"/>
            </w:tcBorders>
            <w:shd w:val="clear" w:color="auto" w:fill="auto"/>
          </w:tcPr>
          <w:p w14:paraId="00B81824" w14:textId="77777777" w:rsidR="000F5C8C" w:rsidRDefault="000F5C8C" w:rsidP="000F5C8C">
            <w:pPr>
              <w:spacing w:after="0" w:line="240" w:lineRule="auto"/>
              <w:ind w:firstLine="0"/>
              <w:jc w:val="left"/>
            </w:pPr>
            <w:r w:rsidRPr="00480E73">
              <w:t>Выбор</w:t>
            </w:r>
          </w:p>
        </w:tc>
        <w:tc>
          <w:tcPr>
            <w:tcW w:w="2050" w:type="pct"/>
            <w:tcBorders>
              <w:left w:val="single" w:sz="4" w:space="0" w:color="auto"/>
            </w:tcBorders>
            <w:shd w:val="clear" w:color="auto" w:fill="auto"/>
          </w:tcPr>
          <w:p w14:paraId="3182D174" w14:textId="77777777" w:rsidR="000F5C8C" w:rsidRDefault="000F5C8C" w:rsidP="000F5C8C">
            <w:pPr>
              <w:spacing w:after="0" w:line="240" w:lineRule="auto"/>
              <w:ind w:firstLine="0"/>
              <w:jc w:val="left"/>
            </w:pPr>
            <w:r w:rsidRPr="00480E73">
              <w:t xml:space="preserve">Выбор из вариантов </w:t>
            </w:r>
            <w:r>
              <w:t>«Учтено», «Не учтено»</w:t>
            </w:r>
          </w:p>
        </w:tc>
      </w:tr>
      <w:tr w:rsidR="000F5C8C" w:rsidRPr="001212E8" w14:paraId="128AB299" w14:textId="77777777" w:rsidTr="000F5C8C">
        <w:trPr>
          <w:trHeight w:val="278"/>
        </w:trPr>
        <w:tc>
          <w:tcPr>
            <w:tcW w:w="406" w:type="pct"/>
            <w:shd w:val="clear" w:color="auto" w:fill="auto"/>
          </w:tcPr>
          <w:p w14:paraId="54C2248E" w14:textId="77777777" w:rsidR="000F5C8C" w:rsidRPr="001212E8" w:rsidRDefault="000F5C8C" w:rsidP="000F5C8C">
            <w:pPr>
              <w:spacing w:after="0" w:line="240" w:lineRule="auto"/>
              <w:ind w:firstLine="0"/>
              <w:jc w:val="center"/>
            </w:pPr>
            <w:r>
              <w:t>10.</w:t>
            </w:r>
          </w:p>
        </w:tc>
        <w:tc>
          <w:tcPr>
            <w:tcW w:w="2020" w:type="pct"/>
            <w:tcBorders>
              <w:right w:val="single" w:sz="4" w:space="0" w:color="auto"/>
            </w:tcBorders>
            <w:shd w:val="clear" w:color="auto" w:fill="auto"/>
          </w:tcPr>
          <w:p w14:paraId="37013CF5" w14:textId="77777777" w:rsidR="000F5C8C" w:rsidRPr="001212E8" w:rsidRDefault="000F5C8C" w:rsidP="000F5C8C">
            <w:pPr>
              <w:spacing w:after="0" w:line="240" w:lineRule="auto"/>
              <w:ind w:firstLine="0"/>
              <w:jc w:val="left"/>
            </w:pPr>
            <w:r w:rsidRPr="00480E73">
              <w:t>Текст документа в новой редакции</w:t>
            </w:r>
          </w:p>
        </w:tc>
        <w:tc>
          <w:tcPr>
            <w:tcW w:w="524" w:type="pct"/>
            <w:tcBorders>
              <w:left w:val="single" w:sz="4" w:space="0" w:color="auto"/>
            </w:tcBorders>
            <w:shd w:val="clear" w:color="auto" w:fill="auto"/>
          </w:tcPr>
          <w:p w14:paraId="458C623D" w14:textId="77777777" w:rsidR="000F5C8C" w:rsidRDefault="000F5C8C" w:rsidP="000F5C8C">
            <w:pPr>
              <w:spacing w:after="0" w:line="240" w:lineRule="auto"/>
              <w:ind w:firstLine="0"/>
              <w:jc w:val="left"/>
            </w:pPr>
            <w:r w:rsidRPr="00480E73">
              <w:t>Строка</w:t>
            </w:r>
          </w:p>
        </w:tc>
        <w:tc>
          <w:tcPr>
            <w:tcW w:w="2050" w:type="pct"/>
            <w:tcBorders>
              <w:left w:val="single" w:sz="4" w:space="0" w:color="auto"/>
            </w:tcBorders>
            <w:shd w:val="clear" w:color="auto" w:fill="auto"/>
          </w:tcPr>
          <w:p w14:paraId="35A192D5" w14:textId="77777777" w:rsidR="000F5C8C" w:rsidRDefault="000F5C8C" w:rsidP="000F5C8C">
            <w:pPr>
              <w:spacing w:after="0" w:line="240" w:lineRule="auto"/>
              <w:ind w:firstLine="0"/>
              <w:jc w:val="left"/>
            </w:pPr>
          </w:p>
        </w:tc>
      </w:tr>
      <w:tr w:rsidR="000F5C8C" w:rsidRPr="001212E8" w14:paraId="6DC97F7A" w14:textId="77777777" w:rsidTr="000F5C8C">
        <w:trPr>
          <w:trHeight w:val="278"/>
        </w:trPr>
        <w:tc>
          <w:tcPr>
            <w:tcW w:w="406" w:type="pct"/>
            <w:shd w:val="clear" w:color="auto" w:fill="auto"/>
          </w:tcPr>
          <w:p w14:paraId="6DF25A6A" w14:textId="77777777" w:rsidR="000F5C8C" w:rsidRPr="001212E8" w:rsidRDefault="000F5C8C" w:rsidP="000F5C8C">
            <w:pPr>
              <w:spacing w:after="0" w:line="240" w:lineRule="auto"/>
              <w:ind w:firstLine="0"/>
              <w:jc w:val="center"/>
            </w:pPr>
            <w:r>
              <w:t>11.</w:t>
            </w:r>
          </w:p>
        </w:tc>
        <w:tc>
          <w:tcPr>
            <w:tcW w:w="2020" w:type="pct"/>
            <w:tcBorders>
              <w:right w:val="single" w:sz="4" w:space="0" w:color="auto"/>
            </w:tcBorders>
            <w:shd w:val="clear" w:color="auto" w:fill="auto"/>
          </w:tcPr>
          <w:p w14:paraId="0583959D" w14:textId="77777777" w:rsidR="000F5C8C" w:rsidRPr="001212E8" w:rsidRDefault="000F5C8C" w:rsidP="000F5C8C">
            <w:pPr>
              <w:spacing w:after="0" w:line="240" w:lineRule="auto"/>
              <w:ind w:firstLine="0"/>
              <w:jc w:val="left"/>
            </w:pPr>
            <w:r w:rsidRPr="00480E73">
              <w:t>Текст замечания</w:t>
            </w:r>
          </w:p>
        </w:tc>
        <w:tc>
          <w:tcPr>
            <w:tcW w:w="524" w:type="pct"/>
            <w:tcBorders>
              <w:left w:val="single" w:sz="4" w:space="0" w:color="auto"/>
            </w:tcBorders>
            <w:shd w:val="clear" w:color="auto" w:fill="auto"/>
          </w:tcPr>
          <w:p w14:paraId="240F5A50" w14:textId="77777777" w:rsidR="000F5C8C" w:rsidRDefault="000F5C8C" w:rsidP="000F5C8C">
            <w:pPr>
              <w:spacing w:after="0" w:line="240" w:lineRule="auto"/>
              <w:ind w:firstLine="0"/>
              <w:jc w:val="left"/>
            </w:pPr>
            <w:r w:rsidRPr="00480E73">
              <w:t>Строка</w:t>
            </w:r>
          </w:p>
        </w:tc>
        <w:tc>
          <w:tcPr>
            <w:tcW w:w="2050" w:type="pct"/>
            <w:tcBorders>
              <w:left w:val="single" w:sz="4" w:space="0" w:color="auto"/>
            </w:tcBorders>
            <w:shd w:val="clear" w:color="auto" w:fill="auto"/>
          </w:tcPr>
          <w:p w14:paraId="7C088454" w14:textId="77777777" w:rsidR="000F5C8C" w:rsidRDefault="000F5C8C" w:rsidP="000F5C8C">
            <w:pPr>
              <w:spacing w:after="0" w:line="240" w:lineRule="auto"/>
              <w:ind w:firstLine="0"/>
              <w:jc w:val="left"/>
            </w:pPr>
          </w:p>
        </w:tc>
      </w:tr>
    </w:tbl>
    <w:p w14:paraId="662C59FD" w14:textId="77777777" w:rsidR="000F5C8C" w:rsidRDefault="000F5C8C" w:rsidP="00995063">
      <w:pPr>
        <w:pStyle w:val="aff4"/>
      </w:pPr>
    </w:p>
    <w:p w14:paraId="4E8523B0" w14:textId="77777777" w:rsidR="000F5C8C" w:rsidRPr="00EB7B52" w:rsidRDefault="000F5C8C" w:rsidP="000F5C8C">
      <w:pPr>
        <w:pStyle w:val="tgtextbasicjustify"/>
        <w:numPr>
          <w:ilvl w:val="0"/>
          <w:numId w:val="28"/>
        </w:numPr>
        <w:spacing w:before="60" w:after="60" w:line="240" w:lineRule="auto"/>
        <w:ind w:left="284" w:hanging="284"/>
        <w:rPr>
          <w:i/>
        </w:rPr>
      </w:pPr>
      <w:r w:rsidRPr="00EB7B52">
        <w:rPr>
          <w:i/>
        </w:rPr>
        <w:t>Библиотеки документов «Проектные документы» и «Предпроектные документы»</w:t>
      </w:r>
    </w:p>
    <w:p w14:paraId="64B6FC8A" w14:textId="2C34A816" w:rsidR="000F5C8C" w:rsidRDefault="000F5C8C" w:rsidP="00E64666">
      <w:pPr>
        <w:spacing w:after="0" w:line="240" w:lineRule="auto"/>
        <w:ind w:firstLine="567"/>
      </w:pPr>
      <w:r>
        <w:t xml:space="preserve">Стандартные библиотеки документов (см. </w:t>
      </w:r>
      <w:r w:rsidRPr="00E64666">
        <w:fldChar w:fldCharType="begin"/>
      </w:r>
      <w:r w:rsidRPr="00E64666">
        <w:instrText xml:space="preserve"> REF _Ref459901275 \h  \* MERGEFORMAT </w:instrText>
      </w:r>
      <w:r w:rsidRPr="00E64666">
        <w:fldChar w:fldCharType="separate"/>
      </w:r>
      <w:r w:rsidR="00E22EDC" w:rsidRPr="00E22EDC">
        <w:t xml:space="preserve">Таблица </w:t>
      </w:r>
      <w:r w:rsidRPr="00E64666">
        <w:fldChar w:fldCharType="end"/>
      </w:r>
      <w:r w:rsidRPr="00E64666">
        <w:t>).</w:t>
      </w:r>
    </w:p>
    <w:p w14:paraId="5B031FA9" w14:textId="6E8C65BC" w:rsidR="000F5C8C" w:rsidRPr="00613D1E" w:rsidRDefault="000F5C8C" w:rsidP="00E64666">
      <w:pPr>
        <w:pStyle w:val="af1"/>
        <w:keepNext/>
        <w:spacing w:before="200"/>
        <w:ind w:left="1701"/>
        <w:rPr>
          <w:i/>
        </w:rPr>
      </w:pPr>
      <w:bookmarkStart w:id="440" w:name="_Ref459901275"/>
      <w:bookmarkStart w:id="441" w:name="_Ref465079362"/>
      <w:r w:rsidRPr="003B1698">
        <w:rPr>
          <w:i/>
        </w:rPr>
        <w:t xml:space="preserve">Таблица </w:t>
      </w:r>
      <w:bookmarkEnd w:id="440"/>
      <w:r w:rsidR="007A3E6F" w:rsidRPr="00BB57CA">
        <w:rPr>
          <w:bCs w:val="0"/>
          <w:i/>
        </w:rPr>
        <w:fldChar w:fldCharType="begin"/>
      </w:r>
      <w:r w:rsidR="007A3E6F" w:rsidRPr="00BB57CA">
        <w:rPr>
          <w:bCs w:val="0"/>
          <w:i/>
        </w:rPr>
        <w:instrText xml:space="preserve"> SEQ Таблица \* ARABIC </w:instrText>
      </w:r>
      <w:r w:rsidR="007A3E6F" w:rsidRPr="00BB57CA">
        <w:rPr>
          <w:bCs w:val="0"/>
          <w:i/>
        </w:rPr>
        <w:fldChar w:fldCharType="separate"/>
      </w:r>
      <w:r w:rsidR="00E22EDC">
        <w:rPr>
          <w:bCs w:val="0"/>
          <w:i/>
          <w:noProof/>
        </w:rPr>
        <w:t>82</w:t>
      </w:r>
      <w:r w:rsidR="007A3E6F" w:rsidRPr="00BB57CA">
        <w:rPr>
          <w:bCs w:val="0"/>
          <w:i/>
        </w:rPr>
        <w:fldChar w:fldCharType="end"/>
      </w:r>
      <w:bookmarkEnd w:id="441"/>
      <w:r w:rsidR="007A3E6F">
        <w:rPr>
          <w:bCs w:val="0"/>
          <w:i/>
        </w:rPr>
        <w:t xml:space="preserve"> </w:t>
      </w:r>
      <w:r w:rsidRPr="003B1698">
        <w:rPr>
          <w:i/>
        </w:rPr>
        <w:t>– Библиотеки «Проектные документы» и «Предпроектные документы»</w:t>
      </w:r>
    </w:p>
    <w:tbl>
      <w:tblPr>
        <w:tblStyle w:val="af"/>
        <w:tblW w:w="5000" w:type="pct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646"/>
        <w:gridCol w:w="2138"/>
        <w:gridCol w:w="1996"/>
        <w:gridCol w:w="1200"/>
        <w:gridCol w:w="3364"/>
      </w:tblGrid>
      <w:tr w:rsidR="00791B16" w:rsidRPr="00502368" w14:paraId="4C6F13EE" w14:textId="77777777" w:rsidTr="00791B16">
        <w:trPr>
          <w:trHeight w:val="290"/>
          <w:tblHeader/>
        </w:trPr>
        <w:tc>
          <w:tcPr>
            <w:tcW w:w="346" w:type="pct"/>
            <w:shd w:val="clear" w:color="auto" w:fill="auto"/>
            <w:vAlign w:val="center"/>
          </w:tcPr>
          <w:p w14:paraId="21E274F5" w14:textId="77777777" w:rsidR="00791B16" w:rsidRPr="00502368" w:rsidRDefault="00791B16" w:rsidP="000F5C8C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502368">
              <w:rPr>
                <w:b/>
              </w:rPr>
              <w:t>№ п\п</w:t>
            </w:r>
          </w:p>
        </w:tc>
        <w:tc>
          <w:tcPr>
            <w:tcW w:w="1144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7AD9753" w14:textId="77777777" w:rsidR="00791B16" w:rsidRPr="00502368" w:rsidRDefault="00791B16" w:rsidP="000F5C8C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502368">
              <w:rPr>
                <w:b/>
              </w:rPr>
              <w:t>Наименование</w:t>
            </w:r>
          </w:p>
        </w:tc>
        <w:tc>
          <w:tcPr>
            <w:tcW w:w="1068" w:type="pct"/>
            <w:tcBorders>
              <w:right w:val="single" w:sz="4" w:space="0" w:color="auto"/>
            </w:tcBorders>
          </w:tcPr>
          <w:p w14:paraId="1BD0CC7C" w14:textId="4B59049C" w:rsidR="00791B16" w:rsidRPr="00502368" w:rsidRDefault="00791B16" w:rsidP="000F5C8C">
            <w:pPr>
              <w:spacing w:after="0" w:line="240" w:lineRule="auto"/>
              <w:ind w:firstLine="0"/>
              <w:jc w:val="center"/>
              <w:rPr>
                <w:b/>
              </w:rPr>
            </w:pPr>
            <w:r>
              <w:rPr>
                <w:b/>
              </w:rPr>
              <w:t>Название библиотеки</w:t>
            </w:r>
          </w:p>
        </w:tc>
        <w:tc>
          <w:tcPr>
            <w:tcW w:w="64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30719" w14:textId="0D29E8B3" w:rsidR="00791B16" w:rsidRPr="00502368" w:rsidRDefault="00791B16" w:rsidP="000F5C8C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502368">
              <w:rPr>
                <w:b/>
              </w:rPr>
              <w:t>Тип</w:t>
            </w:r>
          </w:p>
        </w:tc>
        <w:tc>
          <w:tcPr>
            <w:tcW w:w="180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84098D" w14:textId="77777777" w:rsidR="00791B16" w:rsidRPr="00502368" w:rsidRDefault="00791B16" w:rsidP="000F5C8C">
            <w:pPr>
              <w:spacing w:after="0" w:line="240" w:lineRule="auto"/>
              <w:ind w:firstLine="0"/>
              <w:jc w:val="center"/>
              <w:rPr>
                <w:b/>
              </w:rPr>
            </w:pPr>
            <w:r w:rsidRPr="00502368">
              <w:rPr>
                <w:b/>
              </w:rPr>
              <w:t>Комментарий</w:t>
            </w:r>
          </w:p>
        </w:tc>
      </w:tr>
      <w:tr w:rsidR="00791B16" w:rsidRPr="00502368" w14:paraId="282014D6" w14:textId="77777777" w:rsidTr="00791B16">
        <w:trPr>
          <w:trHeight w:val="314"/>
        </w:trPr>
        <w:tc>
          <w:tcPr>
            <w:tcW w:w="346" w:type="pct"/>
            <w:shd w:val="clear" w:color="auto" w:fill="auto"/>
          </w:tcPr>
          <w:p w14:paraId="448461A7" w14:textId="79EB46C9" w:rsidR="00791B16" w:rsidRPr="00502368" w:rsidRDefault="00791B16" w:rsidP="000F5C8C">
            <w:pPr>
              <w:spacing w:after="0" w:line="240" w:lineRule="auto"/>
              <w:ind w:firstLine="0"/>
              <w:jc w:val="left"/>
            </w:pPr>
            <w:r>
              <w:t>1.</w:t>
            </w:r>
          </w:p>
        </w:tc>
        <w:tc>
          <w:tcPr>
            <w:tcW w:w="1144" w:type="pct"/>
            <w:tcBorders>
              <w:right w:val="single" w:sz="4" w:space="0" w:color="auto"/>
            </w:tcBorders>
            <w:shd w:val="clear" w:color="auto" w:fill="auto"/>
          </w:tcPr>
          <w:p w14:paraId="25A30C47" w14:textId="051EE781" w:rsidR="00791B16" w:rsidRPr="00502368" w:rsidRDefault="00791B16" w:rsidP="000F5C8C">
            <w:pPr>
              <w:spacing w:after="0" w:line="240" w:lineRule="auto"/>
              <w:ind w:firstLine="0"/>
              <w:jc w:val="left"/>
            </w:pPr>
            <w:r>
              <w:t>Имя</w:t>
            </w:r>
          </w:p>
        </w:tc>
        <w:tc>
          <w:tcPr>
            <w:tcW w:w="1068" w:type="pct"/>
            <w:tcBorders>
              <w:right w:val="single" w:sz="4" w:space="0" w:color="auto"/>
            </w:tcBorders>
          </w:tcPr>
          <w:p w14:paraId="7B1AB3A4" w14:textId="4FE83EE3" w:rsidR="00791B16" w:rsidRPr="00502368" w:rsidRDefault="00791B16" w:rsidP="000F5C8C">
            <w:pPr>
              <w:spacing w:after="0" w:line="240" w:lineRule="auto"/>
              <w:ind w:firstLine="0"/>
              <w:jc w:val="left"/>
            </w:pPr>
            <w:r>
              <w:t>Проектные документы</w:t>
            </w:r>
          </w:p>
        </w:tc>
        <w:tc>
          <w:tcPr>
            <w:tcW w:w="642" w:type="pct"/>
            <w:tcBorders>
              <w:left w:val="single" w:sz="4" w:space="0" w:color="auto"/>
            </w:tcBorders>
            <w:shd w:val="clear" w:color="auto" w:fill="auto"/>
          </w:tcPr>
          <w:p w14:paraId="4A6A8F17" w14:textId="0DA3FFA1" w:rsidR="00791B16" w:rsidRPr="00502368" w:rsidRDefault="00791B16" w:rsidP="000F5C8C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1800" w:type="pct"/>
            <w:tcBorders>
              <w:left w:val="single" w:sz="4" w:space="0" w:color="auto"/>
            </w:tcBorders>
            <w:shd w:val="clear" w:color="auto" w:fill="auto"/>
          </w:tcPr>
          <w:p w14:paraId="75005093" w14:textId="77777777" w:rsidR="00791B16" w:rsidRPr="00502368" w:rsidRDefault="00791B16" w:rsidP="000F5C8C">
            <w:pPr>
              <w:spacing w:after="0" w:line="240" w:lineRule="auto"/>
              <w:ind w:firstLine="0"/>
              <w:jc w:val="left"/>
            </w:pPr>
          </w:p>
        </w:tc>
      </w:tr>
      <w:tr w:rsidR="00791B16" w:rsidRPr="00502368" w14:paraId="5AFE13EC" w14:textId="77777777" w:rsidTr="00791B16">
        <w:trPr>
          <w:trHeight w:val="314"/>
        </w:trPr>
        <w:tc>
          <w:tcPr>
            <w:tcW w:w="346" w:type="pct"/>
            <w:shd w:val="clear" w:color="auto" w:fill="auto"/>
          </w:tcPr>
          <w:p w14:paraId="5C5C63A8" w14:textId="071D9152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  <w:r>
              <w:t>2.</w:t>
            </w:r>
          </w:p>
        </w:tc>
        <w:tc>
          <w:tcPr>
            <w:tcW w:w="1144" w:type="pct"/>
            <w:tcBorders>
              <w:right w:val="single" w:sz="4" w:space="0" w:color="auto"/>
            </w:tcBorders>
            <w:shd w:val="clear" w:color="auto" w:fill="auto"/>
          </w:tcPr>
          <w:p w14:paraId="5F6807D6" w14:textId="0EE747AE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  <w:r>
              <w:t>Название</w:t>
            </w:r>
          </w:p>
        </w:tc>
        <w:tc>
          <w:tcPr>
            <w:tcW w:w="1068" w:type="pct"/>
            <w:tcBorders>
              <w:right w:val="single" w:sz="4" w:space="0" w:color="auto"/>
            </w:tcBorders>
          </w:tcPr>
          <w:p w14:paraId="4B0DC21C" w14:textId="42C26879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  <w:r w:rsidRPr="00AB2DB0">
              <w:t>Проектные документы</w:t>
            </w:r>
            <w:r>
              <w:t>, Предпроектные документы</w:t>
            </w:r>
          </w:p>
        </w:tc>
        <w:tc>
          <w:tcPr>
            <w:tcW w:w="642" w:type="pct"/>
            <w:tcBorders>
              <w:left w:val="single" w:sz="4" w:space="0" w:color="auto"/>
            </w:tcBorders>
            <w:shd w:val="clear" w:color="auto" w:fill="auto"/>
          </w:tcPr>
          <w:p w14:paraId="3501747C" w14:textId="59B58E17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  <w:r>
              <w:t>Однострочный текст</w:t>
            </w:r>
          </w:p>
        </w:tc>
        <w:tc>
          <w:tcPr>
            <w:tcW w:w="1800" w:type="pct"/>
            <w:tcBorders>
              <w:left w:val="single" w:sz="4" w:space="0" w:color="auto"/>
            </w:tcBorders>
            <w:shd w:val="clear" w:color="auto" w:fill="auto"/>
          </w:tcPr>
          <w:p w14:paraId="13DE876D" w14:textId="77777777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</w:p>
        </w:tc>
      </w:tr>
      <w:tr w:rsidR="00791B16" w:rsidRPr="00502368" w14:paraId="6B458A9F" w14:textId="77777777" w:rsidTr="00791B16">
        <w:trPr>
          <w:trHeight w:val="314"/>
        </w:trPr>
        <w:tc>
          <w:tcPr>
            <w:tcW w:w="346" w:type="pct"/>
            <w:shd w:val="clear" w:color="auto" w:fill="auto"/>
          </w:tcPr>
          <w:p w14:paraId="3F0FA6E3" w14:textId="145CA001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  <w:r>
              <w:t>3.</w:t>
            </w:r>
          </w:p>
        </w:tc>
        <w:tc>
          <w:tcPr>
            <w:tcW w:w="1144" w:type="pct"/>
            <w:tcBorders>
              <w:right w:val="single" w:sz="4" w:space="0" w:color="auto"/>
            </w:tcBorders>
            <w:shd w:val="clear" w:color="auto" w:fill="auto"/>
          </w:tcPr>
          <w:p w14:paraId="56822303" w14:textId="25EA6ECE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  <w:r w:rsidRPr="00502368">
              <w:t>Комментарий</w:t>
            </w:r>
          </w:p>
        </w:tc>
        <w:tc>
          <w:tcPr>
            <w:tcW w:w="1068" w:type="pct"/>
            <w:tcBorders>
              <w:right w:val="single" w:sz="4" w:space="0" w:color="auto"/>
            </w:tcBorders>
          </w:tcPr>
          <w:p w14:paraId="59860E0B" w14:textId="7B8375B6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  <w:r w:rsidRPr="00AB2DB0">
              <w:t>Проектные документы</w:t>
            </w:r>
            <w:r>
              <w:t>, Предпроектные документы</w:t>
            </w:r>
          </w:p>
        </w:tc>
        <w:tc>
          <w:tcPr>
            <w:tcW w:w="642" w:type="pct"/>
            <w:tcBorders>
              <w:left w:val="single" w:sz="4" w:space="0" w:color="auto"/>
            </w:tcBorders>
            <w:shd w:val="clear" w:color="auto" w:fill="auto"/>
          </w:tcPr>
          <w:p w14:paraId="06D5A1AD" w14:textId="6B29FAD8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  <w:r>
              <w:t>Многострочный текст</w:t>
            </w:r>
          </w:p>
        </w:tc>
        <w:tc>
          <w:tcPr>
            <w:tcW w:w="1800" w:type="pct"/>
            <w:tcBorders>
              <w:left w:val="single" w:sz="4" w:space="0" w:color="auto"/>
            </w:tcBorders>
            <w:shd w:val="clear" w:color="auto" w:fill="auto"/>
          </w:tcPr>
          <w:p w14:paraId="4CA82FFB" w14:textId="77777777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</w:p>
        </w:tc>
      </w:tr>
      <w:tr w:rsidR="00791B16" w:rsidRPr="00502368" w14:paraId="186FF8C9" w14:textId="77777777" w:rsidTr="00791B16">
        <w:trPr>
          <w:trHeight w:val="629"/>
        </w:trPr>
        <w:tc>
          <w:tcPr>
            <w:tcW w:w="346" w:type="pct"/>
            <w:vMerge w:val="restart"/>
            <w:shd w:val="clear" w:color="auto" w:fill="auto"/>
          </w:tcPr>
          <w:p w14:paraId="604F2ED5" w14:textId="1557C53F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  <w:r>
              <w:t>4.</w:t>
            </w:r>
          </w:p>
        </w:tc>
        <w:tc>
          <w:tcPr>
            <w:tcW w:w="1144" w:type="pct"/>
            <w:vMerge w:val="restart"/>
            <w:tcBorders>
              <w:right w:val="single" w:sz="4" w:space="0" w:color="auto"/>
            </w:tcBorders>
            <w:shd w:val="clear" w:color="auto" w:fill="auto"/>
          </w:tcPr>
          <w:p w14:paraId="58C48302" w14:textId="77777777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  <w:r w:rsidRPr="00502368">
              <w:t>Статус документа</w:t>
            </w:r>
          </w:p>
        </w:tc>
        <w:tc>
          <w:tcPr>
            <w:tcW w:w="1068" w:type="pct"/>
            <w:vMerge w:val="restart"/>
            <w:tcBorders>
              <w:right w:val="single" w:sz="4" w:space="0" w:color="auto"/>
            </w:tcBorders>
          </w:tcPr>
          <w:p w14:paraId="4E8C160D" w14:textId="29B4226C" w:rsidR="00791B16" w:rsidRPr="00480E73" w:rsidRDefault="00791B16" w:rsidP="00791B16">
            <w:pPr>
              <w:spacing w:after="0" w:line="240" w:lineRule="auto"/>
              <w:ind w:firstLine="0"/>
              <w:jc w:val="left"/>
            </w:pPr>
            <w:r w:rsidRPr="00AB2DB0">
              <w:t>Проектные документы</w:t>
            </w:r>
            <w:r>
              <w:t>, Предпроектные документы</w:t>
            </w:r>
          </w:p>
        </w:tc>
        <w:tc>
          <w:tcPr>
            <w:tcW w:w="642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5E2D792" w14:textId="69DC96A5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  <w:r w:rsidRPr="00480E73">
              <w:t>Выбор</w:t>
            </w:r>
          </w:p>
        </w:tc>
        <w:tc>
          <w:tcPr>
            <w:tcW w:w="1800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A74A878" w14:textId="6FCC817D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  <w:r w:rsidRPr="00480E73">
              <w:t xml:space="preserve">Выбор из вариантов </w:t>
            </w:r>
            <w:r>
              <w:t>«</w:t>
            </w:r>
            <w:r w:rsidRPr="00502368">
              <w:t>На согласовании</w:t>
            </w:r>
            <w:r>
              <w:t>», «Согласован»</w:t>
            </w:r>
          </w:p>
        </w:tc>
      </w:tr>
      <w:tr w:rsidR="00791B16" w:rsidRPr="00502368" w14:paraId="2D601E84" w14:textId="77777777" w:rsidTr="00791B16">
        <w:trPr>
          <w:trHeight w:val="1404"/>
        </w:trPr>
        <w:tc>
          <w:tcPr>
            <w:tcW w:w="346" w:type="pct"/>
            <w:vMerge/>
            <w:shd w:val="clear" w:color="auto" w:fill="auto"/>
          </w:tcPr>
          <w:p w14:paraId="511FEE59" w14:textId="77777777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</w:p>
        </w:tc>
        <w:tc>
          <w:tcPr>
            <w:tcW w:w="1144" w:type="pct"/>
            <w:vMerge/>
            <w:tcBorders>
              <w:right w:val="single" w:sz="4" w:space="0" w:color="auto"/>
            </w:tcBorders>
            <w:shd w:val="clear" w:color="auto" w:fill="auto"/>
          </w:tcPr>
          <w:p w14:paraId="5107A7AB" w14:textId="77777777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</w:p>
        </w:tc>
        <w:tc>
          <w:tcPr>
            <w:tcW w:w="1068" w:type="pct"/>
            <w:vMerge/>
            <w:tcBorders>
              <w:right w:val="single" w:sz="4" w:space="0" w:color="auto"/>
            </w:tcBorders>
          </w:tcPr>
          <w:p w14:paraId="24D4BEAD" w14:textId="77777777" w:rsidR="00791B16" w:rsidRDefault="00791B16" w:rsidP="00791B16">
            <w:pPr>
              <w:spacing w:after="0" w:line="240" w:lineRule="auto"/>
              <w:ind w:firstLine="0"/>
              <w:jc w:val="left"/>
            </w:pPr>
          </w:p>
        </w:tc>
        <w:tc>
          <w:tcPr>
            <w:tcW w:w="642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2DB83512" w14:textId="6F36CFF4" w:rsidR="00791B16" w:rsidRPr="00480E73" w:rsidRDefault="00791B16" w:rsidP="00791B16">
            <w:pPr>
              <w:spacing w:after="0" w:line="240" w:lineRule="auto"/>
              <w:ind w:firstLine="0"/>
              <w:jc w:val="left"/>
            </w:pPr>
            <w:r>
              <w:t>Автоматически</w:t>
            </w:r>
          </w:p>
        </w:tc>
        <w:tc>
          <w:tcPr>
            <w:tcW w:w="1800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0ED8C73D" w14:textId="779F5CB4" w:rsidR="00791B16" w:rsidRPr="00480E73" w:rsidRDefault="00791B16" w:rsidP="00791B16">
            <w:pPr>
              <w:spacing w:after="0" w:line="240" w:lineRule="auto"/>
              <w:ind w:firstLine="0"/>
              <w:jc w:val="left"/>
            </w:pPr>
            <w:r>
              <w:t>Е</w:t>
            </w:r>
            <w:r w:rsidRPr="006A54FA">
              <w:t xml:space="preserve">сли все задачи на согласования завершены и все замечания в реестре замечаний имеют статусы Принято, то документ в библиотеки </w:t>
            </w:r>
            <w:r w:rsidRPr="006A54FA">
              <w:lastRenderedPageBreak/>
              <w:t>автоматически переводиться в статус «Согласовано»</w:t>
            </w:r>
          </w:p>
        </w:tc>
      </w:tr>
      <w:tr w:rsidR="00791B16" w:rsidRPr="00502368" w14:paraId="0DC8DD9F" w14:textId="77777777" w:rsidTr="00791B16">
        <w:trPr>
          <w:trHeight w:val="278"/>
        </w:trPr>
        <w:tc>
          <w:tcPr>
            <w:tcW w:w="346" w:type="pct"/>
            <w:shd w:val="clear" w:color="auto" w:fill="auto"/>
          </w:tcPr>
          <w:p w14:paraId="1AA7EDCB" w14:textId="46E96AA9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  <w:r>
              <w:lastRenderedPageBreak/>
              <w:t>5.</w:t>
            </w:r>
          </w:p>
        </w:tc>
        <w:tc>
          <w:tcPr>
            <w:tcW w:w="1144" w:type="pct"/>
            <w:tcBorders>
              <w:right w:val="single" w:sz="4" w:space="0" w:color="auto"/>
            </w:tcBorders>
            <w:shd w:val="clear" w:color="auto" w:fill="auto"/>
          </w:tcPr>
          <w:p w14:paraId="375A561E" w14:textId="77777777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  <w:r w:rsidRPr="00502368">
              <w:t>Бумажная копия</w:t>
            </w:r>
          </w:p>
        </w:tc>
        <w:tc>
          <w:tcPr>
            <w:tcW w:w="1068" w:type="pct"/>
            <w:tcBorders>
              <w:right w:val="single" w:sz="4" w:space="0" w:color="auto"/>
            </w:tcBorders>
          </w:tcPr>
          <w:p w14:paraId="72ABFEC0" w14:textId="03BAD1CD" w:rsidR="00791B16" w:rsidRDefault="00791B16" w:rsidP="00791B16">
            <w:pPr>
              <w:spacing w:after="0" w:line="240" w:lineRule="auto"/>
              <w:ind w:firstLine="0"/>
              <w:jc w:val="left"/>
            </w:pPr>
            <w:r w:rsidRPr="00AB2DB0">
              <w:t>Проектные документы</w:t>
            </w:r>
            <w:r>
              <w:t>, Предпроектные документы</w:t>
            </w:r>
          </w:p>
        </w:tc>
        <w:tc>
          <w:tcPr>
            <w:tcW w:w="642" w:type="pct"/>
            <w:tcBorders>
              <w:left w:val="single" w:sz="4" w:space="0" w:color="auto"/>
            </w:tcBorders>
            <w:shd w:val="clear" w:color="auto" w:fill="auto"/>
          </w:tcPr>
          <w:p w14:paraId="1FA6A0C8" w14:textId="10A3B038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  <w:r>
              <w:t>Логическое</w:t>
            </w:r>
          </w:p>
        </w:tc>
        <w:tc>
          <w:tcPr>
            <w:tcW w:w="1800" w:type="pct"/>
            <w:tcBorders>
              <w:left w:val="single" w:sz="4" w:space="0" w:color="auto"/>
            </w:tcBorders>
            <w:shd w:val="clear" w:color="auto" w:fill="auto"/>
          </w:tcPr>
          <w:p w14:paraId="5672D100" w14:textId="77777777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</w:p>
        </w:tc>
      </w:tr>
      <w:tr w:rsidR="00791B16" w:rsidRPr="00502368" w14:paraId="76F0A92A" w14:textId="77777777" w:rsidTr="00791B16">
        <w:trPr>
          <w:trHeight w:val="278"/>
        </w:trPr>
        <w:tc>
          <w:tcPr>
            <w:tcW w:w="346" w:type="pct"/>
            <w:shd w:val="clear" w:color="auto" w:fill="auto"/>
          </w:tcPr>
          <w:p w14:paraId="0BDB3E40" w14:textId="03ADB7C8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  <w:r>
              <w:t>6.</w:t>
            </w:r>
          </w:p>
        </w:tc>
        <w:tc>
          <w:tcPr>
            <w:tcW w:w="1144" w:type="pct"/>
            <w:tcBorders>
              <w:right w:val="single" w:sz="4" w:space="0" w:color="auto"/>
            </w:tcBorders>
            <w:shd w:val="clear" w:color="auto" w:fill="auto"/>
          </w:tcPr>
          <w:p w14:paraId="74EFCF73" w14:textId="69D6D20B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  <w:r>
              <w:t>Согласование документа</w:t>
            </w:r>
          </w:p>
        </w:tc>
        <w:tc>
          <w:tcPr>
            <w:tcW w:w="1068" w:type="pct"/>
            <w:tcBorders>
              <w:right w:val="single" w:sz="4" w:space="0" w:color="auto"/>
            </w:tcBorders>
          </w:tcPr>
          <w:p w14:paraId="2EF66371" w14:textId="0C827478" w:rsidR="00791B16" w:rsidRDefault="00791B16" w:rsidP="00791B16">
            <w:pPr>
              <w:spacing w:after="0" w:line="240" w:lineRule="auto"/>
              <w:ind w:firstLine="0"/>
              <w:jc w:val="left"/>
            </w:pPr>
            <w:r w:rsidRPr="00AB2DB0">
              <w:t>Проектные документы</w:t>
            </w:r>
          </w:p>
        </w:tc>
        <w:tc>
          <w:tcPr>
            <w:tcW w:w="642" w:type="pct"/>
            <w:tcBorders>
              <w:left w:val="single" w:sz="4" w:space="0" w:color="auto"/>
            </w:tcBorders>
            <w:shd w:val="clear" w:color="auto" w:fill="auto"/>
          </w:tcPr>
          <w:p w14:paraId="3D51B8D9" w14:textId="7144DD50" w:rsidR="00791B16" w:rsidRDefault="00791B16" w:rsidP="00791B16">
            <w:pPr>
              <w:spacing w:after="0" w:line="240" w:lineRule="auto"/>
              <w:ind w:firstLine="0"/>
              <w:jc w:val="left"/>
            </w:pPr>
            <w:r>
              <w:t>Гиперссылка</w:t>
            </w:r>
          </w:p>
        </w:tc>
        <w:tc>
          <w:tcPr>
            <w:tcW w:w="1800" w:type="pct"/>
            <w:tcBorders>
              <w:left w:val="single" w:sz="4" w:space="0" w:color="auto"/>
            </w:tcBorders>
            <w:shd w:val="clear" w:color="auto" w:fill="auto"/>
          </w:tcPr>
          <w:p w14:paraId="032D2BA9" w14:textId="77777777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</w:p>
        </w:tc>
      </w:tr>
      <w:tr w:rsidR="00791B16" w:rsidRPr="00502368" w14:paraId="6A0C1C52" w14:textId="77777777" w:rsidTr="00791B16">
        <w:trPr>
          <w:trHeight w:val="278"/>
        </w:trPr>
        <w:tc>
          <w:tcPr>
            <w:tcW w:w="346" w:type="pct"/>
            <w:shd w:val="clear" w:color="auto" w:fill="auto"/>
          </w:tcPr>
          <w:p w14:paraId="288F421F" w14:textId="730F82B9" w:rsidR="00791B16" w:rsidRDefault="00791B16" w:rsidP="00791B16">
            <w:pPr>
              <w:spacing w:after="0" w:line="240" w:lineRule="auto"/>
              <w:ind w:firstLine="0"/>
              <w:jc w:val="left"/>
            </w:pPr>
            <w:r>
              <w:t>7.</w:t>
            </w:r>
          </w:p>
        </w:tc>
        <w:tc>
          <w:tcPr>
            <w:tcW w:w="1144" w:type="pct"/>
            <w:tcBorders>
              <w:right w:val="single" w:sz="4" w:space="0" w:color="auto"/>
            </w:tcBorders>
            <w:shd w:val="clear" w:color="auto" w:fill="auto"/>
          </w:tcPr>
          <w:p w14:paraId="1AE86F70" w14:textId="6DA77324" w:rsidR="00791B16" w:rsidRDefault="00791B16" w:rsidP="00791B16">
            <w:pPr>
              <w:spacing w:after="0" w:line="240" w:lineRule="auto"/>
              <w:ind w:firstLine="0"/>
              <w:jc w:val="left"/>
            </w:pPr>
            <w:r>
              <w:t>Изменено</w:t>
            </w:r>
          </w:p>
        </w:tc>
        <w:tc>
          <w:tcPr>
            <w:tcW w:w="1068" w:type="pct"/>
            <w:tcBorders>
              <w:right w:val="single" w:sz="4" w:space="0" w:color="auto"/>
            </w:tcBorders>
          </w:tcPr>
          <w:p w14:paraId="6207DCCC" w14:textId="5CBA7D0D" w:rsidR="00791B16" w:rsidRPr="00AB2DB0" w:rsidRDefault="00791B16" w:rsidP="00791B16">
            <w:pPr>
              <w:spacing w:after="0" w:line="240" w:lineRule="auto"/>
              <w:ind w:firstLine="0"/>
              <w:jc w:val="left"/>
            </w:pPr>
            <w:r>
              <w:t>Предпроектные документы</w:t>
            </w:r>
          </w:p>
        </w:tc>
        <w:tc>
          <w:tcPr>
            <w:tcW w:w="642" w:type="pct"/>
            <w:tcBorders>
              <w:left w:val="single" w:sz="4" w:space="0" w:color="auto"/>
            </w:tcBorders>
            <w:shd w:val="clear" w:color="auto" w:fill="auto"/>
          </w:tcPr>
          <w:p w14:paraId="62AE7864" w14:textId="4D80CAC8" w:rsidR="00791B16" w:rsidRDefault="00791B16" w:rsidP="00791B16">
            <w:pPr>
              <w:spacing w:after="0" w:line="240" w:lineRule="auto"/>
              <w:ind w:firstLine="0"/>
              <w:jc w:val="left"/>
            </w:pPr>
            <w:r>
              <w:t>Дата и время</w:t>
            </w:r>
          </w:p>
        </w:tc>
        <w:tc>
          <w:tcPr>
            <w:tcW w:w="1800" w:type="pct"/>
            <w:tcBorders>
              <w:left w:val="single" w:sz="4" w:space="0" w:color="auto"/>
            </w:tcBorders>
            <w:shd w:val="clear" w:color="auto" w:fill="auto"/>
          </w:tcPr>
          <w:p w14:paraId="5A4D7EF3" w14:textId="77777777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</w:p>
        </w:tc>
      </w:tr>
      <w:tr w:rsidR="00791B16" w:rsidRPr="00502368" w14:paraId="32333F48" w14:textId="77777777" w:rsidTr="00791B16">
        <w:trPr>
          <w:trHeight w:val="278"/>
        </w:trPr>
        <w:tc>
          <w:tcPr>
            <w:tcW w:w="346" w:type="pct"/>
            <w:shd w:val="clear" w:color="auto" w:fill="auto"/>
          </w:tcPr>
          <w:p w14:paraId="20A95FC0" w14:textId="7A696256" w:rsidR="00791B16" w:rsidRDefault="00791B16" w:rsidP="00791B16">
            <w:pPr>
              <w:spacing w:after="0" w:line="240" w:lineRule="auto"/>
              <w:ind w:firstLine="0"/>
              <w:jc w:val="left"/>
            </w:pPr>
            <w:r>
              <w:t>8.</w:t>
            </w:r>
          </w:p>
        </w:tc>
        <w:tc>
          <w:tcPr>
            <w:tcW w:w="1144" w:type="pct"/>
            <w:tcBorders>
              <w:right w:val="single" w:sz="4" w:space="0" w:color="auto"/>
            </w:tcBorders>
            <w:shd w:val="clear" w:color="auto" w:fill="auto"/>
          </w:tcPr>
          <w:p w14:paraId="1CCB05D2" w14:textId="2B692E7D" w:rsidR="00791B16" w:rsidRDefault="00791B16" w:rsidP="00791B16">
            <w:pPr>
              <w:spacing w:after="0" w:line="240" w:lineRule="auto"/>
              <w:ind w:firstLine="0"/>
              <w:jc w:val="left"/>
            </w:pPr>
            <w:r>
              <w:t>Создано</w:t>
            </w:r>
          </w:p>
        </w:tc>
        <w:tc>
          <w:tcPr>
            <w:tcW w:w="1068" w:type="pct"/>
            <w:tcBorders>
              <w:right w:val="single" w:sz="4" w:space="0" w:color="auto"/>
            </w:tcBorders>
          </w:tcPr>
          <w:p w14:paraId="33AAFE31" w14:textId="780EECBE" w:rsidR="00791B16" w:rsidRDefault="00791B16" w:rsidP="00791B16">
            <w:pPr>
              <w:spacing w:after="0" w:line="240" w:lineRule="auto"/>
              <w:ind w:firstLine="0"/>
              <w:jc w:val="left"/>
            </w:pPr>
            <w:r>
              <w:t>Предпроектные документы</w:t>
            </w:r>
          </w:p>
        </w:tc>
        <w:tc>
          <w:tcPr>
            <w:tcW w:w="642" w:type="pct"/>
            <w:tcBorders>
              <w:left w:val="single" w:sz="4" w:space="0" w:color="auto"/>
            </w:tcBorders>
            <w:shd w:val="clear" w:color="auto" w:fill="auto"/>
          </w:tcPr>
          <w:p w14:paraId="41E65A6B" w14:textId="6F9D238A" w:rsidR="00791B16" w:rsidRDefault="00791B16" w:rsidP="00791B16">
            <w:pPr>
              <w:spacing w:after="0" w:line="240" w:lineRule="auto"/>
              <w:ind w:firstLine="0"/>
              <w:jc w:val="left"/>
            </w:pPr>
            <w:r>
              <w:t>Дата и время</w:t>
            </w:r>
          </w:p>
        </w:tc>
        <w:tc>
          <w:tcPr>
            <w:tcW w:w="1800" w:type="pct"/>
            <w:tcBorders>
              <w:left w:val="single" w:sz="4" w:space="0" w:color="auto"/>
            </w:tcBorders>
            <w:shd w:val="clear" w:color="auto" w:fill="auto"/>
          </w:tcPr>
          <w:p w14:paraId="3D2792B0" w14:textId="77777777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</w:p>
        </w:tc>
      </w:tr>
      <w:tr w:rsidR="00791B16" w:rsidRPr="00502368" w14:paraId="6F22EB92" w14:textId="77777777" w:rsidTr="00791B16">
        <w:trPr>
          <w:trHeight w:val="278"/>
        </w:trPr>
        <w:tc>
          <w:tcPr>
            <w:tcW w:w="346" w:type="pct"/>
            <w:shd w:val="clear" w:color="auto" w:fill="auto"/>
          </w:tcPr>
          <w:p w14:paraId="03EAE1BF" w14:textId="57938913" w:rsidR="00791B16" w:rsidRDefault="00791B16" w:rsidP="00791B16">
            <w:pPr>
              <w:spacing w:after="0" w:line="240" w:lineRule="auto"/>
              <w:ind w:firstLine="0"/>
              <w:jc w:val="left"/>
            </w:pPr>
            <w:r>
              <w:t>9.</w:t>
            </w:r>
          </w:p>
        </w:tc>
        <w:tc>
          <w:tcPr>
            <w:tcW w:w="1144" w:type="pct"/>
            <w:tcBorders>
              <w:right w:val="single" w:sz="4" w:space="0" w:color="auto"/>
            </w:tcBorders>
            <w:shd w:val="clear" w:color="auto" w:fill="auto"/>
          </w:tcPr>
          <w:p w14:paraId="64E30598" w14:textId="7E994FBD" w:rsidR="00791B16" w:rsidRDefault="00791B16" w:rsidP="00791B16">
            <w:pPr>
              <w:spacing w:after="0" w:line="240" w:lineRule="auto"/>
              <w:ind w:firstLine="0"/>
              <w:jc w:val="left"/>
            </w:pPr>
            <w:r>
              <w:t>Кем создано</w:t>
            </w:r>
          </w:p>
        </w:tc>
        <w:tc>
          <w:tcPr>
            <w:tcW w:w="1068" w:type="pct"/>
            <w:tcBorders>
              <w:right w:val="single" w:sz="4" w:space="0" w:color="auto"/>
            </w:tcBorders>
          </w:tcPr>
          <w:p w14:paraId="745A94AC" w14:textId="48625402" w:rsidR="00791B16" w:rsidRDefault="00791B16" w:rsidP="00791B16">
            <w:pPr>
              <w:spacing w:after="0" w:line="240" w:lineRule="auto"/>
              <w:ind w:firstLine="0"/>
              <w:jc w:val="left"/>
            </w:pPr>
            <w:r w:rsidRPr="00C12A68">
              <w:t>Предпроектные документы</w:t>
            </w:r>
          </w:p>
        </w:tc>
        <w:tc>
          <w:tcPr>
            <w:tcW w:w="642" w:type="pct"/>
            <w:tcBorders>
              <w:left w:val="single" w:sz="4" w:space="0" w:color="auto"/>
            </w:tcBorders>
            <w:shd w:val="clear" w:color="auto" w:fill="auto"/>
          </w:tcPr>
          <w:p w14:paraId="52067F5F" w14:textId="6A2E1BB5" w:rsidR="00791B16" w:rsidRDefault="00791B16" w:rsidP="00791B16">
            <w:pPr>
              <w:spacing w:after="0" w:line="240" w:lineRule="auto"/>
              <w:ind w:firstLine="0"/>
              <w:jc w:val="left"/>
            </w:pPr>
            <w:r>
              <w:t>Пользователь</w:t>
            </w:r>
          </w:p>
        </w:tc>
        <w:tc>
          <w:tcPr>
            <w:tcW w:w="1800" w:type="pct"/>
            <w:tcBorders>
              <w:left w:val="single" w:sz="4" w:space="0" w:color="auto"/>
            </w:tcBorders>
            <w:shd w:val="clear" w:color="auto" w:fill="auto"/>
          </w:tcPr>
          <w:p w14:paraId="5E514723" w14:textId="77777777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</w:p>
        </w:tc>
      </w:tr>
      <w:tr w:rsidR="00791B16" w:rsidRPr="00502368" w14:paraId="7772266D" w14:textId="77777777" w:rsidTr="00791B16">
        <w:trPr>
          <w:trHeight w:val="278"/>
        </w:trPr>
        <w:tc>
          <w:tcPr>
            <w:tcW w:w="346" w:type="pct"/>
            <w:shd w:val="clear" w:color="auto" w:fill="auto"/>
          </w:tcPr>
          <w:p w14:paraId="3B427D40" w14:textId="51FE703F" w:rsidR="00791B16" w:rsidRDefault="00791B16" w:rsidP="00791B16">
            <w:pPr>
              <w:spacing w:after="0" w:line="240" w:lineRule="auto"/>
              <w:ind w:firstLine="0"/>
              <w:jc w:val="left"/>
            </w:pPr>
            <w:r>
              <w:t>10.</w:t>
            </w:r>
          </w:p>
        </w:tc>
        <w:tc>
          <w:tcPr>
            <w:tcW w:w="1144" w:type="pct"/>
            <w:tcBorders>
              <w:right w:val="single" w:sz="4" w:space="0" w:color="auto"/>
            </w:tcBorders>
            <w:shd w:val="clear" w:color="auto" w:fill="auto"/>
          </w:tcPr>
          <w:p w14:paraId="00CBE4CF" w14:textId="71390E11" w:rsidR="00791B16" w:rsidRDefault="00791B16" w:rsidP="00791B16">
            <w:pPr>
              <w:spacing w:after="0" w:line="240" w:lineRule="auto"/>
              <w:ind w:firstLine="0"/>
              <w:jc w:val="left"/>
            </w:pPr>
            <w:r>
              <w:t>Кем изменено</w:t>
            </w:r>
          </w:p>
        </w:tc>
        <w:tc>
          <w:tcPr>
            <w:tcW w:w="1068" w:type="pct"/>
            <w:tcBorders>
              <w:right w:val="single" w:sz="4" w:space="0" w:color="auto"/>
            </w:tcBorders>
          </w:tcPr>
          <w:p w14:paraId="29158389" w14:textId="7F3DB92C" w:rsidR="00791B16" w:rsidRDefault="00791B16" w:rsidP="00791B16">
            <w:pPr>
              <w:spacing w:after="0" w:line="240" w:lineRule="auto"/>
              <w:ind w:firstLine="0"/>
              <w:jc w:val="left"/>
            </w:pPr>
            <w:r w:rsidRPr="00C12A68">
              <w:t>Предпроектные документы</w:t>
            </w:r>
          </w:p>
        </w:tc>
        <w:tc>
          <w:tcPr>
            <w:tcW w:w="642" w:type="pct"/>
            <w:tcBorders>
              <w:left w:val="single" w:sz="4" w:space="0" w:color="auto"/>
            </w:tcBorders>
            <w:shd w:val="clear" w:color="auto" w:fill="auto"/>
          </w:tcPr>
          <w:p w14:paraId="3963EA4D" w14:textId="05E9E572" w:rsidR="00791B16" w:rsidRDefault="00791B16" w:rsidP="00791B16">
            <w:pPr>
              <w:spacing w:after="0" w:line="240" w:lineRule="auto"/>
              <w:ind w:firstLine="0"/>
              <w:jc w:val="left"/>
            </w:pPr>
            <w:r w:rsidRPr="009115A4">
              <w:t>Пользователь</w:t>
            </w:r>
          </w:p>
        </w:tc>
        <w:tc>
          <w:tcPr>
            <w:tcW w:w="1800" w:type="pct"/>
            <w:tcBorders>
              <w:left w:val="single" w:sz="4" w:space="0" w:color="auto"/>
            </w:tcBorders>
            <w:shd w:val="clear" w:color="auto" w:fill="auto"/>
          </w:tcPr>
          <w:p w14:paraId="49204E8C" w14:textId="77777777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</w:p>
        </w:tc>
      </w:tr>
      <w:tr w:rsidR="00791B16" w:rsidRPr="00502368" w14:paraId="63559C81" w14:textId="77777777" w:rsidTr="00791B16">
        <w:trPr>
          <w:trHeight w:val="278"/>
        </w:trPr>
        <w:tc>
          <w:tcPr>
            <w:tcW w:w="346" w:type="pct"/>
            <w:shd w:val="clear" w:color="auto" w:fill="auto"/>
          </w:tcPr>
          <w:p w14:paraId="7E849266" w14:textId="292512A1" w:rsidR="00791B16" w:rsidRDefault="00791B16" w:rsidP="00791B16">
            <w:pPr>
              <w:spacing w:after="0" w:line="240" w:lineRule="auto"/>
              <w:ind w:firstLine="0"/>
              <w:jc w:val="left"/>
            </w:pPr>
            <w:r>
              <w:t>11.</w:t>
            </w:r>
          </w:p>
        </w:tc>
        <w:tc>
          <w:tcPr>
            <w:tcW w:w="1144" w:type="pct"/>
            <w:tcBorders>
              <w:right w:val="single" w:sz="4" w:space="0" w:color="auto"/>
            </w:tcBorders>
            <w:shd w:val="clear" w:color="auto" w:fill="auto"/>
          </w:tcPr>
          <w:p w14:paraId="3EF16004" w14:textId="6661F8D2" w:rsidR="00791B16" w:rsidRDefault="00791B16" w:rsidP="00791B16">
            <w:pPr>
              <w:spacing w:after="0" w:line="240" w:lineRule="auto"/>
              <w:ind w:firstLine="0"/>
              <w:jc w:val="left"/>
            </w:pPr>
            <w:r>
              <w:t>Кем извлечено</w:t>
            </w:r>
          </w:p>
        </w:tc>
        <w:tc>
          <w:tcPr>
            <w:tcW w:w="1068" w:type="pct"/>
            <w:tcBorders>
              <w:right w:val="single" w:sz="4" w:space="0" w:color="auto"/>
            </w:tcBorders>
          </w:tcPr>
          <w:p w14:paraId="4CFD3EC3" w14:textId="7DF5D520" w:rsidR="00791B16" w:rsidRDefault="00791B16" w:rsidP="00791B16">
            <w:pPr>
              <w:spacing w:after="0" w:line="240" w:lineRule="auto"/>
              <w:ind w:firstLine="0"/>
              <w:jc w:val="left"/>
            </w:pPr>
            <w:r w:rsidRPr="00C12A68">
              <w:t>Предпроектные документы</w:t>
            </w:r>
          </w:p>
        </w:tc>
        <w:tc>
          <w:tcPr>
            <w:tcW w:w="642" w:type="pct"/>
            <w:tcBorders>
              <w:left w:val="single" w:sz="4" w:space="0" w:color="auto"/>
            </w:tcBorders>
            <w:shd w:val="clear" w:color="auto" w:fill="auto"/>
          </w:tcPr>
          <w:p w14:paraId="2A5D995B" w14:textId="7913EF19" w:rsidR="00791B16" w:rsidRDefault="00791B16" w:rsidP="00791B16">
            <w:pPr>
              <w:spacing w:after="0" w:line="240" w:lineRule="auto"/>
              <w:ind w:firstLine="0"/>
              <w:jc w:val="left"/>
            </w:pPr>
            <w:r w:rsidRPr="009115A4">
              <w:t>Пользователь</w:t>
            </w:r>
          </w:p>
        </w:tc>
        <w:tc>
          <w:tcPr>
            <w:tcW w:w="1800" w:type="pct"/>
            <w:tcBorders>
              <w:left w:val="single" w:sz="4" w:space="0" w:color="auto"/>
            </w:tcBorders>
            <w:shd w:val="clear" w:color="auto" w:fill="auto"/>
          </w:tcPr>
          <w:p w14:paraId="63D0FBB8" w14:textId="77777777" w:rsidR="00791B16" w:rsidRPr="00502368" w:rsidRDefault="00791B16" w:rsidP="00791B16">
            <w:pPr>
              <w:spacing w:after="0" w:line="240" w:lineRule="auto"/>
              <w:ind w:firstLine="0"/>
              <w:jc w:val="left"/>
            </w:pPr>
          </w:p>
        </w:tc>
      </w:tr>
    </w:tbl>
    <w:p w14:paraId="6F7B4959" w14:textId="77777777" w:rsidR="0081350B" w:rsidRDefault="0081350B" w:rsidP="00995063">
      <w:pPr>
        <w:pStyle w:val="aff4"/>
      </w:pPr>
    </w:p>
    <w:p w14:paraId="6DEAD076" w14:textId="21D5B9BA" w:rsidR="000F5C8C" w:rsidRDefault="000F5C8C" w:rsidP="00E64666">
      <w:pPr>
        <w:spacing w:after="0" w:line="240" w:lineRule="auto"/>
        <w:ind w:firstLine="567"/>
      </w:pPr>
      <w:r>
        <w:t>В зависимости от выбранного при создании типа проекта в библиотеках создается следующая структура папок (см</w:t>
      </w:r>
      <w:r w:rsidRPr="002242C7">
        <w:t xml:space="preserve">. </w:t>
      </w:r>
      <w:r w:rsidR="00E64666" w:rsidRPr="00E64666">
        <w:fldChar w:fldCharType="begin"/>
      </w:r>
      <w:r w:rsidR="00E64666" w:rsidRPr="00E64666">
        <w:instrText xml:space="preserve"> REF _Ref465079391 \h  \* MERGEFORMAT </w:instrText>
      </w:r>
      <w:r w:rsidR="00E64666" w:rsidRPr="00E64666">
        <w:fldChar w:fldCharType="separate"/>
      </w:r>
      <w:r w:rsidR="00E22EDC" w:rsidRPr="00E22EDC">
        <w:t xml:space="preserve">Таблица </w:t>
      </w:r>
      <w:r w:rsidR="00E22EDC" w:rsidRPr="00E22EDC">
        <w:rPr>
          <w:bCs/>
          <w:noProof/>
        </w:rPr>
        <w:t>83</w:t>
      </w:r>
      <w:r w:rsidR="00E64666" w:rsidRPr="00E64666">
        <w:fldChar w:fldCharType="end"/>
      </w:r>
      <w:r w:rsidRPr="00E64666">
        <w:t>).</w:t>
      </w:r>
    </w:p>
    <w:p w14:paraId="644C2571" w14:textId="6418A148" w:rsidR="000F5C8C" w:rsidRPr="00136157" w:rsidRDefault="000F5C8C" w:rsidP="00E64666">
      <w:pPr>
        <w:pStyle w:val="af1"/>
        <w:keepNext/>
        <w:spacing w:before="200"/>
        <w:ind w:left="1843" w:hanging="1134"/>
        <w:rPr>
          <w:i/>
        </w:rPr>
      </w:pPr>
      <w:bookmarkStart w:id="442" w:name="_Ref459901287"/>
      <w:bookmarkStart w:id="443" w:name="_Ref465079391"/>
      <w:r>
        <w:rPr>
          <w:i/>
        </w:rPr>
        <w:t>Таблица</w:t>
      </w:r>
      <w:r w:rsidRPr="00136157">
        <w:rPr>
          <w:i/>
        </w:rPr>
        <w:t xml:space="preserve"> </w:t>
      </w:r>
      <w:bookmarkEnd w:id="442"/>
      <w:r w:rsidR="007A3E6F" w:rsidRPr="00BB57CA">
        <w:rPr>
          <w:bCs w:val="0"/>
          <w:i/>
        </w:rPr>
        <w:fldChar w:fldCharType="begin"/>
      </w:r>
      <w:r w:rsidR="007A3E6F" w:rsidRPr="00BB57CA">
        <w:rPr>
          <w:bCs w:val="0"/>
          <w:i/>
        </w:rPr>
        <w:instrText xml:space="preserve"> SEQ Таблица \* ARABIC </w:instrText>
      </w:r>
      <w:r w:rsidR="007A3E6F" w:rsidRPr="00BB57CA">
        <w:rPr>
          <w:bCs w:val="0"/>
          <w:i/>
        </w:rPr>
        <w:fldChar w:fldCharType="separate"/>
      </w:r>
      <w:r w:rsidR="00E22EDC">
        <w:rPr>
          <w:bCs w:val="0"/>
          <w:i/>
          <w:noProof/>
        </w:rPr>
        <w:t>83</w:t>
      </w:r>
      <w:r w:rsidR="007A3E6F" w:rsidRPr="00BB57CA">
        <w:rPr>
          <w:bCs w:val="0"/>
          <w:i/>
        </w:rPr>
        <w:fldChar w:fldCharType="end"/>
      </w:r>
      <w:bookmarkEnd w:id="443"/>
      <w:r w:rsidRPr="00136157">
        <w:rPr>
          <w:i/>
        </w:rPr>
        <w:t xml:space="preserve"> – С</w:t>
      </w:r>
      <w:r>
        <w:rPr>
          <w:i/>
        </w:rPr>
        <w:t>труктура папок</w:t>
      </w:r>
      <w:r w:rsidRPr="00136157">
        <w:rPr>
          <w:i/>
        </w:rPr>
        <w:t xml:space="preserve"> </w:t>
      </w:r>
      <w:r>
        <w:rPr>
          <w:i/>
        </w:rPr>
        <w:t xml:space="preserve">библиотек </w:t>
      </w:r>
      <w:r>
        <w:rPr>
          <w:i/>
        </w:rPr>
        <w:br/>
      </w:r>
      <w:r w:rsidRPr="00EB7B52">
        <w:rPr>
          <w:i/>
        </w:rPr>
        <w:t>«Проектные документы» и «Предпроектные документы»</w:t>
      </w:r>
    </w:p>
    <w:tbl>
      <w:tblPr>
        <w:tblStyle w:val="af"/>
        <w:tblW w:w="5000" w:type="pct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479"/>
        <w:gridCol w:w="1818"/>
        <w:gridCol w:w="1818"/>
        <w:gridCol w:w="5229"/>
      </w:tblGrid>
      <w:tr w:rsidR="000F5C8C" w:rsidRPr="00502368" w14:paraId="7485E5E7" w14:textId="77777777" w:rsidTr="000F5C8C">
        <w:trPr>
          <w:trHeight w:val="220"/>
          <w:tblHeader/>
        </w:trPr>
        <w:tc>
          <w:tcPr>
            <w:tcW w:w="256" w:type="pct"/>
            <w:shd w:val="clear" w:color="auto" w:fill="E7E6E6" w:themeFill="background2"/>
            <w:vAlign w:val="center"/>
          </w:tcPr>
          <w:p w14:paraId="58455384" w14:textId="77777777" w:rsidR="000F5C8C" w:rsidRPr="00502368" w:rsidRDefault="000F5C8C" w:rsidP="000F5C8C">
            <w:pPr>
              <w:keepNext/>
              <w:spacing w:after="0" w:line="240" w:lineRule="auto"/>
              <w:ind w:firstLine="0"/>
              <w:jc w:val="center"/>
              <w:rPr>
                <w:b/>
              </w:rPr>
            </w:pPr>
            <w:r w:rsidRPr="00502368">
              <w:rPr>
                <w:b/>
              </w:rPr>
              <w:t>№ п\п</w:t>
            </w:r>
          </w:p>
        </w:tc>
        <w:tc>
          <w:tcPr>
            <w:tcW w:w="973" w:type="pct"/>
            <w:tcBorders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76A1C544" w14:textId="77777777" w:rsidR="000F5C8C" w:rsidRPr="00502368" w:rsidRDefault="000F5C8C" w:rsidP="000F5C8C">
            <w:pPr>
              <w:keepNext/>
              <w:spacing w:after="0" w:line="240" w:lineRule="auto"/>
              <w:ind w:firstLine="0"/>
              <w:jc w:val="center"/>
              <w:rPr>
                <w:b/>
              </w:rPr>
            </w:pPr>
            <w:r>
              <w:rPr>
                <w:b/>
              </w:rPr>
              <w:t>Тип проекта</w:t>
            </w:r>
          </w:p>
        </w:tc>
        <w:tc>
          <w:tcPr>
            <w:tcW w:w="973" w:type="pct"/>
            <w:tcBorders>
              <w:left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3719CB7F" w14:textId="77777777" w:rsidR="000F5C8C" w:rsidRPr="00502368" w:rsidRDefault="000F5C8C" w:rsidP="000F5C8C">
            <w:pPr>
              <w:keepNext/>
              <w:spacing w:after="0" w:line="240" w:lineRule="auto"/>
              <w:ind w:firstLine="0"/>
              <w:jc w:val="center"/>
              <w:rPr>
                <w:b/>
              </w:rPr>
            </w:pPr>
            <w:r>
              <w:rPr>
                <w:b/>
              </w:rPr>
              <w:t>Библиотека</w:t>
            </w:r>
          </w:p>
        </w:tc>
        <w:tc>
          <w:tcPr>
            <w:tcW w:w="2799" w:type="pct"/>
            <w:tcBorders>
              <w:left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73A0A279" w14:textId="77777777" w:rsidR="000F5C8C" w:rsidRPr="00502368" w:rsidRDefault="000F5C8C" w:rsidP="000F5C8C">
            <w:pPr>
              <w:keepNext/>
              <w:spacing w:after="0" w:line="240" w:lineRule="auto"/>
              <w:ind w:firstLine="0"/>
              <w:jc w:val="center"/>
              <w:rPr>
                <w:b/>
              </w:rPr>
            </w:pPr>
            <w:r>
              <w:rPr>
                <w:b/>
              </w:rPr>
              <w:t>Структура папок</w:t>
            </w:r>
          </w:p>
        </w:tc>
      </w:tr>
      <w:tr w:rsidR="000F5C8C" w:rsidRPr="00502368" w14:paraId="6ADEC61D" w14:textId="77777777" w:rsidTr="000F5C8C">
        <w:trPr>
          <w:trHeight w:val="216"/>
        </w:trPr>
        <w:tc>
          <w:tcPr>
            <w:tcW w:w="256" w:type="pct"/>
          </w:tcPr>
          <w:p w14:paraId="4FD1C920" w14:textId="77777777" w:rsidR="000F5C8C" w:rsidRPr="00502368" w:rsidRDefault="000F5C8C" w:rsidP="000F5C8C">
            <w:pPr>
              <w:spacing w:after="0" w:line="240" w:lineRule="auto"/>
              <w:ind w:firstLine="0"/>
              <w:jc w:val="left"/>
            </w:pPr>
            <w:r>
              <w:t>1.</w:t>
            </w:r>
          </w:p>
        </w:tc>
        <w:tc>
          <w:tcPr>
            <w:tcW w:w="973" w:type="pct"/>
            <w:vMerge w:val="restart"/>
            <w:tcBorders>
              <w:right w:val="single" w:sz="4" w:space="0" w:color="auto"/>
            </w:tcBorders>
          </w:tcPr>
          <w:p w14:paraId="3E1DB45B" w14:textId="77777777" w:rsidR="000F5C8C" w:rsidRPr="00502368" w:rsidRDefault="000F5C8C" w:rsidP="000F5C8C">
            <w:pPr>
              <w:spacing w:after="0" w:line="240" w:lineRule="auto"/>
              <w:ind w:firstLine="0"/>
              <w:jc w:val="left"/>
            </w:pPr>
            <w:r w:rsidRPr="00502368">
              <w:t>Внедрение/</w:t>
            </w:r>
            <w:r>
              <w:t xml:space="preserve"> </w:t>
            </w:r>
            <w:r w:rsidRPr="00502368">
              <w:t>развитие АС</w:t>
            </w:r>
          </w:p>
        </w:tc>
        <w:tc>
          <w:tcPr>
            <w:tcW w:w="973" w:type="pct"/>
            <w:tcBorders>
              <w:left w:val="single" w:sz="4" w:space="0" w:color="auto"/>
            </w:tcBorders>
          </w:tcPr>
          <w:p w14:paraId="149CD7D6" w14:textId="77777777" w:rsidR="000F5C8C" w:rsidRPr="00502368" w:rsidRDefault="000F5C8C" w:rsidP="000F5C8C">
            <w:pPr>
              <w:spacing w:after="0" w:line="240" w:lineRule="auto"/>
              <w:ind w:firstLine="0"/>
              <w:jc w:val="left"/>
            </w:pPr>
            <w:r w:rsidRPr="00502368">
              <w:t>Предпроектные документы</w:t>
            </w:r>
          </w:p>
        </w:tc>
        <w:tc>
          <w:tcPr>
            <w:tcW w:w="2799" w:type="pct"/>
            <w:tcBorders>
              <w:left w:val="single" w:sz="4" w:space="0" w:color="auto"/>
            </w:tcBorders>
          </w:tcPr>
          <w:p w14:paraId="6010D8E0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Презентация и информация</w:t>
            </w:r>
          </w:p>
          <w:p w14:paraId="015CE2B2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Обоснование необходимости</w:t>
            </w:r>
          </w:p>
          <w:p w14:paraId="6371678E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Оценка стоимости</w:t>
            </w:r>
          </w:p>
          <w:p w14:paraId="109EA8D4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Технические требования</w:t>
            </w:r>
          </w:p>
          <w:p w14:paraId="31BF7DB8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Документы для ПАО «Россети»</w:t>
            </w:r>
          </w:p>
          <w:p w14:paraId="1A46D83C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Документы для конкурса</w:t>
            </w:r>
          </w:p>
          <w:p w14:paraId="2AE227DA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Договорные документы</w:t>
            </w:r>
          </w:p>
          <w:p w14:paraId="411F968F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ОРД</w:t>
            </w:r>
          </w:p>
          <w:p w14:paraId="73DFC6E9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Переписка</w:t>
            </w:r>
          </w:p>
        </w:tc>
      </w:tr>
      <w:tr w:rsidR="000F5C8C" w:rsidRPr="000E0007" w14:paraId="7E28D7AC" w14:textId="77777777" w:rsidTr="000F5C8C">
        <w:trPr>
          <w:trHeight w:val="278"/>
        </w:trPr>
        <w:tc>
          <w:tcPr>
            <w:tcW w:w="256" w:type="pct"/>
          </w:tcPr>
          <w:p w14:paraId="7F632EE8" w14:textId="77777777" w:rsidR="000F5C8C" w:rsidRPr="000E0007" w:rsidRDefault="000F5C8C" w:rsidP="000F5C8C">
            <w:pPr>
              <w:spacing w:after="0" w:line="240" w:lineRule="auto"/>
              <w:ind w:firstLine="0"/>
              <w:jc w:val="left"/>
            </w:pPr>
            <w:r>
              <w:t>2.</w:t>
            </w:r>
          </w:p>
        </w:tc>
        <w:tc>
          <w:tcPr>
            <w:tcW w:w="973" w:type="pct"/>
            <w:vMerge/>
            <w:tcBorders>
              <w:right w:val="single" w:sz="4" w:space="0" w:color="auto"/>
            </w:tcBorders>
          </w:tcPr>
          <w:p w14:paraId="1B0B7B89" w14:textId="77777777" w:rsidR="000F5C8C" w:rsidRPr="00502368" w:rsidRDefault="000F5C8C" w:rsidP="000F5C8C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</w:p>
        </w:tc>
        <w:tc>
          <w:tcPr>
            <w:tcW w:w="973" w:type="pct"/>
            <w:tcBorders>
              <w:left w:val="single" w:sz="4" w:space="0" w:color="auto"/>
            </w:tcBorders>
          </w:tcPr>
          <w:p w14:paraId="228EF6FC" w14:textId="77777777" w:rsidR="000F5C8C" w:rsidRPr="00502368" w:rsidRDefault="000F5C8C" w:rsidP="000F5C8C">
            <w:pPr>
              <w:spacing w:after="0" w:line="240" w:lineRule="auto"/>
              <w:ind w:firstLine="0"/>
              <w:jc w:val="left"/>
            </w:pPr>
            <w:r w:rsidRPr="00502368">
              <w:t>Проектные документы</w:t>
            </w:r>
          </w:p>
        </w:tc>
        <w:tc>
          <w:tcPr>
            <w:tcW w:w="2799" w:type="pct"/>
            <w:tcBorders>
              <w:left w:val="single" w:sz="4" w:space="0" w:color="auto"/>
            </w:tcBorders>
          </w:tcPr>
          <w:p w14:paraId="61A5EE92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Исполнение договора</w:t>
            </w:r>
          </w:p>
          <w:p w14:paraId="35BE4CC1" w14:textId="77777777" w:rsidR="000F5C8C" w:rsidRPr="00FA0963" w:rsidRDefault="000F5C8C" w:rsidP="000F5C8C">
            <w:pPr>
              <w:pStyle w:val="00"/>
              <w:widowControl/>
              <w:numPr>
                <w:ilvl w:val="1"/>
                <w:numId w:val="10"/>
              </w:numPr>
              <w:spacing w:before="0" w:after="0"/>
              <w:ind w:left="650" w:hanging="284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Представители подрядной организации</w:t>
            </w:r>
          </w:p>
          <w:p w14:paraId="6093494D" w14:textId="77777777" w:rsidR="000F5C8C" w:rsidRPr="00FA0963" w:rsidRDefault="000F5C8C" w:rsidP="000F5C8C">
            <w:pPr>
              <w:pStyle w:val="00"/>
              <w:widowControl/>
              <w:numPr>
                <w:ilvl w:val="1"/>
                <w:numId w:val="10"/>
              </w:numPr>
              <w:spacing w:before="0" w:after="0"/>
              <w:ind w:left="650" w:hanging="284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График работ</w:t>
            </w:r>
          </w:p>
          <w:p w14:paraId="0D6FE9DD" w14:textId="77777777" w:rsidR="000F5C8C" w:rsidRPr="00FA0963" w:rsidRDefault="000F5C8C" w:rsidP="000F5C8C">
            <w:pPr>
              <w:pStyle w:val="00"/>
              <w:widowControl/>
              <w:numPr>
                <w:ilvl w:val="1"/>
                <w:numId w:val="10"/>
              </w:numPr>
              <w:spacing w:before="0" w:after="0"/>
              <w:ind w:left="650" w:hanging="284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1 Этап</w:t>
            </w:r>
          </w:p>
          <w:p w14:paraId="196B836D" w14:textId="77777777" w:rsidR="000F5C8C" w:rsidRPr="00FA0963" w:rsidRDefault="000F5C8C" w:rsidP="000F5C8C">
            <w:pPr>
              <w:pStyle w:val="00"/>
              <w:widowControl/>
              <w:numPr>
                <w:ilvl w:val="1"/>
                <w:numId w:val="10"/>
              </w:numPr>
              <w:spacing w:before="0" w:after="0"/>
              <w:ind w:left="650" w:hanging="284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2 Этап</w:t>
            </w:r>
          </w:p>
          <w:p w14:paraId="4C9DB2A8" w14:textId="77777777" w:rsidR="000F5C8C" w:rsidRPr="00FA0963" w:rsidRDefault="000F5C8C" w:rsidP="000F5C8C">
            <w:pPr>
              <w:pStyle w:val="00"/>
              <w:widowControl/>
              <w:numPr>
                <w:ilvl w:val="1"/>
                <w:numId w:val="10"/>
              </w:numPr>
              <w:spacing w:before="0" w:after="0"/>
              <w:ind w:left="650" w:hanging="284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3 Этап</w:t>
            </w:r>
          </w:p>
          <w:p w14:paraId="58DBAA80" w14:textId="77777777" w:rsidR="000F5C8C" w:rsidRPr="00FA0963" w:rsidRDefault="000F5C8C" w:rsidP="000F5C8C">
            <w:pPr>
              <w:pStyle w:val="00"/>
              <w:widowControl/>
              <w:numPr>
                <w:ilvl w:val="1"/>
                <w:numId w:val="10"/>
              </w:numPr>
              <w:spacing w:before="0" w:after="0"/>
              <w:ind w:left="650" w:hanging="284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lastRenderedPageBreak/>
              <w:t>Статус-отчеты по Проекту</w:t>
            </w:r>
          </w:p>
        </w:tc>
      </w:tr>
      <w:tr w:rsidR="000F5C8C" w:rsidRPr="000E0007" w14:paraId="321A46B4" w14:textId="77777777" w:rsidTr="000F5C8C">
        <w:trPr>
          <w:trHeight w:val="278"/>
        </w:trPr>
        <w:tc>
          <w:tcPr>
            <w:tcW w:w="256" w:type="pct"/>
          </w:tcPr>
          <w:p w14:paraId="7FE6E641" w14:textId="77777777" w:rsidR="000F5C8C" w:rsidRPr="000E0007" w:rsidRDefault="000F5C8C" w:rsidP="000F5C8C">
            <w:pPr>
              <w:spacing w:after="0" w:line="240" w:lineRule="auto"/>
              <w:ind w:firstLine="0"/>
              <w:jc w:val="left"/>
            </w:pPr>
            <w:r>
              <w:lastRenderedPageBreak/>
              <w:t>3.</w:t>
            </w:r>
          </w:p>
        </w:tc>
        <w:tc>
          <w:tcPr>
            <w:tcW w:w="973" w:type="pct"/>
            <w:vMerge w:val="restart"/>
            <w:tcBorders>
              <w:right w:val="single" w:sz="4" w:space="0" w:color="auto"/>
            </w:tcBorders>
          </w:tcPr>
          <w:p w14:paraId="581C46B8" w14:textId="77777777" w:rsidR="000F5C8C" w:rsidRPr="000E0007" w:rsidRDefault="000F5C8C" w:rsidP="000F5C8C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0E0007">
              <w:rPr>
                <w:lang w:val="en-US"/>
              </w:rPr>
              <w:t>Сопровождение АС</w:t>
            </w:r>
          </w:p>
        </w:tc>
        <w:tc>
          <w:tcPr>
            <w:tcW w:w="973" w:type="pct"/>
            <w:tcBorders>
              <w:left w:val="single" w:sz="4" w:space="0" w:color="auto"/>
            </w:tcBorders>
          </w:tcPr>
          <w:p w14:paraId="4FD1EB77" w14:textId="77777777" w:rsidR="000F5C8C" w:rsidRPr="000E0007" w:rsidRDefault="000F5C8C" w:rsidP="000F5C8C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0E0007">
              <w:rPr>
                <w:lang w:val="en-US"/>
              </w:rPr>
              <w:t>Предпроектные документы</w:t>
            </w:r>
          </w:p>
        </w:tc>
        <w:tc>
          <w:tcPr>
            <w:tcW w:w="2799" w:type="pct"/>
            <w:tcBorders>
              <w:left w:val="single" w:sz="4" w:space="0" w:color="auto"/>
            </w:tcBorders>
          </w:tcPr>
          <w:p w14:paraId="43432047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Презентация и информация</w:t>
            </w:r>
          </w:p>
          <w:p w14:paraId="013A1ACA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Обоснование необходимости</w:t>
            </w:r>
          </w:p>
          <w:p w14:paraId="2D226670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Оценка стоимости</w:t>
            </w:r>
          </w:p>
          <w:p w14:paraId="1BC0B33A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Технические требования</w:t>
            </w:r>
          </w:p>
          <w:p w14:paraId="4AA8838F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Согласование с ПАО «Россети»</w:t>
            </w:r>
          </w:p>
          <w:p w14:paraId="3DCBF215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Документы для конкурса</w:t>
            </w:r>
          </w:p>
          <w:p w14:paraId="5412EBCA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Договорные документы</w:t>
            </w:r>
          </w:p>
          <w:p w14:paraId="74EC8E41" w14:textId="77777777" w:rsidR="000F5C8C" w:rsidRPr="000E0007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lang w:val="en-US"/>
              </w:rPr>
            </w:pPr>
            <w:r w:rsidRPr="00FA0963">
              <w:rPr>
                <w:rFonts w:ascii="Times New Roman" w:hAnsi="Times New Roman" w:cs="Times New Roman"/>
              </w:rPr>
              <w:t>Переписка</w:t>
            </w:r>
          </w:p>
        </w:tc>
      </w:tr>
      <w:tr w:rsidR="000F5C8C" w:rsidRPr="000E0007" w14:paraId="37BBC0C8" w14:textId="77777777" w:rsidTr="000F5C8C">
        <w:trPr>
          <w:trHeight w:val="278"/>
        </w:trPr>
        <w:tc>
          <w:tcPr>
            <w:tcW w:w="256" w:type="pct"/>
          </w:tcPr>
          <w:p w14:paraId="3517413B" w14:textId="77777777" w:rsidR="000F5C8C" w:rsidRPr="000E0007" w:rsidRDefault="000F5C8C" w:rsidP="000F5C8C">
            <w:pPr>
              <w:spacing w:after="0" w:line="240" w:lineRule="auto"/>
              <w:ind w:firstLine="0"/>
              <w:jc w:val="left"/>
            </w:pPr>
            <w:r>
              <w:t>4.</w:t>
            </w:r>
          </w:p>
        </w:tc>
        <w:tc>
          <w:tcPr>
            <w:tcW w:w="973" w:type="pct"/>
            <w:vMerge/>
            <w:tcBorders>
              <w:right w:val="single" w:sz="4" w:space="0" w:color="auto"/>
            </w:tcBorders>
          </w:tcPr>
          <w:p w14:paraId="582E461B" w14:textId="77777777" w:rsidR="000F5C8C" w:rsidRPr="000E0007" w:rsidRDefault="000F5C8C" w:rsidP="000F5C8C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</w:p>
        </w:tc>
        <w:tc>
          <w:tcPr>
            <w:tcW w:w="973" w:type="pct"/>
            <w:tcBorders>
              <w:left w:val="single" w:sz="4" w:space="0" w:color="auto"/>
            </w:tcBorders>
          </w:tcPr>
          <w:p w14:paraId="02445334" w14:textId="77777777" w:rsidR="000F5C8C" w:rsidRPr="000E0007" w:rsidRDefault="000F5C8C" w:rsidP="000F5C8C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0E0007">
              <w:rPr>
                <w:lang w:val="en-US"/>
              </w:rPr>
              <w:t>Проектные документы</w:t>
            </w:r>
          </w:p>
        </w:tc>
        <w:tc>
          <w:tcPr>
            <w:tcW w:w="2799" w:type="pct"/>
            <w:tcBorders>
              <w:left w:val="single" w:sz="4" w:space="0" w:color="auto"/>
            </w:tcBorders>
          </w:tcPr>
          <w:p w14:paraId="123899C1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Исполнение договора</w:t>
            </w:r>
          </w:p>
          <w:p w14:paraId="206F4CDF" w14:textId="77777777" w:rsidR="000F5C8C" w:rsidRPr="00FA0963" w:rsidRDefault="000F5C8C" w:rsidP="000F5C8C">
            <w:pPr>
              <w:pStyle w:val="00"/>
              <w:widowControl/>
              <w:numPr>
                <w:ilvl w:val="1"/>
                <w:numId w:val="10"/>
              </w:numPr>
              <w:spacing w:before="0" w:after="0"/>
              <w:ind w:left="650" w:hanging="284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Проектная документация</w:t>
            </w:r>
          </w:p>
          <w:p w14:paraId="68E4C3A0" w14:textId="77777777" w:rsidR="000F5C8C" w:rsidRPr="00FA0963" w:rsidRDefault="000F5C8C" w:rsidP="000F5C8C">
            <w:pPr>
              <w:pStyle w:val="00"/>
              <w:widowControl/>
              <w:numPr>
                <w:ilvl w:val="1"/>
                <w:numId w:val="10"/>
              </w:numPr>
              <w:spacing w:before="0" w:after="0"/>
              <w:ind w:left="650" w:hanging="284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Переписка</w:t>
            </w:r>
          </w:p>
          <w:p w14:paraId="2B31CF4E" w14:textId="77777777" w:rsidR="000F5C8C" w:rsidRPr="00FA0963" w:rsidRDefault="000F5C8C" w:rsidP="000F5C8C">
            <w:pPr>
              <w:pStyle w:val="00"/>
              <w:widowControl/>
              <w:numPr>
                <w:ilvl w:val="1"/>
                <w:numId w:val="10"/>
              </w:numPr>
              <w:spacing w:before="0" w:after="0"/>
              <w:ind w:left="650" w:hanging="284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Протоколы</w:t>
            </w:r>
          </w:p>
          <w:p w14:paraId="30EAB8AE" w14:textId="77777777" w:rsidR="000F5C8C" w:rsidRPr="000E0007" w:rsidRDefault="000F5C8C" w:rsidP="000F5C8C">
            <w:pPr>
              <w:pStyle w:val="00"/>
              <w:widowControl/>
              <w:numPr>
                <w:ilvl w:val="1"/>
                <w:numId w:val="10"/>
              </w:numPr>
              <w:spacing w:before="0" w:after="0"/>
              <w:ind w:left="650" w:hanging="284"/>
              <w:jc w:val="left"/>
            </w:pPr>
            <w:r w:rsidRPr="00FA0963">
              <w:rPr>
                <w:rFonts w:ascii="Times New Roman" w:hAnsi="Times New Roman" w:cs="Times New Roman"/>
              </w:rPr>
              <w:t>Отчеты</w:t>
            </w:r>
          </w:p>
        </w:tc>
      </w:tr>
      <w:tr w:rsidR="000F5C8C" w:rsidRPr="000E0007" w14:paraId="0AB5D94E" w14:textId="77777777" w:rsidTr="000F5C8C">
        <w:trPr>
          <w:trHeight w:val="278"/>
        </w:trPr>
        <w:tc>
          <w:tcPr>
            <w:tcW w:w="256" w:type="pct"/>
          </w:tcPr>
          <w:p w14:paraId="38DF7CC4" w14:textId="77777777" w:rsidR="000F5C8C" w:rsidRPr="000E0007" w:rsidRDefault="000F5C8C" w:rsidP="000F5C8C">
            <w:pPr>
              <w:spacing w:after="0" w:line="240" w:lineRule="auto"/>
              <w:ind w:firstLine="0"/>
              <w:jc w:val="left"/>
            </w:pPr>
            <w:r>
              <w:t>5.</w:t>
            </w:r>
          </w:p>
        </w:tc>
        <w:tc>
          <w:tcPr>
            <w:tcW w:w="973" w:type="pct"/>
            <w:vMerge w:val="restart"/>
            <w:tcBorders>
              <w:right w:val="single" w:sz="4" w:space="0" w:color="auto"/>
            </w:tcBorders>
          </w:tcPr>
          <w:p w14:paraId="70C2494F" w14:textId="77777777" w:rsidR="000F5C8C" w:rsidRPr="000E0007" w:rsidRDefault="000F5C8C" w:rsidP="000F5C8C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0E0007">
              <w:rPr>
                <w:lang w:val="en-US"/>
              </w:rPr>
              <w:t>Аудит АС/</w:t>
            </w:r>
            <w:r>
              <w:t xml:space="preserve"> </w:t>
            </w:r>
            <w:r w:rsidRPr="000E0007">
              <w:rPr>
                <w:lang w:val="en-US"/>
              </w:rPr>
              <w:t>Обследование БП</w:t>
            </w:r>
          </w:p>
        </w:tc>
        <w:tc>
          <w:tcPr>
            <w:tcW w:w="973" w:type="pct"/>
            <w:tcBorders>
              <w:left w:val="single" w:sz="4" w:space="0" w:color="auto"/>
            </w:tcBorders>
          </w:tcPr>
          <w:p w14:paraId="6883614B" w14:textId="77777777" w:rsidR="000F5C8C" w:rsidRPr="000E0007" w:rsidRDefault="000F5C8C" w:rsidP="000F5C8C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0E0007">
              <w:rPr>
                <w:lang w:val="en-US"/>
              </w:rPr>
              <w:t>Предпроектные документы</w:t>
            </w:r>
          </w:p>
        </w:tc>
        <w:tc>
          <w:tcPr>
            <w:tcW w:w="2799" w:type="pct"/>
            <w:tcBorders>
              <w:left w:val="single" w:sz="4" w:space="0" w:color="auto"/>
            </w:tcBorders>
          </w:tcPr>
          <w:p w14:paraId="1338755B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Презентация и информация</w:t>
            </w:r>
          </w:p>
          <w:p w14:paraId="77FAE83E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Обоснование необходимости</w:t>
            </w:r>
          </w:p>
          <w:p w14:paraId="6FAC7799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Оценка стоимости</w:t>
            </w:r>
          </w:p>
          <w:p w14:paraId="46752A22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Технические требования</w:t>
            </w:r>
          </w:p>
          <w:p w14:paraId="17DE3671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Согласование с ПАО «Россети»</w:t>
            </w:r>
          </w:p>
          <w:p w14:paraId="42DB4998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Документы для конкурса</w:t>
            </w:r>
          </w:p>
          <w:p w14:paraId="71A31D10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Договорные документы</w:t>
            </w:r>
          </w:p>
          <w:p w14:paraId="199EEEA5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ОРД</w:t>
            </w:r>
          </w:p>
          <w:p w14:paraId="0135DEED" w14:textId="77777777" w:rsidR="000F5C8C" w:rsidRPr="000E0007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</w:pPr>
            <w:r w:rsidRPr="00FA0963">
              <w:rPr>
                <w:rFonts w:ascii="Times New Roman" w:hAnsi="Times New Roman" w:cs="Times New Roman"/>
              </w:rPr>
              <w:t>Переписка</w:t>
            </w:r>
          </w:p>
        </w:tc>
      </w:tr>
      <w:tr w:rsidR="000F5C8C" w:rsidRPr="000E0007" w14:paraId="59D82654" w14:textId="77777777" w:rsidTr="000F5C8C">
        <w:trPr>
          <w:trHeight w:val="278"/>
        </w:trPr>
        <w:tc>
          <w:tcPr>
            <w:tcW w:w="256" w:type="pct"/>
          </w:tcPr>
          <w:p w14:paraId="7D5E4972" w14:textId="77777777" w:rsidR="000F5C8C" w:rsidRPr="000E0007" w:rsidRDefault="000F5C8C" w:rsidP="000F5C8C">
            <w:pPr>
              <w:spacing w:after="0" w:line="240" w:lineRule="auto"/>
              <w:ind w:firstLine="0"/>
              <w:jc w:val="left"/>
            </w:pPr>
            <w:r>
              <w:t>6.</w:t>
            </w:r>
          </w:p>
        </w:tc>
        <w:tc>
          <w:tcPr>
            <w:tcW w:w="973" w:type="pct"/>
            <w:vMerge/>
            <w:tcBorders>
              <w:right w:val="single" w:sz="4" w:space="0" w:color="auto"/>
            </w:tcBorders>
          </w:tcPr>
          <w:p w14:paraId="25348407" w14:textId="77777777" w:rsidR="000F5C8C" w:rsidRPr="000E0007" w:rsidRDefault="000F5C8C" w:rsidP="000F5C8C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</w:p>
        </w:tc>
        <w:tc>
          <w:tcPr>
            <w:tcW w:w="973" w:type="pct"/>
            <w:tcBorders>
              <w:left w:val="single" w:sz="4" w:space="0" w:color="auto"/>
            </w:tcBorders>
          </w:tcPr>
          <w:p w14:paraId="6AB9C819" w14:textId="77777777" w:rsidR="000F5C8C" w:rsidRPr="000E0007" w:rsidRDefault="000F5C8C" w:rsidP="000F5C8C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0E0007">
              <w:rPr>
                <w:lang w:val="en-US"/>
              </w:rPr>
              <w:t>Проектные документы</w:t>
            </w:r>
          </w:p>
        </w:tc>
        <w:tc>
          <w:tcPr>
            <w:tcW w:w="2799" w:type="pct"/>
            <w:tcBorders>
              <w:left w:val="single" w:sz="4" w:space="0" w:color="auto"/>
            </w:tcBorders>
          </w:tcPr>
          <w:p w14:paraId="743E52D3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Исполнение договора</w:t>
            </w:r>
          </w:p>
          <w:p w14:paraId="15FC7080" w14:textId="77777777" w:rsidR="000F5C8C" w:rsidRPr="00FA0963" w:rsidRDefault="000F5C8C" w:rsidP="000F5C8C">
            <w:pPr>
              <w:pStyle w:val="00"/>
              <w:widowControl/>
              <w:numPr>
                <w:ilvl w:val="1"/>
                <w:numId w:val="10"/>
              </w:numPr>
              <w:spacing w:before="0" w:after="0"/>
              <w:ind w:left="650" w:hanging="284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График работ</w:t>
            </w:r>
          </w:p>
          <w:p w14:paraId="10749E1E" w14:textId="77777777" w:rsidR="000F5C8C" w:rsidRPr="00FA0963" w:rsidRDefault="000F5C8C" w:rsidP="000F5C8C">
            <w:pPr>
              <w:pStyle w:val="00"/>
              <w:widowControl/>
              <w:numPr>
                <w:ilvl w:val="1"/>
                <w:numId w:val="10"/>
              </w:numPr>
              <w:spacing w:before="0" w:after="0"/>
              <w:ind w:left="650" w:hanging="284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Проектная документация</w:t>
            </w:r>
          </w:p>
          <w:p w14:paraId="64E2A08A" w14:textId="77777777" w:rsidR="000F5C8C" w:rsidRPr="00FA0963" w:rsidRDefault="000F5C8C" w:rsidP="000F5C8C">
            <w:pPr>
              <w:pStyle w:val="00"/>
              <w:widowControl/>
              <w:numPr>
                <w:ilvl w:val="1"/>
                <w:numId w:val="10"/>
              </w:numPr>
              <w:spacing w:before="0" w:after="0"/>
              <w:ind w:left="650" w:hanging="284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Переписка</w:t>
            </w:r>
          </w:p>
          <w:p w14:paraId="6535BE73" w14:textId="77777777" w:rsidR="000F5C8C" w:rsidRPr="00FA0963" w:rsidRDefault="000F5C8C" w:rsidP="000F5C8C">
            <w:pPr>
              <w:pStyle w:val="00"/>
              <w:widowControl/>
              <w:numPr>
                <w:ilvl w:val="1"/>
                <w:numId w:val="10"/>
              </w:numPr>
              <w:spacing w:before="0" w:after="0"/>
              <w:ind w:left="650" w:hanging="284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Протоколы совещаний</w:t>
            </w:r>
          </w:p>
        </w:tc>
      </w:tr>
      <w:tr w:rsidR="000F5C8C" w:rsidRPr="000E0007" w14:paraId="23DEA316" w14:textId="77777777" w:rsidTr="000F5C8C">
        <w:trPr>
          <w:trHeight w:val="278"/>
        </w:trPr>
        <w:tc>
          <w:tcPr>
            <w:tcW w:w="256" w:type="pct"/>
          </w:tcPr>
          <w:p w14:paraId="54435B93" w14:textId="77777777" w:rsidR="000F5C8C" w:rsidRPr="007C634E" w:rsidRDefault="000F5C8C" w:rsidP="000F5C8C">
            <w:pPr>
              <w:spacing w:after="0" w:line="240" w:lineRule="auto"/>
              <w:ind w:firstLine="0"/>
              <w:jc w:val="left"/>
            </w:pPr>
            <w:r>
              <w:t>7.</w:t>
            </w:r>
          </w:p>
        </w:tc>
        <w:tc>
          <w:tcPr>
            <w:tcW w:w="973" w:type="pct"/>
            <w:vMerge w:val="restart"/>
            <w:tcBorders>
              <w:right w:val="single" w:sz="4" w:space="0" w:color="auto"/>
            </w:tcBorders>
          </w:tcPr>
          <w:p w14:paraId="371D084B" w14:textId="77777777" w:rsidR="000F5C8C" w:rsidRPr="000E0007" w:rsidRDefault="000F5C8C" w:rsidP="000F5C8C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7C634E">
              <w:rPr>
                <w:lang w:val="en-US"/>
              </w:rPr>
              <w:t>Лицензии</w:t>
            </w:r>
          </w:p>
        </w:tc>
        <w:tc>
          <w:tcPr>
            <w:tcW w:w="973" w:type="pct"/>
            <w:tcBorders>
              <w:left w:val="single" w:sz="4" w:space="0" w:color="auto"/>
            </w:tcBorders>
          </w:tcPr>
          <w:p w14:paraId="6FD402AE" w14:textId="77777777" w:rsidR="000F5C8C" w:rsidRPr="000E0007" w:rsidRDefault="000F5C8C" w:rsidP="000F5C8C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7C634E">
              <w:rPr>
                <w:lang w:val="en-US"/>
              </w:rPr>
              <w:t>Предпроектные документы</w:t>
            </w:r>
          </w:p>
        </w:tc>
        <w:tc>
          <w:tcPr>
            <w:tcW w:w="2799" w:type="pct"/>
            <w:tcBorders>
              <w:left w:val="single" w:sz="4" w:space="0" w:color="auto"/>
            </w:tcBorders>
          </w:tcPr>
          <w:p w14:paraId="3377BA75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Презентация и информация</w:t>
            </w:r>
          </w:p>
          <w:p w14:paraId="1338EE0D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Технические задание</w:t>
            </w:r>
          </w:p>
          <w:p w14:paraId="0A113082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Обоснование необходимости</w:t>
            </w:r>
          </w:p>
          <w:p w14:paraId="507E9F27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Оценка стоимости</w:t>
            </w:r>
          </w:p>
          <w:p w14:paraId="24AC704A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Согласование с ПАО «Россети»</w:t>
            </w:r>
          </w:p>
          <w:p w14:paraId="065C878D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Документы для конкурса</w:t>
            </w:r>
          </w:p>
          <w:p w14:paraId="26C8D656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Договорные документы</w:t>
            </w:r>
          </w:p>
          <w:p w14:paraId="01D357DE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Переписка</w:t>
            </w:r>
          </w:p>
        </w:tc>
      </w:tr>
      <w:tr w:rsidR="000F5C8C" w:rsidRPr="000E0007" w14:paraId="4EE26D6C" w14:textId="77777777" w:rsidTr="000F5C8C">
        <w:trPr>
          <w:trHeight w:val="278"/>
        </w:trPr>
        <w:tc>
          <w:tcPr>
            <w:tcW w:w="256" w:type="pct"/>
          </w:tcPr>
          <w:p w14:paraId="2F2348C1" w14:textId="77777777" w:rsidR="000F5C8C" w:rsidRPr="007C634E" w:rsidRDefault="000F5C8C" w:rsidP="000F5C8C">
            <w:pPr>
              <w:spacing w:after="0" w:line="240" w:lineRule="auto"/>
              <w:ind w:firstLine="0"/>
              <w:jc w:val="left"/>
            </w:pPr>
            <w:r>
              <w:t>8.</w:t>
            </w:r>
          </w:p>
        </w:tc>
        <w:tc>
          <w:tcPr>
            <w:tcW w:w="973" w:type="pct"/>
            <w:vMerge/>
            <w:tcBorders>
              <w:right w:val="single" w:sz="4" w:space="0" w:color="auto"/>
            </w:tcBorders>
          </w:tcPr>
          <w:p w14:paraId="77AAE2B6" w14:textId="77777777" w:rsidR="000F5C8C" w:rsidRPr="000E0007" w:rsidRDefault="000F5C8C" w:rsidP="000F5C8C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</w:p>
        </w:tc>
        <w:tc>
          <w:tcPr>
            <w:tcW w:w="973" w:type="pct"/>
            <w:tcBorders>
              <w:left w:val="single" w:sz="4" w:space="0" w:color="auto"/>
            </w:tcBorders>
          </w:tcPr>
          <w:p w14:paraId="71C84EB5" w14:textId="77777777" w:rsidR="000F5C8C" w:rsidRPr="000E0007" w:rsidRDefault="000F5C8C" w:rsidP="000F5C8C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7C634E">
              <w:rPr>
                <w:lang w:val="en-US"/>
              </w:rPr>
              <w:t>Проектные документы</w:t>
            </w:r>
          </w:p>
        </w:tc>
        <w:tc>
          <w:tcPr>
            <w:tcW w:w="2799" w:type="pct"/>
            <w:tcBorders>
              <w:left w:val="single" w:sz="4" w:space="0" w:color="auto"/>
            </w:tcBorders>
          </w:tcPr>
          <w:p w14:paraId="2C8079DB" w14:textId="77777777" w:rsidR="000F5C8C" w:rsidRPr="00FA0963" w:rsidRDefault="000F5C8C" w:rsidP="000F5C8C">
            <w:pPr>
              <w:pStyle w:val="00"/>
              <w:widowControl/>
              <w:numPr>
                <w:ilvl w:val="0"/>
                <w:numId w:val="10"/>
              </w:numPr>
              <w:spacing w:before="0" w:after="0"/>
              <w:jc w:val="left"/>
              <w:rPr>
                <w:rFonts w:ascii="Times New Roman" w:hAnsi="Times New Roman" w:cs="Times New Roman"/>
              </w:rPr>
            </w:pPr>
            <w:r w:rsidRPr="00FA0963">
              <w:rPr>
                <w:rFonts w:ascii="Times New Roman" w:hAnsi="Times New Roman" w:cs="Times New Roman"/>
              </w:rPr>
              <w:t>Исполнение договора</w:t>
            </w:r>
          </w:p>
          <w:p w14:paraId="57CF8306" w14:textId="77777777" w:rsidR="000F5C8C" w:rsidRPr="000E0007" w:rsidRDefault="000F5C8C" w:rsidP="000F5C8C">
            <w:pPr>
              <w:pStyle w:val="00"/>
              <w:widowControl/>
              <w:numPr>
                <w:ilvl w:val="1"/>
                <w:numId w:val="10"/>
              </w:numPr>
              <w:spacing w:before="0" w:after="0"/>
              <w:ind w:left="650" w:hanging="284"/>
              <w:jc w:val="left"/>
              <w:rPr>
                <w:lang w:val="en-US"/>
              </w:rPr>
            </w:pPr>
            <w:r w:rsidRPr="00FA0963">
              <w:rPr>
                <w:rFonts w:ascii="Times New Roman" w:hAnsi="Times New Roman" w:cs="Times New Roman"/>
              </w:rPr>
              <w:t>Переписка</w:t>
            </w:r>
          </w:p>
        </w:tc>
      </w:tr>
    </w:tbl>
    <w:p w14:paraId="5F8CA5D1" w14:textId="77777777" w:rsidR="000F5C8C" w:rsidRDefault="000F5C8C" w:rsidP="00995063">
      <w:pPr>
        <w:pStyle w:val="aff4"/>
      </w:pPr>
    </w:p>
    <w:p w14:paraId="31C23E1C" w14:textId="77777777" w:rsidR="000F5C8C" w:rsidRPr="002D39F9" w:rsidRDefault="000F5C8C" w:rsidP="000F5C8C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2D39F9">
        <w:rPr>
          <w:sz w:val="24"/>
          <w:szCs w:val="24"/>
        </w:rPr>
        <w:t xml:space="preserve">Ролевая </w:t>
      </w:r>
      <w:r>
        <w:rPr>
          <w:sz w:val="24"/>
          <w:szCs w:val="24"/>
        </w:rPr>
        <w:t>п</w:t>
      </w:r>
      <w:r w:rsidRPr="002D39F9">
        <w:rPr>
          <w:sz w:val="24"/>
          <w:szCs w:val="24"/>
        </w:rPr>
        <w:t xml:space="preserve">олитика сайта </w:t>
      </w:r>
      <w:r>
        <w:rPr>
          <w:sz w:val="24"/>
          <w:szCs w:val="24"/>
        </w:rPr>
        <w:t>п</w:t>
      </w:r>
      <w:r w:rsidRPr="002D39F9">
        <w:rPr>
          <w:sz w:val="24"/>
          <w:szCs w:val="24"/>
        </w:rPr>
        <w:t>роекта</w:t>
      </w:r>
    </w:p>
    <w:p w14:paraId="03D58354" w14:textId="77777777" w:rsidR="000F5C8C" w:rsidRDefault="000F5C8C" w:rsidP="00867C8B">
      <w:pPr>
        <w:spacing w:after="0" w:line="240" w:lineRule="auto"/>
        <w:ind w:firstLine="567"/>
      </w:pPr>
      <w:r>
        <w:t xml:space="preserve">При </w:t>
      </w:r>
      <w:r w:rsidRPr="00867C8B">
        <w:rPr>
          <w:szCs w:val="28"/>
          <w:lang w:eastAsia="ru-RU"/>
        </w:rPr>
        <w:t>создании</w:t>
      </w:r>
      <w:r>
        <w:t xml:space="preserve"> сайта проекта наследуются следующие группы разрешений от сайта проектного офиса: Администраторы проектного офиса, Наблюдатели, Портал – владельцы и создаются новые группы: </w:t>
      </w:r>
      <w:r w:rsidRPr="00981DF2">
        <w:t>Администраторы/Руководители проекта N</w:t>
      </w:r>
      <w:r>
        <w:t xml:space="preserve">, </w:t>
      </w:r>
      <w:r w:rsidRPr="00981DF2">
        <w:t>Рабочая группа проекта N</w:t>
      </w:r>
      <w:r>
        <w:t xml:space="preserve">, </w:t>
      </w:r>
      <w:r w:rsidRPr="00981DF2">
        <w:t>Специалисты Исполнителя по проекту N</w:t>
      </w:r>
      <w:r>
        <w:t xml:space="preserve">, </w:t>
      </w:r>
      <w:r w:rsidRPr="00981DF2">
        <w:t>Кураторы проекта N</w:t>
      </w:r>
      <w:r>
        <w:t xml:space="preserve">, где </w:t>
      </w:r>
      <w:r w:rsidRPr="00E402F7">
        <w:t>N</w:t>
      </w:r>
      <w:r w:rsidRPr="00981DF2">
        <w:t xml:space="preserve"> </w:t>
      </w:r>
      <w:r>
        <w:t>–</w:t>
      </w:r>
      <w:r w:rsidRPr="00981DF2">
        <w:t xml:space="preserve"> </w:t>
      </w:r>
      <w:r>
        <w:lastRenderedPageBreak/>
        <w:t xml:space="preserve">уникальное название проекта, указываемое администратором при создании проекта (поле </w:t>
      </w:r>
      <w:r w:rsidRPr="00981DF2">
        <w:t>Краткое название проекта латинскими буквами</w:t>
      </w:r>
      <w:r>
        <w:t xml:space="preserve">). </w:t>
      </w:r>
    </w:p>
    <w:p w14:paraId="311BE81C" w14:textId="1E67D5C5" w:rsidR="000F5C8C" w:rsidRPr="00E64666" w:rsidRDefault="000F5C8C" w:rsidP="00867C8B">
      <w:pPr>
        <w:spacing w:after="0" w:line="240" w:lineRule="auto"/>
        <w:ind w:firstLine="567"/>
      </w:pPr>
      <w:r>
        <w:t xml:space="preserve">Ниже </w:t>
      </w:r>
      <w:r w:rsidRPr="00867C8B">
        <w:rPr>
          <w:szCs w:val="28"/>
          <w:lang w:eastAsia="ru-RU"/>
        </w:rPr>
        <w:t>представлена</w:t>
      </w:r>
      <w:r>
        <w:t xml:space="preserve"> таблица, показывающая разграничение уровней доступа различных групп к различным компонентам сайта «Проектный Офис» и сайта «Проект </w:t>
      </w:r>
      <w:r w:rsidRPr="00E402F7">
        <w:t>N</w:t>
      </w:r>
      <w:r>
        <w:t xml:space="preserve">» (см. </w:t>
      </w:r>
      <w:r w:rsidR="00E64666" w:rsidRPr="00E64666">
        <w:fldChar w:fldCharType="begin"/>
      </w:r>
      <w:r w:rsidR="00E64666" w:rsidRPr="00E64666">
        <w:instrText xml:space="preserve"> REF _Ref465079419 \h  \* MERGEFORMAT </w:instrText>
      </w:r>
      <w:r w:rsidR="00E64666" w:rsidRPr="00E64666">
        <w:fldChar w:fldCharType="separate"/>
      </w:r>
      <w:r w:rsidR="00E22EDC" w:rsidRPr="00E22EDC">
        <w:t>Таблица 84</w:t>
      </w:r>
      <w:r w:rsidR="00E64666" w:rsidRPr="00E64666">
        <w:fldChar w:fldCharType="end"/>
      </w:r>
      <w:r w:rsidRPr="00E64666">
        <w:t>).</w:t>
      </w:r>
    </w:p>
    <w:p w14:paraId="16A455AA" w14:textId="77777777" w:rsidR="000F5C8C" w:rsidRDefault="000F5C8C" w:rsidP="000F5C8C">
      <w:pPr>
        <w:spacing w:after="0" w:line="240" w:lineRule="auto"/>
        <w:ind w:firstLine="0"/>
        <w:jc w:val="left"/>
        <w:sectPr w:rsidR="000F5C8C" w:rsidSect="00652E07">
          <w:headerReference w:type="default" r:id="rId39"/>
          <w:footerReference w:type="default" r:id="rId40"/>
          <w:pgSz w:w="11906" w:h="16838" w:code="9"/>
          <w:pgMar w:top="1134" w:right="851" w:bottom="1134" w:left="1701" w:header="709" w:footer="709" w:gutter="0"/>
          <w:cols w:space="708"/>
          <w:titlePg/>
          <w:docGrid w:linePitch="360"/>
        </w:sectPr>
      </w:pPr>
    </w:p>
    <w:p w14:paraId="397705EB" w14:textId="154BF5CD" w:rsidR="000F5C8C" w:rsidRPr="008B67B9" w:rsidRDefault="000F5C8C" w:rsidP="000F5C8C">
      <w:pPr>
        <w:pStyle w:val="af1"/>
        <w:keepNext/>
        <w:spacing w:before="200"/>
        <w:rPr>
          <w:i/>
        </w:rPr>
      </w:pPr>
      <w:bookmarkStart w:id="444" w:name="_Ref459901305"/>
      <w:bookmarkStart w:id="445" w:name="_Ref465079419"/>
      <w:r>
        <w:rPr>
          <w:i/>
        </w:rPr>
        <w:lastRenderedPageBreak/>
        <w:t>Таблица </w:t>
      </w:r>
      <w:bookmarkEnd w:id="444"/>
      <w:r w:rsidR="007A3E6F" w:rsidRPr="00BB57CA">
        <w:rPr>
          <w:bCs w:val="0"/>
          <w:i/>
        </w:rPr>
        <w:fldChar w:fldCharType="begin"/>
      </w:r>
      <w:r w:rsidR="007A3E6F" w:rsidRPr="00BB57CA">
        <w:rPr>
          <w:bCs w:val="0"/>
          <w:i/>
        </w:rPr>
        <w:instrText xml:space="preserve"> SEQ Таблица \* ARABIC </w:instrText>
      </w:r>
      <w:r w:rsidR="007A3E6F" w:rsidRPr="00BB57CA">
        <w:rPr>
          <w:bCs w:val="0"/>
          <w:i/>
        </w:rPr>
        <w:fldChar w:fldCharType="separate"/>
      </w:r>
      <w:r w:rsidR="00E22EDC">
        <w:rPr>
          <w:bCs w:val="0"/>
          <w:i/>
          <w:noProof/>
        </w:rPr>
        <w:t>84</w:t>
      </w:r>
      <w:r w:rsidR="007A3E6F" w:rsidRPr="00BB57CA">
        <w:rPr>
          <w:bCs w:val="0"/>
          <w:i/>
        </w:rPr>
        <w:fldChar w:fldCharType="end"/>
      </w:r>
      <w:bookmarkEnd w:id="445"/>
      <w:r w:rsidRPr="008B67B9">
        <w:rPr>
          <w:i/>
        </w:rPr>
        <w:t xml:space="preserve"> – </w:t>
      </w:r>
      <w:r>
        <w:rPr>
          <w:i/>
        </w:rPr>
        <w:t>Права</w:t>
      </w:r>
      <w:r w:rsidRPr="00617FD9">
        <w:rPr>
          <w:i/>
        </w:rPr>
        <w:t xml:space="preserve"> доступа к компонентам сайта «Проектный Офис» и «Проект N»</w:t>
      </w:r>
    </w:p>
    <w:tbl>
      <w:tblPr>
        <w:tblW w:w="5003" w:type="pct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4155"/>
        <w:gridCol w:w="1673"/>
        <w:gridCol w:w="1675"/>
        <w:gridCol w:w="1399"/>
        <w:gridCol w:w="1273"/>
        <w:gridCol w:w="1521"/>
        <w:gridCol w:w="1480"/>
        <w:gridCol w:w="1393"/>
      </w:tblGrid>
      <w:tr w:rsidR="000F5C8C" w:rsidRPr="00E402F7" w14:paraId="06FA3F35" w14:textId="77777777" w:rsidTr="001E0403">
        <w:trPr>
          <w:trHeight w:val="20"/>
          <w:tblHeader/>
        </w:trPr>
        <w:tc>
          <w:tcPr>
            <w:tcW w:w="1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14:paraId="262AD3D3" w14:textId="77777777" w:rsidR="000F5C8C" w:rsidRPr="00E402F7" w:rsidRDefault="000F5C8C" w:rsidP="000F5C8C">
            <w:pPr>
              <w:pStyle w:val="af0"/>
              <w:jc w:val="center"/>
              <w:rPr>
                <w:b/>
              </w:rPr>
            </w:pPr>
            <w:r w:rsidRPr="00E402F7">
              <w:rPr>
                <w:b/>
              </w:rPr>
              <w:t xml:space="preserve">Компонент </w:t>
            </w:r>
            <w:r>
              <w:rPr>
                <w:b/>
              </w:rPr>
              <w:t>раздела</w:t>
            </w:r>
          </w:p>
        </w:tc>
        <w:tc>
          <w:tcPr>
            <w:tcW w:w="5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14:paraId="540D1C1E" w14:textId="77777777" w:rsidR="000F5C8C" w:rsidRPr="00E402F7" w:rsidRDefault="000F5C8C" w:rsidP="000F5C8C">
            <w:pPr>
              <w:pStyle w:val="af0"/>
              <w:jc w:val="center"/>
              <w:rPr>
                <w:b/>
              </w:rPr>
            </w:pPr>
            <w:r w:rsidRPr="00E402F7">
              <w:rPr>
                <w:b/>
              </w:rPr>
              <w:t>Портал – владельцы</w:t>
            </w:r>
          </w:p>
        </w:tc>
        <w:tc>
          <w:tcPr>
            <w:tcW w:w="575" w:type="pct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15FC9C45" w14:textId="77777777" w:rsidR="000F5C8C" w:rsidRPr="00E402F7" w:rsidRDefault="000F5C8C" w:rsidP="000F5C8C">
            <w:pPr>
              <w:pStyle w:val="af0"/>
              <w:jc w:val="center"/>
              <w:rPr>
                <w:b/>
              </w:rPr>
            </w:pPr>
            <w:r w:rsidRPr="00E402F7">
              <w:rPr>
                <w:b/>
              </w:rPr>
              <w:t>Администра</w:t>
            </w:r>
            <w:r>
              <w:rPr>
                <w:b/>
              </w:rPr>
              <w:t>-</w:t>
            </w:r>
            <w:r w:rsidRPr="00E402F7">
              <w:rPr>
                <w:b/>
              </w:rPr>
              <w:t>торы проектного офиса</w:t>
            </w:r>
          </w:p>
        </w:tc>
        <w:tc>
          <w:tcPr>
            <w:tcW w:w="480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14:paraId="1703AFBA" w14:textId="77777777" w:rsidR="000F5C8C" w:rsidRPr="00E402F7" w:rsidRDefault="000F5C8C" w:rsidP="000F5C8C">
            <w:pPr>
              <w:pStyle w:val="af0"/>
              <w:jc w:val="center"/>
              <w:rPr>
                <w:b/>
              </w:rPr>
            </w:pPr>
            <w:r w:rsidRPr="00E402F7">
              <w:rPr>
                <w:b/>
              </w:rPr>
              <w:t>Админи</w:t>
            </w:r>
            <w:r>
              <w:rPr>
                <w:b/>
              </w:rPr>
              <w:t>-</w:t>
            </w:r>
            <w:r w:rsidRPr="00E402F7">
              <w:rPr>
                <w:b/>
              </w:rPr>
              <w:t>страторы</w:t>
            </w:r>
            <w:r>
              <w:rPr>
                <w:b/>
              </w:rPr>
              <w:t xml:space="preserve"> </w:t>
            </w:r>
            <w:r w:rsidRPr="00E402F7">
              <w:rPr>
                <w:b/>
              </w:rPr>
              <w:t>/</w:t>
            </w:r>
            <w:r>
              <w:rPr>
                <w:b/>
              </w:rPr>
              <w:t xml:space="preserve"> </w:t>
            </w:r>
            <w:r w:rsidRPr="00E402F7">
              <w:rPr>
                <w:b/>
              </w:rPr>
              <w:t>Руководи</w:t>
            </w:r>
            <w:r>
              <w:rPr>
                <w:b/>
              </w:rPr>
              <w:t>-</w:t>
            </w:r>
            <w:r w:rsidRPr="00E402F7">
              <w:rPr>
                <w:b/>
              </w:rPr>
              <w:t>тели проекта N</w:t>
            </w:r>
          </w:p>
        </w:tc>
        <w:tc>
          <w:tcPr>
            <w:tcW w:w="437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14:paraId="03792FF1" w14:textId="77777777" w:rsidR="000F5C8C" w:rsidRPr="00E402F7" w:rsidRDefault="000F5C8C" w:rsidP="000F5C8C">
            <w:pPr>
              <w:pStyle w:val="af0"/>
              <w:jc w:val="center"/>
              <w:rPr>
                <w:b/>
              </w:rPr>
            </w:pPr>
            <w:r w:rsidRPr="00E402F7">
              <w:rPr>
                <w:b/>
              </w:rPr>
              <w:t>Рабочая группа проекта N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14:paraId="5B30DAF5" w14:textId="77777777" w:rsidR="000F5C8C" w:rsidRPr="00E402F7" w:rsidRDefault="000F5C8C" w:rsidP="000F5C8C">
            <w:pPr>
              <w:pStyle w:val="af0"/>
              <w:jc w:val="center"/>
              <w:rPr>
                <w:b/>
              </w:rPr>
            </w:pPr>
            <w:r w:rsidRPr="00E402F7">
              <w:rPr>
                <w:b/>
              </w:rPr>
              <w:t>Кураторы проекта N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14:paraId="7C4CE1DC" w14:textId="77777777" w:rsidR="000F5C8C" w:rsidRPr="00E402F7" w:rsidRDefault="000F5C8C" w:rsidP="000F5C8C">
            <w:pPr>
              <w:pStyle w:val="af0"/>
              <w:jc w:val="center"/>
              <w:rPr>
                <w:b/>
              </w:rPr>
            </w:pPr>
            <w:r w:rsidRPr="00E402F7">
              <w:rPr>
                <w:b/>
              </w:rPr>
              <w:t>Специа</w:t>
            </w:r>
            <w:r>
              <w:rPr>
                <w:b/>
              </w:rPr>
              <w:t>-</w:t>
            </w:r>
            <w:r w:rsidRPr="00E402F7">
              <w:rPr>
                <w:b/>
              </w:rPr>
              <w:t>листы Исполни</w:t>
            </w:r>
            <w:r>
              <w:rPr>
                <w:b/>
              </w:rPr>
              <w:t>-</w:t>
            </w:r>
            <w:r w:rsidRPr="00E402F7">
              <w:rPr>
                <w:b/>
              </w:rPr>
              <w:t>теля по проекту N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2C81B49A" w14:textId="77777777" w:rsidR="000F5C8C" w:rsidRPr="00E402F7" w:rsidRDefault="000F5C8C" w:rsidP="000F5C8C">
            <w:pPr>
              <w:pStyle w:val="af0"/>
              <w:jc w:val="center"/>
              <w:rPr>
                <w:b/>
              </w:rPr>
            </w:pPr>
            <w:r w:rsidRPr="00E402F7">
              <w:rPr>
                <w:b/>
              </w:rPr>
              <w:t>Наблюда</w:t>
            </w:r>
            <w:r>
              <w:rPr>
                <w:b/>
              </w:rPr>
              <w:t>-</w:t>
            </w:r>
            <w:r w:rsidRPr="00E402F7">
              <w:rPr>
                <w:b/>
              </w:rPr>
              <w:t>тели</w:t>
            </w:r>
          </w:p>
        </w:tc>
      </w:tr>
      <w:tr w:rsidR="000F5C8C" w:rsidRPr="00E402F7" w14:paraId="155C85EC" w14:textId="77777777" w:rsidTr="001E0403">
        <w:trPr>
          <w:trHeight w:val="20"/>
        </w:trPr>
        <w:tc>
          <w:tcPr>
            <w:tcW w:w="1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577DC4" w14:textId="77777777" w:rsidR="000F5C8C" w:rsidRPr="00396D74" w:rsidRDefault="000F5C8C" w:rsidP="000F5C8C">
            <w:pPr>
              <w:spacing w:after="0" w:line="240" w:lineRule="auto"/>
              <w:ind w:firstLine="0"/>
              <w:jc w:val="lef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396D74">
              <w:rPr>
                <w:rFonts w:eastAsia="Times New Roman"/>
                <w:color w:val="000000"/>
                <w:szCs w:val="24"/>
                <w:lang w:eastAsia="ru-RU"/>
              </w:rPr>
              <w:t>Список Проектов</w:t>
            </w:r>
          </w:p>
        </w:tc>
        <w:tc>
          <w:tcPr>
            <w:tcW w:w="5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8093CE" w14:textId="77777777" w:rsidR="000F5C8C" w:rsidRPr="00E402F7" w:rsidRDefault="000F5C8C" w:rsidP="000F5C8C">
            <w:pPr>
              <w:spacing w:after="0" w:line="240" w:lineRule="auto"/>
              <w:ind w:firstLine="19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F</w:t>
            </w:r>
          </w:p>
        </w:tc>
        <w:tc>
          <w:tcPr>
            <w:tcW w:w="5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B32A3E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CRUD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684F4A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B6774B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0B2E92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eastAsia="ru-RU"/>
              </w:rPr>
              <w:t>R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0664F8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X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5C2DF9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</w:tr>
      <w:tr w:rsidR="000F5C8C" w:rsidRPr="00E402F7" w14:paraId="42F6C855" w14:textId="77777777" w:rsidTr="001E0403">
        <w:trPr>
          <w:trHeight w:val="20"/>
        </w:trPr>
        <w:tc>
          <w:tcPr>
            <w:tcW w:w="14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8A67C2" w14:textId="77777777" w:rsidR="000F5C8C" w:rsidRPr="00396D74" w:rsidRDefault="000F5C8C" w:rsidP="000F5C8C">
            <w:pPr>
              <w:spacing w:after="0" w:line="240" w:lineRule="auto"/>
              <w:ind w:firstLine="0"/>
              <w:jc w:val="lef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396D74">
              <w:rPr>
                <w:rFonts w:eastAsia="Times New Roman"/>
                <w:color w:val="000000"/>
                <w:szCs w:val="24"/>
                <w:lang w:eastAsia="ru-RU"/>
              </w:rPr>
              <w:t>Библиотека нормативных документов по управлению проектами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BB39B7" w14:textId="77777777" w:rsidR="000F5C8C" w:rsidRPr="00E402F7" w:rsidRDefault="000F5C8C" w:rsidP="000F5C8C">
            <w:pPr>
              <w:spacing w:after="0" w:line="240" w:lineRule="auto"/>
              <w:ind w:firstLine="19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F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A2232E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CRUD</w:t>
            </w:r>
          </w:p>
        </w:tc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2C85BC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CRUD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1357F7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2249F6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CRUD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7C5B27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X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C1B984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</w:tr>
      <w:tr w:rsidR="000F5C8C" w:rsidRPr="00E402F7" w14:paraId="26CAF5E6" w14:textId="77777777" w:rsidTr="001E0403">
        <w:trPr>
          <w:trHeight w:val="20"/>
        </w:trPr>
        <w:tc>
          <w:tcPr>
            <w:tcW w:w="14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95FAEA" w14:textId="77777777" w:rsidR="000F5C8C" w:rsidRPr="00396D74" w:rsidRDefault="000F5C8C" w:rsidP="000F5C8C">
            <w:pPr>
              <w:spacing w:after="0" w:line="240" w:lineRule="auto"/>
              <w:ind w:firstLine="0"/>
              <w:jc w:val="lef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396D74">
              <w:rPr>
                <w:rFonts w:eastAsia="Times New Roman"/>
                <w:color w:val="000000"/>
                <w:szCs w:val="24"/>
                <w:lang w:eastAsia="ru-RU"/>
              </w:rPr>
              <w:t>Список «Полезные ссылки»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C7B175" w14:textId="77777777" w:rsidR="000F5C8C" w:rsidRPr="00E402F7" w:rsidRDefault="000F5C8C" w:rsidP="000F5C8C">
            <w:pPr>
              <w:spacing w:after="0" w:line="240" w:lineRule="auto"/>
              <w:ind w:firstLine="19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F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EFB62A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CRUD</w:t>
            </w:r>
          </w:p>
        </w:tc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C28DF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CRUD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28D505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0EAC6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CRUD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BB6C1F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X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FB1F6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</w:tr>
      <w:tr w:rsidR="000F5C8C" w:rsidRPr="00E402F7" w14:paraId="379A0419" w14:textId="77777777" w:rsidTr="001E0403">
        <w:trPr>
          <w:trHeight w:val="20"/>
        </w:trPr>
        <w:tc>
          <w:tcPr>
            <w:tcW w:w="14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36D293" w14:textId="77777777" w:rsidR="000F5C8C" w:rsidRPr="00396D74" w:rsidRDefault="000F5C8C" w:rsidP="000F5C8C">
            <w:pPr>
              <w:spacing w:after="0" w:line="240" w:lineRule="auto"/>
              <w:ind w:firstLine="0"/>
              <w:jc w:val="lef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396D74">
              <w:rPr>
                <w:rFonts w:eastAsia="Times New Roman"/>
                <w:color w:val="000000"/>
                <w:szCs w:val="24"/>
                <w:lang w:eastAsia="ru-RU"/>
              </w:rPr>
              <w:t>Информационные системы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390D6B" w14:textId="77777777" w:rsidR="000F5C8C" w:rsidRPr="00E402F7" w:rsidRDefault="000F5C8C" w:rsidP="000F5C8C">
            <w:pPr>
              <w:spacing w:after="0" w:line="240" w:lineRule="auto"/>
              <w:ind w:firstLine="19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F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C4AEAC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CRUD</w:t>
            </w:r>
          </w:p>
        </w:tc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6DA612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88D31D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17B974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3280A4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X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DE3D3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</w:tr>
      <w:tr w:rsidR="000F5C8C" w:rsidRPr="00E402F7" w14:paraId="3681BC16" w14:textId="77777777" w:rsidTr="001E0403">
        <w:trPr>
          <w:trHeight w:val="20"/>
        </w:trPr>
        <w:tc>
          <w:tcPr>
            <w:tcW w:w="14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9C02E2" w14:textId="77777777" w:rsidR="000F5C8C" w:rsidRPr="00396D74" w:rsidRDefault="000F5C8C" w:rsidP="000F5C8C">
            <w:pPr>
              <w:spacing w:after="0" w:line="240" w:lineRule="auto"/>
              <w:ind w:firstLine="0"/>
              <w:jc w:val="lef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396D74">
              <w:rPr>
                <w:rFonts w:eastAsia="Times New Roman"/>
                <w:color w:val="000000"/>
                <w:szCs w:val="24"/>
                <w:lang w:eastAsia="ru-RU"/>
              </w:rPr>
              <w:t>Поиск документов по всем проектам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275CBC" w14:textId="77777777" w:rsidR="000F5C8C" w:rsidRPr="00E402F7" w:rsidRDefault="000F5C8C" w:rsidP="000F5C8C">
            <w:pPr>
              <w:spacing w:after="0" w:line="240" w:lineRule="auto"/>
              <w:ind w:firstLine="19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F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1D80D3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E3E10B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3D13EC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323607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4F7698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X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858D11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</w:tr>
      <w:tr w:rsidR="000F5C8C" w:rsidRPr="00E402F7" w14:paraId="2F8107C2" w14:textId="77777777" w:rsidTr="001E0403">
        <w:trPr>
          <w:trHeight w:val="20"/>
        </w:trPr>
        <w:tc>
          <w:tcPr>
            <w:tcW w:w="14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197C06" w14:textId="77777777" w:rsidR="000F5C8C" w:rsidRPr="00396D74" w:rsidRDefault="000F5C8C" w:rsidP="000F5C8C">
            <w:pPr>
              <w:spacing w:after="0" w:line="240" w:lineRule="auto"/>
              <w:ind w:firstLine="0"/>
              <w:jc w:val="lef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396D74">
              <w:rPr>
                <w:rFonts w:eastAsia="Times New Roman"/>
                <w:color w:val="000000"/>
                <w:szCs w:val="24"/>
                <w:lang w:eastAsia="ru-RU"/>
              </w:rPr>
              <w:t>Команда проекта N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B7B877" w14:textId="77777777" w:rsidR="000F5C8C" w:rsidRPr="00E402F7" w:rsidRDefault="000F5C8C" w:rsidP="000F5C8C">
            <w:pPr>
              <w:spacing w:after="0" w:line="240" w:lineRule="auto"/>
              <w:ind w:firstLine="19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F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2C6F3E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CRUD</w:t>
            </w:r>
          </w:p>
        </w:tc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B47857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CRUD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795AC6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9C4E78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7B4B0E" w14:textId="5E14D306" w:rsidR="000F5C8C" w:rsidRPr="00EB4D2F" w:rsidRDefault="00EB4D2F" w:rsidP="00EB4D2F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B1C80" w14:textId="77777777" w:rsidR="000F5C8C" w:rsidRPr="00EB4D2F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</w:tr>
      <w:tr w:rsidR="000F5C8C" w:rsidRPr="00E402F7" w14:paraId="67CF8F31" w14:textId="77777777" w:rsidTr="001E0403">
        <w:trPr>
          <w:trHeight w:val="20"/>
        </w:trPr>
        <w:tc>
          <w:tcPr>
            <w:tcW w:w="14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136C3B" w14:textId="77777777" w:rsidR="000F5C8C" w:rsidRPr="00396D74" w:rsidRDefault="000F5C8C" w:rsidP="000F5C8C">
            <w:pPr>
              <w:spacing w:after="0" w:line="240" w:lineRule="auto"/>
              <w:ind w:firstLine="0"/>
              <w:jc w:val="lef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396D74">
              <w:rPr>
                <w:rFonts w:eastAsia="Times New Roman"/>
                <w:color w:val="000000"/>
                <w:szCs w:val="24"/>
                <w:lang w:eastAsia="ru-RU"/>
              </w:rPr>
              <w:t>Задачи проекта N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2BC33C" w14:textId="77777777" w:rsidR="000F5C8C" w:rsidRPr="00EB4D2F" w:rsidRDefault="000F5C8C" w:rsidP="000F5C8C">
            <w:pPr>
              <w:spacing w:after="0" w:line="240" w:lineRule="auto"/>
              <w:ind w:firstLine="19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F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EDD0A7" w14:textId="77777777" w:rsidR="000F5C8C" w:rsidRPr="00EB4D2F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CRUD</w:t>
            </w:r>
          </w:p>
        </w:tc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6A7A3F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CRUD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E0AC17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36A2BB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0DB880" w14:textId="79E71DCE" w:rsidR="000F5C8C" w:rsidRPr="00E402F7" w:rsidRDefault="00EB4D2F" w:rsidP="00EB4D2F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6BD4CC" w14:textId="77777777" w:rsidR="000F5C8C" w:rsidRPr="00EB4D2F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</w:tr>
      <w:tr w:rsidR="000F5C8C" w:rsidRPr="00E402F7" w14:paraId="52995893" w14:textId="77777777" w:rsidTr="001E0403">
        <w:trPr>
          <w:trHeight w:val="20"/>
        </w:trPr>
        <w:tc>
          <w:tcPr>
            <w:tcW w:w="14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B53906" w14:textId="77777777" w:rsidR="000F5C8C" w:rsidRPr="00396D74" w:rsidRDefault="000F5C8C" w:rsidP="000F5C8C">
            <w:pPr>
              <w:spacing w:after="0" w:line="240" w:lineRule="auto"/>
              <w:ind w:firstLine="0"/>
              <w:jc w:val="lef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396D74">
              <w:rPr>
                <w:rFonts w:eastAsia="Times New Roman"/>
                <w:color w:val="000000"/>
                <w:szCs w:val="24"/>
                <w:lang w:eastAsia="ru-RU"/>
              </w:rPr>
              <w:t xml:space="preserve">Задачи на согласование проекта 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595612" w14:textId="77777777" w:rsidR="000F5C8C" w:rsidRPr="00EB4D2F" w:rsidRDefault="000F5C8C" w:rsidP="000F5C8C">
            <w:pPr>
              <w:spacing w:after="0" w:line="240" w:lineRule="auto"/>
              <w:ind w:firstLine="19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F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47E7E6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CRUD</w:t>
            </w:r>
          </w:p>
        </w:tc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9849F4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eastAsia="ru-RU"/>
              </w:rPr>
              <w:t>С</w:t>
            </w: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RUD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5A08F6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RU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166763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890647" w14:textId="755EEBBE" w:rsidR="000F5C8C" w:rsidRPr="00E402F7" w:rsidRDefault="00EB4D2F" w:rsidP="00EB4D2F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285F1" w14:textId="77777777" w:rsidR="000F5C8C" w:rsidRPr="00EB4D2F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</w:tr>
      <w:tr w:rsidR="000F5C8C" w:rsidRPr="00E402F7" w14:paraId="7950F469" w14:textId="77777777" w:rsidTr="001E0403">
        <w:trPr>
          <w:trHeight w:val="20"/>
        </w:trPr>
        <w:tc>
          <w:tcPr>
            <w:tcW w:w="14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E7DA10" w14:textId="77777777" w:rsidR="000F5C8C" w:rsidRPr="00396D74" w:rsidRDefault="000F5C8C" w:rsidP="000F5C8C">
            <w:pPr>
              <w:spacing w:after="0" w:line="240" w:lineRule="auto"/>
              <w:ind w:firstLine="0"/>
              <w:jc w:val="lef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B4D2F">
              <w:rPr>
                <w:rFonts w:eastAsia="Times New Roman"/>
                <w:color w:val="000000"/>
                <w:szCs w:val="24"/>
                <w:lang w:eastAsia="ru-RU"/>
              </w:rPr>
              <w:t>Предпроектные документы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A58FC5" w14:textId="77777777" w:rsidR="000F5C8C" w:rsidRPr="00EB4D2F" w:rsidRDefault="000F5C8C" w:rsidP="000F5C8C">
            <w:pPr>
              <w:spacing w:after="0" w:line="240" w:lineRule="auto"/>
              <w:ind w:firstLine="19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F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89715A" w14:textId="77777777" w:rsidR="000F5C8C" w:rsidRPr="00EB4D2F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CRUD</w:t>
            </w:r>
          </w:p>
        </w:tc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CE5C0A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CRUD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ADDD60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X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127B85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19A0BD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X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86393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</w:tr>
      <w:tr w:rsidR="000F5C8C" w:rsidRPr="00E402F7" w14:paraId="731A678C" w14:textId="77777777" w:rsidTr="001E0403">
        <w:trPr>
          <w:trHeight w:val="20"/>
        </w:trPr>
        <w:tc>
          <w:tcPr>
            <w:tcW w:w="14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D6392" w14:textId="77777777" w:rsidR="000F5C8C" w:rsidRPr="00396D74" w:rsidRDefault="000F5C8C" w:rsidP="000F5C8C">
            <w:pPr>
              <w:spacing w:after="0" w:line="240" w:lineRule="auto"/>
              <w:ind w:firstLine="0"/>
              <w:jc w:val="lef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396D74">
              <w:rPr>
                <w:rFonts w:eastAsia="Times New Roman"/>
                <w:color w:val="000000"/>
                <w:szCs w:val="24"/>
                <w:lang w:eastAsia="ru-RU"/>
              </w:rPr>
              <w:t>Проектные документы проекта N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A1A298" w14:textId="77777777" w:rsidR="000F5C8C" w:rsidRPr="00E402F7" w:rsidRDefault="000F5C8C" w:rsidP="000F5C8C">
            <w:pPr>
              <w:spacing w:after="0" w:line="240" w:lineRule="auto"/>
              <w:ind w:firstLine="19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F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E770CB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CRUD</w:t>
            </w:r>
          </w:p>
        </w:tc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DEF1D7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CRUD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F093A2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5C6F1D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1F8D65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8017B5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</w:tr>
      <w:tr w:rsidR="000F5C8C" w:rsidRPr="00E402F7" w14:paraId="2C04A419" w14:textId="77777777" w:rsidTr="001E0403">
        <w:trPr>
          <w:trHeight w:val="20"/>
        </w:trPr>
        <w:tc>
          <w:tcPr>
            <w:tcW w:w="14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035C2C" w14:textId="77777777" w:rsidR="000F5C8C" w:rsidRPr="00396D74" w:rsidRDefault="000F5C8C" w:rsidP="000F5C8C">
            <w:pPr>
              <w:spacing w:after="0" w:line="240" w:lineRule="auto"/>
              <w:ind w:firstLine="0"/>
              <w:jc w:val="lef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396D74">
              <w:rPr>
                <w:rFonts w:eastAsia="Times New Roman"/>
                <w:color w:val="000000"/>
                <w:szCs w:val="24"/>
                <w:lang w:eastAsia="ru-RU"/>
              </w:rPr>
              <w:t>Виды документов проекта N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F3D6A2" w14:textId="77777777" w:rsidR="000F5C8C" w:rsidRPr="00E402F7" w:rsidRDefault="000F5C8C" w:rsidP="000F5C8C">
            <w:pPr>
              <w:spacing w:after="0" w:line="240" w:lineRule="auto"/>
              <w:ind w:firstLine="19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F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7DC5BD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CRUD</w:t>
            </w:r>
          </w:p>
        </w:tc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17C90A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CRUD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885541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B898A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182E54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X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61305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</w:tr>
      <w:tr w:rsidR="000F5C8C" w:rsidRPr="00E402F7" w14:paraId="0709B394" w14:textId="77777777" w:rsidTr="001E0403">
        <w:trPr>
          <w:trHeight w:val="20"/>
        </w:trPr>
        <w:tc>
          <w:tcPr>
            <w:tcW w:w="14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182188" w14:textId="77777777" w:rsidR="000F5C8C" w:rsidRPr="00396D74" w:rsidRDefault="000F5C8C" w:rsidP="000F5C8C">
            <w:pPr>
              <w:spacing w:after="0" w:line="240" w:lineRule="auto"/>
              <w:ind w:firstLine="0"/>
              <w:jc w:val="lef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396D74">
              <w:rPr>
                <w:rFonts w:eastAsia="Times New Roman"/>
                <w:color w:val="000000"/>
                <w:szCs w:val="24"/>
                <w:lang w:eastAsia="ru-RU"/>
              </w:rPr>
              <w:t>Реестр замечаний проекта N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CB3F10" w14:textId="77777777" w:rsidR="000F5C8C" w:rsidRPr="00E402F7" w:rsidRDefault="000F5C8C" w:rsidP="000F5C8C">
            <w:pPr>
              <w:spacing w:after="0" w:line="240" w:lineRule="auto"/>
              <w:ind w:firstLine="19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F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3F2ECA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CRUD</w:t>
            </w:r>
          </w:p>
        </w:tc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F2DD64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CRUD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40F48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6B21B6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F913D1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7A0473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</w:tr>
      <w:tr w:rsidR="000F5C8C" w:rsidRPr="00E402F7" w14:paraId="7B7F5AA1" w14:textId="77777777" w:rsidTr="001E0403">
        <w:trPr>
          <w:trHeight w:val="20"/>
        </w:trPr>
        <w:tc>
          <w:tcPr>
            <w:tcW w:w="1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3AFBBA" w14:textId="77777777" w:rsidR="000F5C8C" w:rsidRPr="00396D74" w:rsidRDefault="000F5C8C" w:rsidP="000F5C8C">
            <w:pPr>
              <w:spacing w:after="0" w:line="240" w:lineRule="auto"/>
              <w:ind w:firstLine="0"/>
              <w:jc w:val="lef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396D74">
              <w:rPr>
                <w:rFonts w:eastAsia="Times New Roman"/>
                <w:color w:val="000000"/>
                <w:szCs w:val="24"/>
                <w:lang w:eastAsia="ru-RU"/>
              </w:rPr>
              <w:t>Форум проекта N</w:t>
            </w:r>
          </w:p>
        </w:tc>
        <w:tc>
          <w:tcPr>
            <w:tcW w:w="5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7C292" w14:textId="77777777" w:rsidR="000F5C8C" w:rsidRPr="00E402F7" w:rsidRDefault="000F5C8C" w:rsidP="000F5C8C">
            <w:pPr>
              <w:spacing w:after="0" w:line="240" w:lineRule="auto"/>
              <w:ind w:firstLine="19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F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03720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CRUD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5FA989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CRUD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F79740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727215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F3E9C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CRU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61BC3D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</w:tr>
      <w:tr w:rsidR="000F5C8C" w:rsidRPr="00E402F7" w14:paraId="3FDE324F" w14:textId="77777777" w:rsidTr="001E0403">
        <w:trPr>
          <w:trHeight w:val="20"/>
        </w:trPr>
        <w:tc>
          <w:tcPr>
            <w:tcW w:w="1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C4D709" w14:textId="77777777" w:rsidR="000F5C8C" w:rsidRPr="00396D74" w:rsidRDefault="000F5C8C" w:rsidP="000F5C8C">
            <w:pPr>
              <w:spacing w:after="0" w:line="240" w:lineRule="auto"/>
              <w:ind w:firstLine="0"/>
              <w:jc w:val="lef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396D74">
              <w:rPr>
                <w:color w:val="000000"/>
                <w:szCs w:val="24"/>
                <w:lang w:eastAsia="ru-RU"/>
              </w:rPr>
              <w:t>Поиск документов по проекту N</w:t>
            </w:r>
          </w:p>
        </w:tc>
        <w:tc>
          <w:tcPr>
            <w:tcW w:w="5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7A5A8D" w14:textId="77777777" w:rsidR="000F5C8C" w:rsidRPr="00E402F7" w:rsidRDefault="000F5C8C" w:rsidP="000F5C8C">
            <w:pPr>
              <w:spacing w:after="0" w:line="240" w:lineRule="auto"/>
              <w:ind w:firstLine="19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F</w:t>
            </w:r>
          </w:p>
        </w:tc>
        <w:tc>
          <w:tcPr>
            <w:tcW w:w="5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F0845F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1336B6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6A3E1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69DEAF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90A14A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8852D3" w14:textId="77777777" w:rsidR="000F5C8C" w:rsidRPr="00E402F7" w:rsidRDefault="000F5C8C" w:rsidP="000F5C8C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lang w:val="en-US"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R</w:t>
            </w:r>
          </w:p>
        </w:tc>
      </w:tr>
      <w:tr w:rsidR="000F5C8C" w:rsidRPr="00E402F7" w14:paraId="4EE5D51E" w14:textId="77777777" w:rsidTr="001E0403">
        <w:trPr>
          <w:trHeight w:val="20"/>
        </w:trPr>
        <w:tc>
          <w:tcPr>
            <w:tcW w:w="1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3CC961" w14:textId="77777777" w:rsidR="000F5C8C" w:rsidRPr="00396D74" w:rsidRDefault="000F5C8C" w:rsidP="000F5C8C">
            <w:pPr>
              <w:spacing w:after="0" w:line="240" w:lineRule="auto"/>
              <w:ind w:firstLine="0"/>
              <w:rPr>
                <w:color w:val="000000"/>
                <w:szCs w:val="24"/>
                <w:lang w:eastAsia="ru-RU"/>
              </w:rPr>
            </w:pPr>
          </w:p>
        </w:tc>
        <w:tc>
          <w:tcPr>
            <w:tcW w:w="3574" w:type="pct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066F6C" w14:textId="77777777" w:rsidR="000F5C8C" w:rsidRPr="00E402F7" w:rsidRDefault="000F5C8C" w:rsidP="000F5C8C">
            <w:pPr>
              <w:spacing w:after="0" w:line="240" w:lineRule="auto"/>
              <w:ind w:firstLine="0"/>
              <w:jc w:val="lef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eastAsia="ru-RU"/>
              </w:rPr>
              <w:t>C – создание</w:t>
            </w:r>
          </w:p>
          <w:p w14:paraId="26ED4C44" w14:textId="77777777" w:rsidR="000F5C8C" w:rsidRPr="00E402F7" w:rsidRDefault="000F5C8C" w:rsidP="000F5C8C">
            <w:pPr>
              <w:spacing w:after="0" w:line="240" w:lineRule="auto"/>
              <w:ind w:firstLine="0"/>
              <w:jc w:val="lef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eastAsia="ru-RU"/>
              </w:rPr>
              <w:t>R – чтение</w:t>
            </w:r>
          </w:p>
          <w:p w14:paraId="789391DC" w14:textId="77777777" w:rsidR="000F5C8C" w:rsidRPr="00E402F7" w:rsidRDefault="000F5C8C" w:rsidP="000F5C8C">
            <w:pPr>
              <w:spacing w:after="0" w:line="240" w:lineRule="auto"/>
              <w:ind w:firstLine="0"/>
              <w:jc w:val="lef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eastAsia="ru-RU"/>
              </w:rPr>
              <w:t>U – редактирование</w:t>
            </w:r>
          </w:p>
          <w:p w14:paraId="504F97DC" w14:textId="77777777" w:rsidR="000F5C8C" w:rsidRPr="00E402F7" w:rsidRDefault="000F5C8C" w:rsidP="000F5C8C">
            <w:pPr>
              <w:spacing w:after="0" w:line="240" w:lineRule="auto"/>
              <w:ind w:firstLine="0"/>
              <w:jc w:val="lef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eastAsia="ru-RU"/>
              </w:rPr>
              <w:lastRenderedPageBreak/>
              <w:t>D – удаление</w:t>
            </w:r>
          </w:p>
          <w:p w14:paraId="1881C557" w14:textId="77777777" w:rsidR="000F5C8C" w:rsidRPr="00E402F7" w:rsidRDefault="000F5C8C" w:rsidP="000F5C8C">
            <w:pPr>
              <w:spacing w:after="0" w:line="240" w:lineRule="auto"/>
              <w:ind w:firstLine="0"/>
              <w:jc w:val="lef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eastAsia="ru-RU"/>
              </w:rPr>
              <w:t>X – нет доступа</w:t>
            </w:r>
          </w:p>
          <w:p w14:paraId="457C5C18" w14:textId="77777777" w:rsidR="000F5C8C" w:rsidRPr="00E402F7" w:rsidRDefault="000F5C8C" w:rsidP="000F5C8C">
            <w:pPr>
              <w:spacing w:after="0" w:line="240" w:lineRule="auto"/>
              <w:ind w:firstLine="0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E402F7">
              <w:rPr>
                <w:rFonts w:eastAsia="Times New Roman"/>
                <w:color w:val="000000"/>
                <w:szCs w:val="24"/>
                <w:lang w:val="en-US" w:eastAsia="ru-RU"/>
              </w:rPr>
              <w:t>F</w:t>
            </w:r>
            <w:r w:rsidRPr="00E402F7">
              <w:rPr>
                <w:rFonts w:eastAsia="Times New Roman"/>
                <w:color w:val="000000"/>
                <w:szCs w:val="24"/>
                <w:lang w:eastAsia="ru-RU"/>
              </w:rPr>
              <w:t xml:space="preserve"> – полный доступ</w:t>
            </w:r>
            <w:r>
              <w:rPr>
                <w:rFonts w:eastAsia="Times New Roman"/>
                <w:color w:val="000000"/>
                <w:szCs w:val="24"/>
                <w:lang w:eastAsia="ru-RU"/>
              </w:rPr>
              <w:t xml:space="preserve"> </w:t>
            </w:r>
            <w:r w:rsidRPr="00E402F7">
              <w:rPr>
                <w:rFonts w:eastAsia="Times New Roman"/>
                <w:color w:val="000000"/>
                <w:szCs w:val="24"/>
                <w:lang w:eastAsia="ru-RU"/>
              </w:rPr>
              <w:t>(создание</w:t>
            </w:r>
            <w:r>
              <w:rPr>
                <w:rFonts w:eastAsia="Times New Roman"/>
                <w:color w:val="000000"/>
                <w:szCs w:val="24"/>
                <w:lang w:eastAsia="ru-RU"/>
              </w:rPr>
              <w:t>/</w:t>
            </w:r>
            <w:r w:rsidRPr="00E402F7">
              <w:rPr>
                <w:rFonts w:eastAsia="Times New Roman"/>
                <w:color w:val="000000"/>
                <w:szCs w:val="24"/>
                <w:lang w:eastAsia="ru-RU"/>
              </w:rPr>
              <w:t>изменение элементов списка</w:t>
            </w:r>
            <w:r>
              <w:rPr>
                <w:rFonts w:eastAsia="Times New Roman"/>
                <w:color w:val="000000"/>
                <w:szCs w:val="24"/>
                <w:lang w:eastAsia="ru-RU"/>
              </w:rPr>
              <w:t>/</w:t>
            </w:r>
            <w:r w:rsidRPr="00E402F7">
              <w:rPr>
                <w:rFonts w:eastAsia="Times New Roman"/>
                <w:color w:val="000000"/>
                <w:szCs w:val="24"/>
                <w:lang w:eastAsia="ru-RU"/>
              </w:rPr>
              <w:t>списков</w:t>
            </w:r>
            <w:r>
              <w:rPr>
                <w:rFonts w:eastAsia="Times New Roman"/>
                <w:color w:val="000000"/>
                <w:szCs w:val="24"/>
                <w:lang w:eastAsia="ru-RU"/>
              </w:rPr>
              <w:t>/</w:t>
            </w:r>
            <w:r w:rsidRPr="00E402F7">
              <w:rPr>
                <w:rFonts w:eastAsia="Times New Roman"/>
                <w:color w:val="000000"/>
                <w:szCs w:val="24"/>
                <w:lang w:eastAsia="ru-RU"/>
              </w:rPr>
              <w:t>сайтов)</w:t>
            </w:r>
          </w:p>
        </w:tc>
      </w:tr>
    </w:tbl>
    <w:p w14:paraId="622DB5EA" w14:textId="77777777" w:rsidR="000F5C8C" w:rsidRDefault="000F5C8C" w:rsidP="000F5C8C">
      <w:pPr>
        <w:spacing w:after="0" w:line="240" w:lineRule="auto"/>
        <w:ind w:firstLine="0"/>
        <w:jc w:val="left"/>
      </w:pPr>
    </w:p>
    <w:p w14:paraId="0EA8BFEE" w14:textId="77777777" w:rsidR="000F5C8C" w:rsidRDefault="000F5C8C" w:rsidP="000F5C8C">
      <w:pPr>
        <w:spacing w:after="0" w:line="240" w:lineRule="auto"/>
        <w:ind w:firstLine="0"/>
        <w:jc w:val="left"/>
      </w:pPr>
    </w:p>
    <w:p w14:paraId="7AD7D2D7" w14:textId="77777777" w:rsidR="000F5C8C" w:rsidRDefault="000F5C8C" w:rsidP="000F5C8C">
      <w:pPr>
        <w:spacing w:after="0" w:line="240" w:lineRule="auto"/>
        <w:ind w:firstLine="0"/>
        <w:jc w:val="left"/>
        <w:sectPr w:rsidR="000F5C8C" w:rsidSect="00396D74">
          <w:footerReference w:type="default" r:id="rId41"/>
          <w:pgSz w:w="16838" w:h="11906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14:paraId="44C089F3" w14:textId="77777777" w:rsidR="000F5C8C" w:rsidRDefault="000F5C8C" w:rsidP="000F5C8C">
      <w:pPr>
        <w:spacing w:after="0" w:line="240" w:lineRule="auto"/>
        <w:ind w:firstLine="567"/>
      </w:pPr>
      <w:r>
        <w:lastRenderedPageBreak/>
        <w:t xml:space="preserve">Предоставление прав пользователям в группах </w:t>
      </w:r>
      <w:r w:rsidRPr="007F713B">
        <w:t>Администраторы</w:t>
      </w:r>
      <w:r>
        <w:t xml:space="preserve"> </w:t>
      </w:r>
      <w:r w:rsidRPr="007F713B">
        <w:t>/</w:t>
      </w:r>
      <w:r>
        <w:t xml:space="preserve"> </w:t>
      </w:r>
      <w:r w:rsidRPr="007F713B">
        <w:t>Руководители проекта N, Рабочая группа проекта N, Специалисты Исполнителя по проекту N, Кураторы проекта N</w:t>
      </w:r>
      <w:r>
        <w:t xml:space="preserve"> может производиться как напрямую путем добавления пользователя Портала в соответствующую группу, так и созданием элемента в списке «</w:t>
      </w:r>
      <w:r w:rsidRPr="007F713B">
        <w:t>Команда проекта</w:t>
      </w:r>
      <w:r>
        <w:t xml:space="preserve">» (тип контента </w:t>
      </w:r>
      <w:r w:rsidRPr="007F713B">
        <w:t>Пользователи Портала АО «Тюменьэнерго»</w:t>
      </w:r>
      <w:r>
        <w:t>) с указанием полей ФИО (Пользователь портала) и «</w:t>
      </w:r>
      <w:r w:rsidRPr="007F713B">
        <w:t>Группа доступа</w:t>
      </w:r>
      <w:r>
        <w:t>».</w:t>
      </w:r>
    </w:p>
    <w:p w14:paraId="29791542" w14:textId="77777777" w:rsidR="000F5C8C" w:rsidRDefault="000F5C8C" w:rsidP="000F5C8C">
      <w:pPr>
        <w:spacing w:after="0" w:line="240" w:lineRule="auto"/>
        <w:ind w:firstLine="567"/>
      </w:pPr>
      <w:r>
        <w:t>В случае удаления Администратором сайта проекта, группы проекта также удаляются с Портала.</w:t>
      </w:r>
    </w:p>
    <w:p w14:paraId="6698C81C" w14:textId="77777777" w:rsidR="000D1B06" w:rsidRDefault="000D1B06" w:rsidP="000F5C8C">
      <w:pPr>
        <w:spacing w:after="0" w:line="240" w:lineRule="auto"/>
        <w:ind w:firstLine="567"/>
      </w:pPr>
    </w:p>
    <w:p w14:paraId="0E41D0C9" w14:textId="77777777" w:rsidR="000D1B06" w:rsidRDefault="000D1B06" w:rsidP="000F5C8C">
      <w:pPr>
        <w:spacing w:after="0" w:line="240" w:lineRule="auto"/>
        <w:ind w:firstLine="567"/>
      </w:pPr>
    </w:p>
    <w:p w14:paraId="2531409F" w14:textId="77777777" w:rsidR="000F5C8C" w:rsidRPr="00617FD9" w:rsidRDefault="000F5C8C" w:rsidP="000F5C8C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617FD9">
        <w:rPr>
          <w:sz w:val="24"/>
          <w:szCs w:val="24"/>
        </w:rPr>
        <w:t>Согласование документов</w:t>
      </w:r>
    </w:p>
    <w:p w14:paraId="6D88DDB7" w14:textId="77777777" w:rsidR="000F5C8C" w:rsidRDefault="000F5C8C" w:rsidP="000F5C8C">
      <w:pPr>
        <w:spacing w:after="0" w:line="240" w:lineRule="auto"/>
        <w:ind w:firstLine="567"/>
      </w:pPr>
      <w:r>
        <w:t>Для библиотеки «Проектные документы» реализован рабочий процесс согласования документа.</w:t>
      </w:r>
    </w:p>
    <w:p w14:paraId="36AE9A09" w14:textId="77777777" w:rsidR="000F5C8C" w:rsidRDefault="000F5C8C" w:rsidP="000F5C8C">
      <w:pPr>
        <w:spacing w:after="0" w:line="240" w:lineRule="auto"/>
        <w:ind w:firstLine="567"/>
      </w:pPr>
      <w:r>
        <w:t xml:space="preserve">Для инициации процесса необходимо предварительно в справочнике «Виды документов проекта» создать элемент с типом документа для согласования. </w:t>
      </w:r>
    </w:p>
    <w:p w14:paraId="63581C1E" w14:textId="77777777" w:rsidR="000F5C8C" w:rsidRDefault="000F5C8C" w:rsidP="000F5C8C">
      <w:pPr>
        <w:spacing w:after="0" w:line="240" w:lineRule="auto"/>
        <w:ind w:firstLine="567"/>
      </w:pPr>
      <w:r>
        <w:t xml:space="preserve">Поле этого нужно перейти в библиотеку «Проектные Документы», выбрать файл для согласования и в верхней панели меню во вкладке «Файлы» выбрать вкладку «Согласование» (если по данному документу уже запущен рабочий процесс, об этом будет выведено сообщение). </w:t>
      </w:r>
    </w:p>
    <w:p w14:paraId="463B845D" w14:textId="77777777" w:rsidR="000F5C8C" w:rsidRDefault="000F5C8C" w:rsidP="000F5C8C">
      <w:pPr>
        <w:spacing w:after="0" w:line="240" w:lineRule="auto"/>
        <w:ind w:firstLine="567"/>
      </w:pPr>
      <w:r>
        <w:t xml:space="preserve">В открывшемся окне необходимо выбрать согласующих из пользователей Портала (важно: согласующие должны обладать правами минимум на чтение в исходную библиотеку и на изменение элементов в списке «Задачи на согласование»), дату окончания и комментарий. </w:t>
      </w:r>
    </w:p>
    <w:p w14:paraId="7451B8FA" w14:textId="77777777" w:rsidR="000F5C8C" w:rsidRDefault="000F5C8C" w:rsidP="000F5C8C">
      <w:pPr>
        <w:spacing w:after="0" w:line="240" w:lineRule="auto"/>
        <w:ind w:firstLine="567"/>
      </w:pPr>
      <w:r>
        <w:t xml:space="preserve">В графе «Вид документа» необходимо указать значение из справочника «Виды документа проекта», номер текущей итерации согласования </w:t>
      </w:r>
      <w:r w:rsidRPr="006668B2">
        <w:t>пре</w:t>
      </w:r>
      <w:r>
        <w:t>д</w:t>
      </w:r>
      <w:r w:rsidRPr="006668B2">
        <w:t>ставится а</w:t>
      </w:r>
      <w:r>
        <w:t xml:space="preserve">втоматически. В случае если по этому документу уже производились итерации рабочего процесса согласования, в графе «Вид документа» доступно только значение, выбранное на ранних этапах. После этого происходит старт рабочего процесса, создаются задачи </w:t>
      </w:r>
      <w:r w:rsidRPr="0046244B">
        <w:t xml:space="preserve">и отсылаются уведомления </w:t>
      </w:r>
      <w:r>
        <w:t>для всех пользователей, указанных на этапе согласования.</w:t>
      </w:r>
    </w:p>
    <w:p w14:paraId="7E323CD0" w14:textId="77777777" w:rsidR="000F5C8C" w:rsidRDefault="000F5C8C" w:rsidP="000F5C8C">
      <w:pPr>
        <w:spacing w:after="0" w:line="240" w:lineRule="auto"/>
        <w:ind w:firstLine="567"/>
      </w:pPr>
      <w:r>
        <w:t>На форме просмотра задачи пользователь может увидеть файл, к которому создана задача,</w:t>
      </w:r>
      <w:r w:rsidRPr="0046244B">
        <w:t xml:space="preserve"> № текущей итерации согласования</w:t>
      </w:r>
      <w:r>
        <w:t>, а также ссылку на Реестр замечаний в папку, соответствующую данному типу документа.</w:t>
      </w:r>
    </w:p>
    <w:p w14:paraId="6853EA47" w14:textId="77777777" w:rsidR="000F5C8C" w:rsidRDefault="000F5C8C" w:rsidP="000F5C8C">
      <w:pPr>
        <w:spacing w:after="0" w:line="240" w:lineRule="auto"/>
        <w:ind w:firstLine="567"/>
      </w:pPr>
      <w:r>
        <w:t>После того как все задачи по данному типу документа переведены в статусы «</w:t>
      </w:r>
      <w:r w:rsidRPr="007A7CA1">
        <w:t>Завершена – Согласовано</w:t>
      </w:r>
      <w:r>
        <w:t>» или «</w:t>
      </w:r>
      <w:r w:rsidRPr="007A7CA1">
        <w:t>Завершена – Предоставлены замечания</w:t>
      </w:r>
      <w:r>
        <w:t>», рабочий процесс будет завершен.</w:t>
      </w:r>
    </w:p>
    <w:p w14:paraId="764F833A" w14:textId="77777777" w:rsidR="000F5C8C" w:rsidRDefault="000F5C8C" w:rsidP="000F5C8C">
      <w:pPr>
        <w:spacing w:after="0" w:line="240" w:lineRule="auto"/>
        <w:ind w:firstLine="567"/>
      </w:pPr>
      <w:r>
        <w:t>Актуальные данные о задачах по каждому документу можно получить в библиотеке документов «Проектные документы», если выбрать необходимый документ и нажать в верхней панели меню кнопку «Лист Согласования».</w:t>
      </w:r>
    </w:p>
    <w:p w14:paraId="66DC8F76" w14:textId="22AE9E7D" w:rsidR="000D1B06" w:rsidRPr="00E64666" w:rsidRDefault="000D1B06" w:rsidP="00E64666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E64666">
        <w:rPr>
          <w:sz w:val="24"/>
          <w:szCs w:val="24"/>
        </w:rPr>
        <w:t>Уведомления</w:t>
      </w:r>
    </w:p>
    <w:p w14:paraId="74A644AD" w14:textId="630AFCA7" w:rsidR="000D1B06" w:rsidRPr="00054425" w:rsidRDefault="000D1B06" w:rsidP="00E64666">
      <w:pPr>
        <w:pStyle w:val="ac"/>
        <w:spacing w:after="0" w:line="240" w:lineRule="auto"/>
        <w:ind w:left="0" w:firstLine="567"/>
      </w:pPr>
      <w:r w:rsidRPr="00054425">
        <w:t>На проекты созданы следующие уведомления.</w:t>
      </w:r>
    </w:p>
    <w:p w14:paraId="63931089" w14:textId="389AA271" w:rsidR="00C13579" w:rsidRPr="00C13579" w:rsidRDefault="00054425" w:rsidP="00C13579">
      <w:pPr>
        <w:pStyle w:val="ac"/>
        <w:spacing w:after="0" w:line="240" w:lineRule="auto"/>
        <w:ind w:left="0" w:firstLine="567"/>
      </w:pPr>
      <w:r>
        <w:t>1.При н</w:t>
      </w:r>
      <w:r w:rsidR="00C13579">
        <w:t xml:space="preserve">ачале согласования документа отправляется уведомление </w:t>
      </w:r>
      <w:r w:rsidR="00774F6B">
        <w:t xml:space="preserve">по шаблону  </w:t>
      </w:r>
      <w:r w:rsidR="00D3086C" w:rsidRPr="00D3086C">
        <w:t>“</w:t>
      </w:r>
      <w:r w:rsidR="00C13579" w:rsidRPr="00C13579">
        <w:t>Проектный Офис.</w:t>
      </w:r>
      <w:r w:rsidR="00D3086C" w:rsidRPr="00D3086C">
        <w:t xml:space="preserve"> </w:t>
      </w:r>
      <w:r w:rsidR="00C13579" w:rsidRPr="00C13579">
        <w:t>Согласование документа</w:t>
      </w:r>
      <w:r w:rsidR="00D3086C" w:rsidRPr="00D3086C">
        <w:t>”</w:t>
      </w:r>
      <w:r w:rsidR="00C13579" w:rsidRPr="00C13579">
        <w:t>.</w:t>
      </w:r>
    </w:p>
    <w:p w14:paraId="2013CFC1" w14:textId="2CB6AF63" w:rsidR="00C13579" w:rsidRDefault="00C13579" w:rsidP="00C13579">
      <w:pPr>
        <w:pStyle w:val="ac"/>
        <w:spacing w:after="0" w:line="240" w:lineRule="auto"/>
        <w:ind w:left="0" w:firstLine="567"/>
      </w:pPr>
      <w:r w:rsidRPr="00C13579">
        <w:t>2.</w:t>
      </w:r>
      <w:r>
        <w:t>Раз в день отправляется уведомление</w:t>
      </w:r>
      <w:r w:rsidR="00774F6B">
        <w:t xml:space="preserve"> администратору проекта по шаблону </w:t>
      </w:r>
      <w:r>
        <w:t xml:space="preserve"> </w:t>
      </w:r>
      <w:r w:rsidRPr="00C13579">
        <w:t>“Проектный Офис.</w:t>
      </w:r>
      <w:r w:rsidR="00D3086C" w:rsidRPr="00D3086C">
        <w:t xml:space="preserve"> </w:t>
      </w:r>
      <w:r w:rsidRPr="00C13579">
        <w:t>Согласование документа.Задачи не начаты”</w:t>
      </w:r>
      <w:r w:rsidR="00774F6B">
        <w:t>.</w:t>
      </w:r>
    </w:p>
    <w:p w14:paraId="3639CB4E" w14:textId="4ABB1B6C" w:rsidR="00774F6B" w:rsidRPr="00774F6B" w:rsidRDefault="00774F6B" w:rsidP="00C13579">
      <w:pPr>
        <w:pStyle w:val="ac"/>
        <w:spacing w:after="0" w:line="240" w:lineRule="auto"/>
        <w:ind w:left="0" w:firstLine="567"/>
      </w:pPr>
      <w:r>
        <w:t xml:space="preserve">3.При создании задачи а списке задач в проекте по шаблону </w:t>
      </w:r>
      <w:r w:rsidRPr="00774F6B">
        <w:t>“Проектный Офис.Создана задача”/</w:t>
      </w:r>
    </w:p>
    <w:p w14:paraId="2FFE52CC" w14:textId="27DCEA6F" w:rsidR="00774F6B" w:rsidRPr="00C86983" w:rsidRDefault="00774F6B" w:rsidP="00C13579">
      <w:pPr>
        <w:pStyle w:val="ac"/>
        <w:spacing w:after="0" w:line="240" w:lineRule="auto"/>
        <w:ind w:left="0" w:firstLine="567"/>
      </w:pPr>
      <w:r>
        <w:t>4.</w:t>
      </w:r>
      <w:r w:rsidRPr="00774F6B">
        <w:t xml:space="preserve"> </w:t>
      </w:r>
      <w:r>
        <w:t>При изменении задачи</w:t>
      </w:r>
      <w:r w:rsidR="00E64666">
        <w:t>,</w:t>
      </w:r>
      <w:r>
        <w:t xml:space="preserve"> а списке задач в проекте по шаблону </w:t>
      </w:r>
      <w:r w:rsidRPr="00C86983">
        <w:t>“</w:t>
      </w:r>
      <w:r w:rsidRPr="00774F6B">
        <w:t>Проектный Офис.</w:t>
      </w:r>
      <w:r w:rsidR="00D3086C" w:rsidRPr="00D3086C">
        <w:t xml:space="preserve"> </w:t>
      </w:r>
      <w:r w:rsidRPr="00774F6B">
        <w:t>Изменена задача</w:t>
      </w:r>
      <w:r w:rsidRPr="00C86983">
        <w:t>”.</w:t>
      </w:r>
    </w:p>
    <w:p w14:paraId="4D03429C" w14:textId="1BEE4D2F" w:rsidR="00C13579" w:rsidRPr="00672083" w:rsidRDefault="00C13579" w:rsidP="00C13579">
      <w:pPr>
        <w:pStyle w:val="ac"/>
        <w:spacing w:after="0" w:line="240" w:lineRule="auto"/>
        <w:ind w:left="0" w:firstLine="567"/>
      </w:pPr>
      <w:r>
        <w:t>Шаблоны уведомлений можно изменить в списке шаблонов уведомлений.</w:t>
      </w:r>
      <w:r w:rsidRPr="00053DBC">
        <w:t xml:space="preserve"> </w:t>
      </w:r>
      <w:r w:rsidRPr="00FA48C1">
        <w:t xml:space="preserve">Описание механизма отправки уведомлений </w:t>
      </w:r>
      <w:r w:rsidRPr="00053DBC">
        <w:t xml:space="preserve">приведено в пункте </w:t>
      </w:r>
      <w:r>
        <w:fldChar w:fldCharType="begin"/>
      </w:r>
      <w:r>
        <w:instrText xml:space="preserve"> REF _Ref463460874 \r \h </w:instrText>
      </w:r>
      <w:r>
        <w:fldChar w:fldCharType="separate"/>
      </w:r>
      <w:r w:rsidR="00E22EDC">
        <w:t>4.3.4</w:t>
      </w:r>
      <w:r>
        <w:fldChar w:fldCharType="end"/>
      </w:r>
      <w:r w:rsidRPr="00053DBC">
        <w:t xml:space="preserve"> настоящего документа.</w:t>
      </w:r>
    </w:p>
    <w:p w14:paraId="3F5804C3" w14:textId="124A71FA" w:rsidR="00054425" w:rsidRPr="00C13579" w:rsidRDefault="00054425" w:rsidP="00995063">
      <w:pPr>
        <w:pStyle w:val="aff4"/>
        <w:rPr>
          <w:lang w:val="en-US"/>
        </w:rPr>
      </w:pPr>
    </w:p>
    <w:p w14:paraId="0E988A48" w14:textId="551AE32A" w:rsidR="00E64E27" w:rsidRDefault="00DC58C4" w:rsidP="00286A85">
      <w:pPr>
        <w:pStyle w:val="afc"/>
        <w:numPr>
          <w:ilvl w:val="1"/>
          <w:numId w:val="19"/>
        </w:numPr>
        <w:ind w:left="567" w:hanging="567"/>
        <w:jc w:val="left"/>
      </w:pPr>
      <w:bookmarkStart w:id="446" w:name="_Toc465336176"/>
      <w:bookmarkEnd w:id="395"/>
      <w:bookmarkEnd w:id="396"/>
      <w:bookmarkEnd w:id="397"/>
      <w:bookmarkEnd w:id="398"/>
      <w:bookmarkEnd w:id="399"/>
      <w:bookmarkEnd w:id="400"/>
      <w:r>
        <w:lastRenderedPageBreak/>
        <w:t>Личная страница пользователя</w:t>
      </w:r>
      <w:bookmarkEnd w:id="446"/>
    </w:p>
    <w:p w14:paraId="50825CC1" w14:textId="42F3E416" w:rsidR="00F14A36" w:rsidRPr="008B67B9" w:rsidRDefault="00F14A36" w:rsidP="00286A85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447" w:name="_Toc465336177"/>
      <w:r w:rsidRPr="008B67B9">
        <w:rPr>
          <w:sz w:val="24"/>
          <w:szCs w:val="24"/>
        </w:rPr>
        <w:t>Контактные данные пользователя</w:t>
      </w:r>
      <w:bookmarkEnd w:id="447"/>
    </w:p>
    <w:p w14:paraId="2698B527" w14:textId="17053AC6" w:rsidR="00F14A36" w:rsidRDefault="00F14A36" w:rsidP="00867C8B">
      <w:pPr>
        <w:spacing w:after="0" w:line="240" w:lineRule="auto"/>
        <w:ind w:firstLine="567"/>
      </w:pPr>
      <w:r>
        <w:t xml:space="preserve">Контактные данные пользователя хранятся в профиле пользователя. </w:t>
      </w:r>
    </w:p>
    <w:p w14:paraId="0DA96BEC" w14:textId="09621D99" w:rsidR="00F14A36" w:rsidRDefault="00F14A36" w:rsidP="00867C8B">
      <w:pPr>
        <w:spacing w:after="0" w:line="240" w:lineRule="auto"/>
        <w:ind w:firstLine="567"/>
      </w:pPr>
      <w:r>
        <w:t xml:space="preserve">Для </w:t>
      </w:r>
      <w:r w:rsidRPr="00867C8B">
        <w:rPr>
          <w:szCs w:val="28"/>
          <w:lang w:eastAsia="ru-RU"/>
        </w:rPr>
        <w:t>осуществления</w:t>
      </w:r>
      <w:r>
        <w:t xml:space="preserve"> синхронизации </w:t>
      </w:r>
      <w:r w:rsidR="008B67B9">
        <w:t>п</w:t>
      </w:r>
      <w:r>
        <w:t>рофиля польз</w:t>
      </w:r>
      <w:r w:rsidR="009E2054">
        <w:t xml:space="preserve">ователя со списком «Сотрудники» в </w:t>
      </w:r>
      <w:r>
        <w:t xml:space="preserve">Профиль пользователя </w:t>
      </w:r>
      <w:r w:rsidR="009E2054">
        <w:t xml:space="preserve">добавлены </w:t>
      </w:r>
      <w:r>
        <w:t>следующи</w:t>
      </w:r>
      <w:r w:rsidR="009E2054">
        <w:t>е</w:t>
      </w:r>
      <w:r>
        <w:t xml:space="preserve"> атрибут</w:t>
      </w:r>
      <w:r w:rsidR="009E2054">
        <w:t>ы</w:t>
      </w:r>
      <w:r>
        <w:t>:</w:t>
      </w:r>
    </w:p>
    <w:p w14:paraId="379DFB60" w14:textId="29A4B7B8" w:rsidR="00F14A36" w:rsidRPr="008B67B9" w:rsidRDefault="00F14A36" w:rsidP="008B67B9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8B67B9">
        <w:rPr>
          <w:rFonts w:eastAsia="Times New Roman"/>
          <w:szCs w:val="24"/>
          <w:lang w:eastAsia="ru-RU"/>
        </w:rPr>
        <w:t>PersonnelNumber – Табельный номер</w:t>
      </w:r>
      <w:r w:rsidR="008B67B9">
        <w:rPr>
          <w:rFonts w:eastAsia="Times New Roman"/>
          <w:szCs w:val="24"/>
          <w:lang w:eastAsia="ru-RU"/>
        </w:rPr>
        <w:t>;</w:t>
      </w:r>
    </w:p>
    <w:p w14:paraId="42C16605" w14:textId="4BF45CC9" w:rsidR="00F14A36" w:rsidRPr="008B67B9" w:rsidRDefault="00F14A36" w:rsidP="008B67B9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8B67B9">
        <w:rPr>
          <w:rFonts w:eastAsia="Times New Roman"/>
          <w:szCs w:val="24"/>
          <w:lang w:eastAsia="ru-RU"/>
        </w:rPr>
        <w:t>UnitNumber – Идентификатор подразделения</w:t>
      </w:r>
      <w:r w:rsidR="008B67B9">
        <w:rPr>
          <w:rFonts w:eastAsia="Times New Roman"/>
          <w:szCs w:val="24"/>
          <w:lang w:eastAsia="ru-RU"/>
        </w:rPr>
        <w:t>;</w:t>
      </w:r>
    </w:p>
    <w:p w14:paraId="1073A6FC" w14:textId="6C8E0026" w:rsidR="00F14A36" w:rsidRPr="008B67B9" w:rsidRDefault="00F14A36" w:rsidP="008B67B9">
      <w:pPr>
        <w:pStyle w:val="ac"/>
        <w:numPr>
          <w:ilvl w:val="0"/>
          <w:numId w:val="1"/>
        </w:numPr>
        <w:spacing w:after="0" w:line="240" w:lineRule="auto"/>
        <w:ind w:left="851" w:hanging="284"/>
        <w:rPr>
          <w:rFonts w:eastAsia="Times New Roman"/>
          <w:szCs w:val="24"/>
          <w:lang w:eastAsia="ru-RU"/>
        </w:rPr>
      </w:pPr>
      <w:r w:rsidRPr="008B67B9">
        <w:rPr>
          <w:rFonts w:eastAsia="Times New Roman"/>
          <w:szCs w:val="24"/>
          <w:lang w:eastAsia="ru-RU"/>
        </w:rPr>
        <w:t>CityPhone – CityPhone</w:t>
      </w:r>
      <w:r w:rsidR="009E2054" w:rsidRPr="008B67B9">
        <w:rPr>
          <w:rFonts w:eastAsia="Times New Roman"/>
          <w:szCs w:val="24"/>
          <w:lang w:eastAsia="ru-RU"/>
        </w:rPr>
        <w:t>.</w:t>
      </w:r>
    </w:p>
    <w:p w14:paraId="3FD9CADE" w14:textId="77777777" w:rsidR="00F14A36" w:rsidRDefault="00F14A36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Синхронизация</w:t>
      </w:r>
      <w:r>
        <w:t xml:space="preserve"> производится посредством </w:t>
      </w:r>
      <w:r w:rsidRPr="008B67B9">
        <w:t>TimerJob</w:t>
      </w:r>
      <w:r>
        <w:t xml:space="preserve"> «Телефонный справочник. </w:t>
      </w:r>
      <w:r w:rsidRPr="00867C8B">
        <w:rPr>
          <w:szCs w:val="28"/>
          <w:lang w:eastAsia="ru-RU"/>
        </w:rPr>
        <w:t>Синхронизация</w:t>
      </w:r>
      <w:r>
        <w:t xml:space="preserve"> с профилями сотрудников», который выполняется 1 раз в сутки.</w:t>
      </w:r>
    </w:p>
    <w:p w14:paraId="21487EC4" w14:textId="77777777" w:rsidR="00F14A36" w:rsidRDefault="00F14A36" w:rsidP="00867C8B">
      <w:pPr>
        <w:spacing w:after="0" w:line="240" w:lineRule="auto"/>
        <w:ind w:firstLine="567"/>
      </w:pPr>
      <w:r>
        <w:t>Профиль пользователя и элемент списка «Сотрудники» связаны по полю Табельный номер (</w:t>
      </w:r>
      <w:r w:rsidRPr="008A6D4A">
        <w:t>PersonnelNumber</w:t>
      </w:r>
      <w:r>
        <w:t>).</w:t>
      </w:r>
    </w:p>
    <w:p w14:paraId="7533F00E" w14:textId="5EB03262" w:rsidR="00F14A36" w:rsidRPr="00082A87" w:rsidRDefault="00F14A36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Соответствие</w:t>
      </w:r>
      <w:r>
        <w:t xml:space="preserve"> атрибутов и направление синхронизации представлено в </w:t>
      </w:r>
      <w:r w:rsidR="009D7BD3">
        <w:t>таблице</w:t>
      </w:r>
      <w:r w:rsidR="008B67B9">
        <w:t xml:space="preserve"> (см</w:t>
      </w:r>
      <w:r w:rsidR="008B67B9" w:rsidRPr="00E64666">
        <w:t>. </w:t>
      </w:r>
      <w:r w:rsidR="00E64666" w:rsidRPr="00E64666">
        <w:fldChar w:fldCharType="begin"/>
      </w:r>
      <w:r w:rsidR="00E64666" w:rsidRPr="00E64666">
        <w:instrText xml:space="preserve"> REF _Ref465079503 \h  \* MERGEFORMAT </w:instrText>
      </w:r>
      <w:r w:rsidR="00E64666" w:rsidRPr="00E64666">
        <w:fldChar w:fldCharType="separate"/>
      </w:r>
      <w:r w:rsidR="00E22EDC" w:rsidRPr="00E22EDC">
        <w:t>Таблица 85</w:t>
      </w:r>
      <w:r w:rsidR="00E64666" w:rsidRPr="00E64666">
        <w:fldChar w:fldCharType="end"/>
      </w:r>
      <w:r w:rsidR="008B67B9" w:rsidRPr="00E64666">
        <w:t>)</w:t>
      </w:r>
      <w:r w:rsidRPr="00E64666">
        <w:t>.</w:t>
      </w:r>
    </w:p>
    <w:p w14:paraId="648D3488" w14:textId="59DBD2AF" w:rsidR="00F14A36" w:rsidRPr="008B67B9" w:rsidRDefault="009F42BF" w:rsidP="008B67B9">
      <w:pPr>
        <w:pStyle w:val="af1"/>
        <w:keepNext/>
        <w:spacing w:before="200"/>
        <w:rPr>
          <w:i/>
        </w:rPr>
      </w:pPr>
      <w:bookmarkStart w:id="448" w:name="_Ref428271250"/>
      <w:bookmarkStart w:id="449" w:name="_Ref465079503"/>
      <w:r>
        <w:rPr>
          <w:i/>
        </w:rPr>
        <w:t>Таблица</w:t>
      </w:r>
      <w:r w:rsidR="008B67B9">
        <w:rPr>
          <w:i/>
        </w:rPr>
        <w:t> </w:t>
      </w:r>
      <w:bookmarkEnd w:id="448"/>
      <w:r w:rsidR="007A3E6F" w:rsidRPr="00BB57CA">
        <w:rPr>
          <w:bCs w:val="0"/>
          <w:i/>
        </w:rPr>
        <w:fldChar w:fldCharType="begin"/>
      </w:r>
      <w:r w:rsidR="007A3E6F" w:rsidRPr="00BB57CA">
        <w:rPr>
          <w:bCs w:val="0"/>
          <w:i/>
        </w:rPr>
        <w:instrText xml:space="preserve"> SEQ Таблица \* ARABIC </w:instrText>
      </w:r>
      <w:r w:rsidR="007A3E6F" w:rsidRPr="00BB57CA">
        <w:rPr>
          <w:bCs w:val="0"/>
          <w:i/>
        </w:rPr>
        <w:fldChar w:fldCharType="separate"/>
      </w:r>
      <w:r w:rsidR="00E22EDC">
        <w:rPr>
          <w:bCs w:val="0"/>
          <w:i/>
          <w:noProof/>
        </w:rPr>
        <w:t>85</w:t>
      </w:r>
      <w:r w:rsidR="007A3E6F" w:rsidRPr="00BB57CA">
        <w:rPr>
          <w:bCs w:val="0"/>
          <w:i/>
        </w:rPr>
        <w:fldChar w:fldCharType="end"/>
      </w:r>
      <w:bookmarkEnd w:id="449"/>
      <w:r w:rsidR="007A3E6F">
        <w:rPr>
          <w:bCs w:val="0"/>
          <w:i/>
        </w:rPr>
        <w:t xml:space="preserve"> </w:t>
      </w:r>
      <w:r w:rsidR="00F14A36" w:rsidRPr="008B67B9">
        <w:rPr>
          <w:i/>
        </w:rPr>
        <w:t>– Соответствие атрибутов и направление синхронизации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2044"/>
        <w:gridCol w:w="1940"/>
        <w:gridCol w:w="5360"/>
      </w:tblGrid>
      <w:tr w:rsidR="008B67B9" w:rsidRPr="008A6D4A" w14:paraId="28F9814F" w14:textId="77777777" w:rsidTr="008C1A2E">
        <w:trPr>
          <w:trHeight w:val="189"/>
          <w:tblHeader/>
        </w:trPr>
        <w:tc>
          <w:tcPr>
            <w:tcW w:w="1094" w:type="pct"/>
            <w:shd w:val="clear" w:color="auto" w:fill="E7E6E6" w:themeFill="background2"/>
            <w:vAlign w:val="center"/>
          </w:tcPr>
          <w:p w14:paraId="18253188" w14:textId="1B0E3A9B" w:rsidR="00F14A36" w:rsidRPr="008A6D4A" w:rsidRDefault="00F14A36" w:rsidP="008B67B9">
            <w:pPr>
              <w:pStyle w:val="af0"/>
              <w:jc w:val="center"/>
              <w:rPr>
                <w:b/>
              </w:rPr>
            </w:pPr>
            <w:r w:rsidRPr="008A6D4A">
              <w:rPr>
                <w:b/>
              </w:rPr>
              <w:t xml:space="preserve">Наименование атрибута </w:t>
            </w:r>
            <w:r w:rsidR="008B67B9">
              <w:rPr>
                <w:b/>
              </w:rPr>
              <w:br/>
            </w:r>
            <w:r w:rsidRPr="008A6D4A">
              <w:rPr>
                <w:b/>
              </w:rPr>
              <w:t>в списке «Сотрудники»</w:t>
            </w:r>
          </w:p>
        </w:tc>
        <w:tc>
          <w:tcPr>
            <w:tcW w:w="1038" w:type="pct"/>
            <w:shd w:val="clear" w:color="auto" w:fill="E7E6E6" w:themeFill="background2"/>
            <w:noWrap/>
            <w:vAlign w:val="center"/>
          </w:tcPr>
          <w:p w14:paraId="65E9E600" w14:textId="031EACFE" w:rsidR="00F14A36" w:rsidRPr="008A6D4A" w:rsidRDefault="00F14A36" w:rsidP="008B67B9">
            <w:pPr>
              <w:pStyle w:val="af0"/>
              <w:jc w:val="center"/>
              <w:rPr>
                <w:b/>
              </w:rPr>
            </w:pPr>
            <w:r w:rsidRPr="008A6D4A">
              <w:rPr>
                <w:b/>
              </w:rPr>
              <w:t xml:space="preserve">Наименование атрибута </w:t>
            </w:r>
            <w:r w:rsidR="008B67B9">
              <w:rPr>
                <w:b/>
              </w:rPr>
              <w:br/>
            </w:r>
            <w:r w:rsidRPr="008A6D4A">
              <w:rPr>
                <w:b/>
              </w:rPr>
              <w:t xml:space="preserve">в </w:t>
            </w:r>
            <w:r w:rsidR="008B67B9">
              <w:rPr>
                <w:b/>
              </w:rPr>
              <w:t>п</w:t>
            </w:r>
            <w:r w:rsidRPr="008A6D4A">
              <w:rPr>
                <w:b/>
              </w:rPr>
              <w:t>рофиле пользователя</w:t>
            </w:r>
          </w:p>
        </w:tc>
        <w:tc>
          <w:tcPr>
            <w:tcW w:w="2869" w:type="pct"/>
            <w:shd w:val="clear" w:color="auto" w:fill="E7E6E6" w:themeFill="background2"/>
            <w:vAlign w:val="center"/>
          </w:tcPr>
          <w:p w14:paraId="592985A9" w14:textId="77777777" w:rsidR="00F14A36" w:rsidRPr="008A6D4A" w:rsidRDefault="00F14A36" w:rsidP="008B67B9">
            <w:pPr>
              <w:pStyle w:val="af0"/>
              <w:jc w:val="center"/>
              <w:rPr>
                <w:b/>
              </w:rPr>
            </w:pPr>
            <w:r w:rsidRPr="008A6D4A">
              <w:rPr>
                <w:b/>
              </w:rPr>
              <w:t>Направление синхронизации</w:t>
            </w:r>
          </w:p>
        </w:tc>
      </w:tr>
      <w:tr w:rsidR="008B67B9" w:rsidRPr="008A6D4A" w14:paraId="0B10FFD1" w14:textId="77777777" w:rsidTr="008C1A2E">
        <w:trPr>
          <w:trHeight w:val="189"/>
        </w:trPr>
        <w:tc>
          <w:tcPr>
            <w:tcW w:w="1094" w:type="pct"/>
          </w:tcPr>
          <w:p w14:paraId="06E2702C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>Табельный номер</w:t>
            </w:r>
          </w:p>
        </w:tc>
        <w:tc>
          <w:tcPr>
            <w:tcW w:w="1038" w:type="pct"/>
            <w:shd w:val="clear" w:color="auto" w:fill="auto"/>
            <w:noWrap/>
          </w:tcPr>
          <w:p w14:paraId="37F5EB80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rPr>
                <w:lang w:val="en-US"/>
              </w:rPr>
              <w:t>PersonnelNumber</w:t>
            </w:r>
          </w:p>
        </w:tc>
        <w:tc>
          <w:tcPr>
            <w:tcW w:w="2869" w:type="pct"/>
          </w:tcPr>
          <w:p w14:paraId="70586B15" w14:textId="77777777" w:rsidR="00F14A36" w:rsidRPr="008B67B9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>Не синхронизируется</w:t>
            </w:r>
          </w:p>
        </w:tc>
      </w:tr>
      <w:tr w:rsidR="008B67B9" w:rsidRPr="008A6D4A" w14:paraId="433295F2" w14:textId="77777777" w:rsidTr="008C1A2E">
        <w:trPr>
          <w:trHeight w:val="189"/>
        </w:trPr>
        <w:tc>
          <w:tcPr>
            <w:tcW w:w="1094" w:type="pct"/>
          </w:tcPr>
          <w:p w14:paraId="263299B8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 xml:space="preserve">Фото </w:t>
            </w:r>
          </w:p>
        </w:tc>
        <w:tc>
          <w:tcPr>
            <w:tcW w:w="1038" w:type="pct"/>
            <w:shd w:val="clear" w:color="auto" w:fill="auto"/>
            <w:noWrap/>
          </w:tcPr>
          <w:p w14:paraId="7E3FE26F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8A6D4A">
              <w:rPr>
                <w:lang w:val="en-US"/>
              </w:rPr>
              <w:t>PictureURL</w:t>
            </w:r>
          </w:p>
        </w:tc>
        <w:tc>
          <w:tcPr>
            <w:tcW w:w="2869" w:type="pct"/>
          </w:tcPr>
          <w:p w14:paraId="73DEBE2C" w14:textId="7058A909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 xml:space="preserve">Из </w:t>
            </w:r>
            <w:r w:rsidR="008B67B9">
              <w:t>п</w:t>
            </w:r>
            <w:r w:rsidRPr="008A6D4A">
              <w:t>рофиля пользователя в список «Сотрудники»</w:t>
            </w:r>
          </w:p>
        </w:tc>
      </w:tr>
      <w:tr w:rsidR="008B67B9" w:rsidRPr="008A6D4A" w14:paraId="627C897F" w14:textId="77777777" w:rsidTr="008C1A2E">
        <w:trPr>
          <w:trHeight w:val="189"/>
        </w:trPr>
        <w:tc>
          <w:tcPr>
            <w:tcW w:w="1094" w:type="pct"/>
          </w:tcPr>
          <w:p w14:paraId="06AF376A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>Фамилия</w:t>
            </w:r>
          </w:p>
        </w:tc>
        <w:tc>
          <w:tcPr>
            <w:tcW w:w="1038" w:type="pct"/>
            <w:shd w:val="clear" w:color="auto" w:fill="auto"/>
            <w:noWrap/>
          </w:tcPr>
          <w:p w14:paraId="0AED9076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rPr>
                <w:lang w:val="en-US"/>
              </w:rPr>
              <w:t>LastName</w:t>
            </w:r>
          </w:p>
        </w:tc>
        <w:tc>
          <w:tcPr>
            <w:tcW w:w="2869" w:type="pct"/>
          </w:tcPr>
          <w:p w14:paraId="56CBC61F" w14:textId="505A8BCF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 xml:space="preserve">Из списка «Сотрудники» в </w:t>
            </w:r>
            <w:r w:rsidR="008B67B9">
              <w:t>п</w:t>
            </w:r>
            <w:r w:rsidRPr="008A6D4A">
              <w:t>рофиль пользователя</w:t>
            </w:r>
          </w:p>
        </w:tc>
      </w:tr>
      <w:tr w:rsidR="008B67B9" w:rsidRPr="008A6D4A" w14:paraId="082DAFC7" w14:textId="77777777" w:rsidTr="008C1A2E">
        <w:trPr>
          <w:trHeight w:val="189"/>
        </w:trPr>
        <w:tc>
          <w:tcPr>
            <w:tcW w:w="1094" w:type="pct"/>
          </w:tcPr>
          <w:p w14:paraId="5EB3BF1A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>Имя</w:t>
            </w:r>
          </w:p>
        </w:tc>
        <w:tc>
          <w:tcPr>
            <w:tcW w:w="1038" w:type="pct"/>
            <w:shd w:val="clear" w:color="auto" w:fill="auto"/>
            <w:noWrap/>
          </w:tcPr>
          <w:p w14:paraId="30B72CDA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8A6D4A">
              <w:rPr>
                <w:lang w:val="en-US"/>
              </w:rPr>
              <w:t>FirstName</w:t>
            </w:r>
          </w:p>
        </w:tc>
        <w:tc>
          <w:tcPr>
            <w:tcW w:w="2869" w:type="pct"/>
          </w:tcPr>
          <w:p w14:paraId="7E4069F4" w14:textId="23020978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 xml:space="preserve">Из списка «Сотрудники» в </w:t>
            </w:r>
            <w:r w:rsidR="008B67B9">
              <w:t>п</w:t>
            </w:r>
            <w:r w:rsidRPr="008A6D4A">
              <w:t>рофиль пользователя</w:t>
            </w:r>
          </w:p>
        </w:tc>
      </w:tr>
      <w:tr w:rsidR="008B67B9" w:rsidRPr="008A6D4A" w14:paraId="06842790" w14:textId="77777777" w:rsidTr="008C1A2E">
        <w:trPr>
          <w:trHeight w:val="212"/>
        </w:trPr>
        <w:tc>
          <w:tcPr>
            <w:tcW w:w="1094" w:type="pct"/>
          </w:tcPr>
          <w:p w14:paraId="5BBD1BC4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>ФИО</w:t>
            </w:r>
          </w:p>
        </w:tc>
        <w:tc>
          <w:tcPr>
            <w:tcW w:w="1038" w:type="pct"/>
            <w:shd w:val="clear" w:color="auto" w:fill="auto"/>
            <w:noWrap/>
          </w:tcPr>
          <w:p w14:paraId="00DF0A12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8A6D4A">
              <w:rPr>
                <w:lang w:val="en-US"/>
              </w:rPr>
              <w:t>PreferredName</w:t>
            </w:r>
          </w:p>
        </w:tc>
        <w:tc>
          <w:tcPr>
            <w:tcW w:w="2869" w:type="pct"/>
          </w:tcPr>
          <w:p w14:paraId="0791FC2E" w14:textId="3A44677E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 xml:space="preserve">Из списка «Сотрудники» в </w:t>
            </w:r>
            <w:r w:rsidR="008B67B9">
              <w:t>п</w:t>
            </w:r>
            <w:r w:rsidRPr="008A6D4A">
              <w:t>рофиль пользователя</w:t>
            </w:r>
          </w:p>
        </w:tc>
      </w:tr>
      <w:tr w:rsidR="008B67B9" w:rsidRPr="008A6D4A" w14:paraId="1F4D1CA8" w14:textId="77777777" w:rsidTr="008C1A2E">
        <w:trPr>
          <w:trHeight w:val="189"/>
        </w:trPr>
        <w:tc>
          <w:tcPr>
            <w:tcW w:w="1094" w:type="pct"/>
          </w:tcPr>
          <w:p w14:paraId="16EE7CCB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>Полное наименование должности</w:t>
            </w:r>
          </w:p>
        </w:tc>
        <w:tc>
          <w:tcPr>
            <w:tcW w:w="1038" w:type="pct"/>
            <w:shd w:val="clear" w:color="auto" w:fill="auto"/>
            <w:noWrap/>
          </w:tcPr>
          <w:p w14:paraId="56363FCA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rPr>
                <w:lang w:val="en-US"/>
              </w:rPr>
              <w:t>Title</w:t>
            </w:r>
          </w:p>
        </w:tc>
        <w:tc>
          <w:tcPr>
            <w:tcW w:w="2869" w:type="pct"/>
          </w:tcPr>
          <w:p w14:paraId="7A3A07E0" w14:textId="43165340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 xml:space="preserve">Из списка «Сотрудники» в </w:t>
            </w:r>
            <w:r w:rsidR="008B67B9">
              <w:t>п</w:t>
            </w:r>
            <w:r w:rsidRPr="008A6D4A">
              <w:t>рофиль пользователя</w:t>
            </w:r>
          </w:p>
        </w:tc>
      </w:tr>
      <w:tr w:rsidR="008B67B9" w:rsidRPr="008A6D4A" w14:paraId="77EEC6B5" w14:textId="77777777" w:rsidTr="008C1A2E">
        <w:trPr>
          <w:trHeight w:val="189"/>
        </w:trPr>
        <w:tc>
          <w:tcPr>
            <w:tcW w:w="1094" w:type="pct"/>
          </w:tcPr>
          <w:p w14:paraId="6C510B4E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>Идентификатор подразделения</w:t>
            </w:r>
          </w:p>
        </w:tc>
        <w:tc>
          <w:tcPr>
            <w:tcW w:w="1038" w:type="pct"/>
            <w:shd w:val="clear" w:color="auto" w:fill="auto"/>
            <w:noWrap/>
          </w:tcPr>
          <w:p w14:paraId="7C2BAAF7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8A6D4A">
              <w:rPr>
                <w:lang w:val="en-US"/>
              </w:rPr>
              <w:t>UnitNumber</w:t>
            </w:r>
          </w:p>
        </w:tc>
        <w:tc>
          <w:tcPr>
            <w:tcW w:w="2869" w:type="pct"/>
          </w:tcPr>
          <w:p w14:paraId="324ABAD8" w14:textId="5E2720DE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 xml:space="preserve">Из списка «Сотрудники» в </w:t>
            </w:r>
            <w:r w:rsidR="008B67B9">
              <w:t>п</w:t>
            </w:r>
            <w:r w:rsidRPr="008A6D4A">
              <w:t>рофиль пользователя</w:t>
            </w:r>
          </w:p>
        </w:tc>
      </w:tr>
      <w:tr w:rsidR="008B67B9" w:rsidRPr="008A6D4A" w14:paraId="1571B444" w14:textId="77777777" w:rsidTr="008C1A2E">
        <w:trPr>
          <w:trHeight w:val="189"/>
        </w:trPr>
        <w:tc>
          <w:tcPr>
            <w:tcW w:w="1094" w:type="pct"/>
          </w:tcPr>
          <w:p w14:paraId="1E4A1095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>Наименование подразделения</w:t>
            </w:r>
          </w:p>
        </w:tc>
        <w:tc>
          <w:tcPr>
            <w:tcW w:w="1038" w:type="pct"/>
            <w:shd w:val="clear" w:color="auto" w:fill="auto"/>
            <w:noWrap/>
          </w:tcPr>
          <w:p w14:paraId="1A6ADD4D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8A6D4A">
              <w:t>Department</w:t>
            </w:r>
          </w:p>
        </w:tc>
        <w:tc>
          <w:tcPr>
            <w:tcW w:w="2869" w:type="pct"/>
          </w:tcPr>
          <w:p w14:paraId="10B89D28" w14:textId="0524F6A2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 xml:space="preserve">Из списка «Сотрудники» в </w:t>
            </w:r>
            <w:r w:rsidR="008B67B9">
              <w:t>п</w:t>
            </w:r>
            <w:r w:rsidRPr="008A6D4A">
              <w:t>рофиль пользователя</w:t>
            </w:r>
          </w:p>
        </w:tc>
      </w:tr>
      <w:tr w:rsidR="008B67B9" w:rsidRPr="008A6D4A" w14:paraId="21201246" w14:textId="77777777" w:rsidTr="008C1A2E">
        <w:trPr>
          <w:trHeight w:val="189"/>
        </w:trPr>
        <w:tc>
          <w:tcPr>
            <w:tcW w:w="1094" w:type="pct"/>
          </w:tcPr>
          <w:p w14:paraId="461D590A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>Адрес электронной почты</w:t>
            </w:r>
          </w:p>
        </w:tc>
        <w:tc>
          <w:tcPr>
            <w:tcW w:w="1038" w:type="pct"/>
            <w:shd w:val="clear" w:color="auto" w:fill="auto"/>
            <w:noWrap/>
          </w:tcPr>
          <w:p w14:paraId="6EEDA148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8A6D4A">
              <w:t>Work</w:t>
            </w:r>
            <w:r w:rsidRPr="008A6D4A">
              <w:rPr>
                <w:lang w:val="en-US"/>
              </w:rPr>
              <w:t>Email</w:t>
            </w:r>
          </w:p>
        </w:tc>
        <w:tc>
          <w:tcPr>
            <w:tcW w:w="2869" w:type="pct"/>
          </w:tcPr>
          <w:p w14:paraId="2D514064" w14:textId="545288A6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 xml:space="preserve">Из списка «Сотрудники» в </w:t>
            </w:r>
            <w:r w:rsidR="008B67B9">
              <w:t>п</w:t>
            </w:r>
            <w:r w:rsidRPr="008A6D4A">
              <w:t>рофиль пользователя</w:t>
            </w:r>
          </w:p>
        </w:tc>
      </w:tr>
      <w:tr w:rsidR="008B67B9" w:rsidRPr="008A6D4A" w14:paraId="1EA5F59F" w14:textId="77777777" w:rsidTr="008C1A2E">
        <w:trPr>
          <w:trHeight w:val="189"/>
        </w:trPr>
        <w:tc>
          <w:tcPr>
            <w:tcW w:w="1094" w:type="pct"/>
          </w:tcPr>
          <w:p w14:paraId="6669C804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>Адрес размещения</w:t>
            </w:r>
          </w:p>
        </w:tc>
        <w:tc>
          <w:tcPr>
            <w:tcW w:w="1038" w:type="pct"/>
            <w:shd w:val="clear" w:color="auto" w:fill="auto"/>
            <w:noWrap/>
          </w:tcPr>
          <w:p w14:paraId="032B3153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8A6D4A">
              <w:rPr>
                <w:lang w:val="en-US"/>
              </w:rPr>
              <w:t>SPS-Location</w:t>
            </w:r>
          </w:p>
        </w:tc>
        <w:tc>
          <w:tcPr>
            <w:tcW w:w="2869" w:type="pct"/>
          </w:tcPr>
          <w:p w14:paraId="2B0FF7E6" w14:textId="2F1B9A25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 xml:space="preserve">Из списка «Сотрудники» в </w:t>
            </w:r>
            <w:r w:rsidR="008B67B9">
              <w:t>п</w:t>
            </w:r>
            <w:r w:rsidRPr="008A6D4A">
              <w:t>рофиль пользователя</w:t>
            </w:r>
          </w:p>
        </w:tc>
      </w:tr>
      <w:tr w:rsidR="008B67B9" w:rsidRPr="008A6D4A" w14:paraId="41857E3B" w14:textId="77777777" w:rsidTr="008C1A2E">
        <w:trPr>
          <w:trHeight w:val="189"/>
        </w:trPr>
        <w:tc>
          <w:tcPr>
            <w:tcW w:w="1094" w:type="pct"/>
          </w:tcPr>
          <w:p w14:paraId="5FCC8EAE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>Номер кабинета</w:t>
            </w:r>
          </w:p>
        </w:tc>
        <w:tc>
          <w:tcPr>
            <w:tcW w:w="1038" w:type="pct"/>
            <w:shd w:val="clear" w:color="auto" w:fill="auto"/>
            <w:noWrap/>
          </w:tcPr>
          <w:p w14:paraId="458A92B6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8A6D4A">
              <w:rPr>
                <w:lang w:val="en-US"/>
              </w:rPr>
              <w:t>Office</w:t>
            </w:r>
          </w:p>
        </w:tc>
        <w:tc>
          <w:tcPr>
            <w:tcW w:w="2869" w:type="pct"/>
          </w:tcPr>
          <w:p w14:paraId="702B205D" w14:textId="6EBABB7B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 xml:space="preserve">Из списка «Сотрудники» в </w:t>
            </w:r>
            <w:r w:rsidR="008B67B9">
              <w:t>п</w:t>
            </w:r>
            <w:r w:rsidRPr="008A6D4A">
              <w:t>рофиль пользователя</w:t>
            </w:r>
          </w:p>
        </w:tc>
      </w:tr>
      <w:tr w:rsidR="008B67B9" w:rsidRPr="008A6D4A" w14:paraId="751EE533" w14:textId="77777777" w:rsidTr="008C1A2E">
        <w:trPr>
          <w:trHeight w:val="189"/>
        </w:trPr>
        <w:tc>
          <w:tcPr>
            <w:tcW w:w="1094" w:type="pct"/>
          </w:tcPr>
          <w:p w14:paraId="39486D62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>Городской номер телефона</w:t>
            </w:r>
          </w:p>
        </w:tc>
        <w:tc>
          <w:tcPr>
            <w:tcW w:w="1038" w:type="pct"/>
            <w:shd w:val="clear" w:color="auto" w:fill="auto"/>
            <w:noWrap/>
          </w:tcPr>
          <w:p w14:paraId="2A991B2D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8A6D4A">
              <w:rPr>
                <w:lang w:val="en-US"/>
              </w:rPr>
              <w:t>CityPhone</w:t>
            </w:r>
          </w:p>
        </w:tc>
        <w:tc>
          <w:tcPr>
            <w:tcW w:w="2869" w:type="pct"/>
          </w:tcPr>
          <w:p w14:paraId="4EB44744" w14:textId="70C4E8C7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 xml:space="preserve">Из списка «Сотрудники» в </w:t>
            </w:r>
            <w:r w:rsidR="008B67B9">
              <w:t>п</w:t>
            </w:r>
            <w:r w:rsidRPr="008A6D4A">
              <w:t>рофиль пользователя</w:t>
            </w:r>
          </w:p>
        </w:tc>
      </w:tr>
      <w:tr w:rsidR="008B67B9" w:rsidRPr="008A6D4A" w14:paraId="7CE1D030" w14:textId="77777777" w:rsidTr="008C1A2E">
        <w:trPr>
          <w:trHeight w:val="189"/>
        </w:trPr>
        <w:tc>
          <w:tcPr>
            <w:tcW w:w="1094" w:type="pct"/>
          </w:tcPr>
          <w:p w14:paraId="3D4BCC24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>Внутренний номер телефона</w:t>
            </w:r>
          </w:p>
        </w:tc>
        <w:tc>
          <w:tcPr>
            <w:tcW w:w="1038" w:type="pct"/>
            <w:shd w:val="clear" w:color="auto" w:fill="auto"/>
            <w:noWrap/>
          </w:tcPr>
          <w:p w14:paraId="1FE3493D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>WorkPhone</w:t>
            </w:r>
          </w:p>
        </w:tc>
        <w:tc>
          <w:tcPr>
            <w:tcW w:w="2869" w:type="pct"/>
          </w:tcPr>
          <w:p w14:paraId="6D7D5990" w14:textId="576BA3EB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 xml:space="preserve">Из списка «Сотрудники» в </w:t>
            </w:r>
            <w:r w:rsidR="008B67B9">
              <w:t>п</w:t>
            </w:r>
            <w:r w:rsidRPr="008A6D4A">
              <w:t>рофиль пользователя</w:t>
            </w:r>
          </w:p>
        </w:tc>
      </w:tr>
      <w:tr w:rsidR="008B67B9" w:rsidRPr="008A6D4A" w14:paraId="7D714EB4" w14:textId="77777777" w:rsidTr="008C1A2E">
        <w:trPr>
          <w:trHeight w:val="189"/>
        </w:trPr>
        <w:tc>
          <w:tcPr>
            <w:tcW w:w="1094" w:type="pct"/>
          </w:tcPr>
          <w:p w14:paraId="7DFCAA69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>Номер сотового телефона</w:t>
            </w:r>
          </w:p>
        </w:tc>
        <w:tc>
          <w:tcPr>
            <w:tcW w:w="1038" w:type="pct"/>
            <w:shd w:val="clear" w:color="auto" w:fill="auto"/>
            <w:noWrap/>
          </w:tcPr>
          <w:p w14:paraId="61226A6A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8A6D4A">
              <w:rPr>
                <w:lang w:val="en-US"/>
              </w:rPr>
              <w:t>CellPhone</w:t>
            </w:r>
          </w:p>
        </w:tc>
        <w:tc>
          <w:tcPr>
            <w:tcW w:w="2869" w:type="pct"/>
          </w:tcPr>
          <w:p w14:paraId="0059507C" w14:textId="586C1473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 xml:space="preserve">Из списка «Сотрудники» в </w:t>
            </w:r>
            <w:r w:rsidR="008B67B9">
              <w:t>п</w:t>
            </w:r>
            <w:r w:rsidRPr="008A6D4A">
              <w:t>рофиль пользователя</w:t>
            </w:r>
          </w:p>
        </w:tc>
      </w:tr>
      <w:tr w:rsidR="008B67B9" w:rsidRPr="008A6D4A" w14:paraId="4705FD87" w14:textId="77777777" w:rsidTr="008C1A2E">
        <w:trPr>
          <w:trHeight w:val="189"/>
        </w:trPr>
        <w:tc>
          <w:tcPr>
            <w:tcW w:w="1094" w:type="pct"/>
          </w:tcPr>
          <w:p w14:paraId="7EE54F4B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lastRenderedPageBreak/>
              <w:t>Дата рождения</w:t>
            </w:r>
          </w:p>
        </w:tc>
        <w:tc>
          <w:tcPr>
            <w:tcW w:w="1038" w:type="pct"/>
            <w:shd w:val="clear" w:color="auto" w:fill="auto"/>
            <w:noWrap/>
          </w:tcPr>
          <w:p w14:paraId="3E1FDADF" w14:textId="77777777" w:rsidR="00F14A36" w:rsidRPr="008A6D4A" w:rsidRDefault="00F14A36" w:rsidP="008B67B9">
            <w:pPr>
              <w:spacing w:after="0" w:line="240" w:lineRule="auto"/>
              <w:ind w:firstLine="0"/>
              <w:jc w:val="left"/>
              <w:rPr>
                <w:lang w:val="en-US"/>
              </w:rPr>
            </w:pPr>
            <w:r w:rsidRPr="008A6D4A">
              <w:rPr>
                <w:lang w:val="en-US"/>
              </w:rPr>
              <w:t>SPS-Birthday</w:t>
            </w:r>
          </w:p>
        </w:tc>
        <w:tc>
          <w:tcPr>
            <w:tcW w:w="2869" w:type="pct"/>
          </w:tcPr>
          <w:p w14:paraId="671C62C5" w14:textId="1000B1E0" w:rsidR="00F14A36" w:rsidRPr="008A6D4A" w:rsidRDefault="00F14A36" w:rsidP="008B67B9">
            <w:pPr>
              <w:spacing w:after="0" w:line="240" w:lineRule="auto"/>
              <w:ind w:firstLine="0"/>
              <w:jc w:val="left"/>
            </w:pPr>
            <w:r w:rsidRPr="008A6D4A">
              <w:t xml:space="preserve">Из </w:t>
            </w:r>
            <w:r w:rsidR="008B67B9">
              <w:t>п</w:t>
            </w:r>
            <w:r w:rsidRPr="008A6D4A">
              <w:t>рофиля пользователя в список «Сотрудники»</w:t>
            </w:r>
          </w:p>
        </w:tc>
      </w:tr>
    </w:tbl>
    <w:p w14:paraId="0CFD931F" w14:textId="786DECD7" w:rsidR="00E64E27" w:rsidRPr="001E4948" w:rsidRDefault="00DC58C4" w:rsidP="00286A85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450" w:name="_Toc465336178"/>
      <w:r>
        <w:rPr>
          <w:sz w:val="24"/>
          <w:szCs w:val="24"/>
        </w:rPr>
        <w:t>Канал новостей</w:t>
      </w:r>
      <w:bookmarkEnd w:id="450"/>
    </w:p>
    <w:p w14:paraId="324031A1" w14:textId="7BAE1074" w:rsidR="00AF05E4" w:rsidRPr="008B67B9" w:rsidRDefault="00AF05E4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Реализована</w:t>
      </w:r>
      <w:r w:rsidRPr="00AF05E4">
        <w:t xml:space="preserve"> веб-часть, отображающая все подписки пользователя с возможностью отписаться от них, за исключением обязательных подписок.</w:t>
      </w:r>
      <w:r w:rsidR="00093420">
        <w:t xml:space="preserve">      </w:t>
      </w:r>
    </w:p>
    <w:p w14:paraId="1BC06955" w14:textId="7B6646CB" w:rsidR="00E64E27" w:rsidRPr="001E4948" w:rsidRDefault="00DC58C4" w:rsidP="00286A85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451" w:name="_Toc465336179"/>
      <w:r>
        <w:rPr>
          <w:sz w:val="24"/>
          <w:szCs w:val="24"/>
        </w:rPr>
        <w:t>Задачи</w:t>
      </w:r>
      <w:bookmarkEnd w:id="451"/>
    </w:p>
    <w:p w14:paraId="2FEED717" w14:textId="1DB6D47B" w:rsidR="007A4546" w:rsidRDefault="007B6A4C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Список</w:t>
      </w:r>
      <w:r w:rsidRPr="00F038EA">
        <w:t xml:space="preserve"> </w:t>
      </w:r>
      <w:r w:rsidR="00E64E27" w:rsidRPr="00F038EA">
        <w:t>реализован на основе стандартного списка</w:t>
      </w:r>
      <w:r w:rsidR="00E64E27">
        <w:t xml:space="preserve"> задач</w:t>
      </w:r>
      <w:r>
        <w:t xml:space="preserve"> </w:t>
      </w:r>
      <w:r>
        <w:rPr>
          <w:lang w:val="en-US"/>
        </w:rPr>
        <w:t>MS</w:t>
      </w:r>
      <w:r w:rsidRPr="001D7A85">
        <w:t xml:space="preserve"> </w:t>
      </w:r>
      <w:r>
        <w:rPr>
          <w:lang w:val="en-US"/>
        </w:rPr>
        <w:t>SharePoint</w:t>
      </w:r>
      <w:r w:rsidR="00E64E27">
        <w:t xml:space="preserve">. </w:t>
      </w:r>
      <w:r w:rsidR="00A83D22">
        <w:t>Н</w:t>
      </w:r>
      <w:r w:rsidR="007A4546">
        <w:t>астроены представления, позволяющие просматривать задачи по следующим категориям:</w:t>
      </w:r>
    </w:p>
    <w:p w14:paraId="1F4C000D" w14:textId="2DD03AEB" w:rsidR="007A4546" w:rsidRDefault="007A4546" w:rsidP="004E7D0A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задачи, требующие срочного исполнения;</w:t>
      </w:r>
    </w:p>
    <w:p w14:paraId="41AAC452" w14:textId="2DC658B3" w:rsidR="007A4546" w:rsidRDefault="007A4546" w:rsidP="004E7D0A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задачи, назначенные в АСУД;</w:t>
      </w:r>
    </w:p>
    <w:p w14:paraId="4F3A5036" w14:textId="56B8A20C" w:rsidR="007A4546" w:rsidRDefault="007A4546" w:rsidP="004E7D0A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задачи, назначенны</w:t>
      </w:r>
      <w:r w:rsidR="004E7D0A">
        <w:t>е</w:t>
      </w:r>
      <w:r>
        <w:t xml:space="preserve"> пользователю в рамках работ по ИТ</w:t>
      </w:r>
      <w:r w:rsidR="004E7D0A">
        <w:t>-</w:t>
      </w:r>
      <w:r>
        <w:t>проекту;</w:t>
      </w:r>
    </w:p>
    <w:p w14:paraId="0B23F9F8" w14:textId="615C8D88" w:rsidR="007A4546" w:rsidRDefault="007A4546" w:rsidP="004E7D0A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 xml:space="preserve">задачи, назначенные в рамках </w:t>
      </w:r>
      <w:r w:rsidR="004E7D0A">
        <w:t>д</w:t>
      </w:r>
      <w:r>
        <w:t>епартамента или СП;</w:t>
      </w:r>
    </w:p>
    <w:p w14:paraId="7E39441B" w14:textId="623A922E" w:rsidR="007A4546" w:rsidRDefault="007A4546" w:rsidP="004E7D0A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задачи, по которым пользователь является инициаторо</w:t>
      </w:r>
      <w:r w:rsidR="004E7D0A">
        <w:t>м</w:t>
      </w:r>
      <w:r>
        <w:t xml:space="preserve"> (Заказчиком);</w:t>
      </w:r>
    </w:p>
    <w:p w14:paraId="38FD3832" w14:textId="35EE8358" w:rsidR="007A4546" w:rsidRDefault="007A4546" w:rsidP="004E7D0A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задачи, назначенные пользователем саму себе.</w:t>
      </w:r>
    </w:p>
    <w:p w14:paraId="05DBA31F" w14:textId="77777777" w:rsidR="00746DD3" w:rsidRDefault="00746DD3" w:rsidP="00867C8B">
      <w:pPr>
        <w:spacing w:after="0" w:line="240" w:lineRule="auto"/>
        <w:ind w:firstLine="567"/>
      </w:pPr>
      <w:r>
        <w:t xml:space="preserve">На странице просмотра задач реализована веб-часть, которая позволяет </w:t>
      </w:r>
      <w:r w:rsidRPr="005368C1">
        <w:t>пользователю получить перечень своих задач из АСУД с помощью веб-сервиса, описанного в разделе «</w:t>
      </w:r>
      <w:r w:rsidRPr="005368C1">
        <w:fldChar w:fldCharType="begin"/>
      </w:r>
      <w:r w:rsidRPr="005368C1">
        <w:instrText xml:space="preserve"> REF _Ref425260188 \h  \* MERGEFORMAT </w:instrText>
      </w:r>
      <w:r w:rsidRPr="005368C1">
        <w:fldChar w:fldCharType="separate"/>
      </w:r>
      <w:r w:rsidR="00E22EDC" w:rsidRPr="00AB532B">
        <w:rPr>
          <w:szCs w:val="24"/>
        </w:rPr>
        <w:t>Интеграция в части работ с задачами АСУД</w:t>
      </w:r>
      <w:r w:rsidRPr="005368C1">
        <w:fldChar w:fldCharType="end"/>
      </w:r>
      <w:r w:rsidRPr="005368C1">
        <w:t xml:space="preserve">» настоящего документа. </w:t>
      </w:r>
    </w:p>
    <w:p w14:paraId="739F7393" w14:textId="10593377" w:rsidR="00D654EC" w:rsidRDefault="00D654EC" w:rsidP="00867C8B">
      <w:pPr>
        <w:spacing w:after="0" w:line="240" w:lineRule="auto"/>
        <w:ind w:firstLine="567"/>
      </w:pPr>
      <w:r>
        <w:t xml:space="preserve">Для задач </w:t>
      </w:r>
      <w:r w:rsidRPr="00867C8B">
        <w:rPr>
          <w:szCs w:val="28"/>
          <w:lang w:eastAsia="ru-RU"/>
        </w:rPr>
        <w:t>введен</w:t>
      </w:r>
      <w:r>
        <w:t xml:space="preserve"> атрибут «Приоритет» со значения</w:t>
      </w:r>
      <w:r w:rsidR="00A83D22">
        <w:t>ми</w:t>
      </w:r>
      <w:r w:rsidR="00A83D22" w:rsidRPr="00A83D22">
        <w:t xml:space="preserve">: </w:t>
      </w:r>
      <w:r w:rsidR="00A83D22">
        <w:t>высокий, низкий, средний</w:t>
      </w:r>
      <w:r>
        <w:t>.</w:t>
      </w:r>
    </w:p>
    <w:p w14:paraId="6956E462" w14:textId="5E38EAD7" w:rsidR="00E64E27" w:rsidRPr="001E4948" w:rsidRDefault="00587FDA" w:rsidP="00286A85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452" w:name="_Toc465336180"/>
      <w:r w:rsidRPr="001E4948">
        <w:rPr>
          <w:sz w:val="24"/>
          <w:szCs w:val="24"/>
        </w:rPr>
        <w:t>Л</w:t>
      </w:r>
      <w:r w:rsidR="00E83E10" w:rsidRPr="001E4948">
        <w:rPr>
          <w:sz w:val="24"/>
          <w:szCs w:val="24"/>
        </w:rPr>
        <w:t>ично</w:t>
      </w:r>
      <w:r w:rsidRPr="001E4948">
        <w:rPr>
          <w:sz w:val="24"/>
          <w:szCs w:val="24"/>
        </w:rPr>
        <w:t>е</w:t>
      </w:r>
      <w:r w:rsidR="00E64E27" w:rsidRPr="001E4948">
        <w:rPr>
          <w:sz w:val="24"/>
          <w:szCs w:val="24"/>
        </w:rPr>
        <w:t xml:space="preserve"> меню пользователя (избранное)</w:t>
      </w:r>
      <w:bookmarkEnd w:id="452"/>
    </w:p>
    <w:p w14:paraId="458485AD" w14:textId="128CA165" w:rsidR="00E64E27" w:rsidRPr="002D5E7C" w:rsidRDefault="00DC58C4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Подраздел</w:t>
      </w:r>
      <w:r w:rsidRPr="00A06242">
        <w:t xml:space="preserve"> </w:t>
      </w:r>
      <w:r w:rsidR="00E64E27" w:rsidRPr="00A06242">
        <w:t>позволя</w:t>
      </w:r>
      <w:r w:rsidR="00E64E27">
        <w:t>е</w:t>
      </w:r>
      <w:r w:rsidR="00E64E27" w:rsidRPr="00A06242">
        <w:t xml:space="preserve">т пользователю формировать меню, содержащее ссылки на ресурсы </w:t>
      </w:r>
      <w:r w:rsidR="00E64E27">
        <w:t>П</w:t>
      </w:r>
      <w:r w:rsidR="00E64E27" w:rsidRPr="00A06242">
        <w:t>орта</w:t>
      </w:r>
      <w:r w:rsidR="004E7D0A">
        <w:t>ла.</w:t>
      </w:r>
    </w:p>
    <w:p w14:paraId="08092447" w14:textId="38184A54" w:rsidR="00E64E27" w:rsidRPr="002242C7" w:rsidRDefault="00DC58C4" w:rsidP="00867C8B">
      <w:pPr>
        <w:spacing w:after="0" w:line="240" w:lineRule="auto"/>
        <w:ind w:firstLine="567"/>
      </w:pPr>
      <w:r>
        <w:t>Подр</w:t>
      </w:r>
      <w:r w:rsidRPr="00867C8B">
        <w:rPr>
          <w:szCs w:val="28"/>
          <w:lang w:eastAsia="ru-RU"/>
        </w:rPr>
        <w:t>а</w:t>
      </w:r>
      <w:r>
        <w:t>здел</w:t>
      </w:r>
      <w:r w:rsidRPr="00A06242">
        <w:t xml:space="preserve"> </w:t>
      </w:r>
      <w:r w:rsidR="004E7D0A" w:rsidRPr="00867C8B">
        <w:rPr>
          <w:szCs w:val="28"/>
          <w:lang w:eastAsia="ru-RU"/>
        </w:rPr>
        <w:t>р</w:t>
      </w:r>
      <w:r w:rsidR="00E64E27" w:rsidRPr="00867C8B">
        <w:rPr>
          <w:szCs w:val="28"/>
          <w:lang w:eastAsia="ru-RU"/>
        </w:rPr>
        <w:t>еализован</w:t>
      </w:r>
      <w:r w:rsidR="00E64E27">
        <w:t xml:space="preserve"> с </w:t>
      </w:r>
      <w:r w:rsidR="00E64E27" w:rsidRPr="002242C7">
        <w:t xml:space="preserve">помощью списка ссылок «Мои ссылки» на основе стандартного листа MS SharePoint. Указанный список имеет поле типа «Hyperlink or Picture». </w:t>
      </w:r>
      <w:r w:rsidRPr="002242C7">
        <w:t xml:space="preserve"> </w:t>
      </w:r>
    </w:p>
    <w:p w14:paraId="61C176E1" w14:textId="09478017" w:rsidR="00E64E27" w:rsidRPr="002242C7" w:rsidRDefault="00E64E27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Пользователь</w:t>
      </w:r>
      <w:r w:rsidRPr="002242C7">
        <w:t xml:space="preserve"> с помощью веб-части «Мои ссылки» просматривает список элементов списка</w:t>
      </w:r>
      <w:r w:rsidR="00D12143" w:rsidRPr="002242C7">
        <w:t>.</w:t>
      </w:r>
      <w:r w:rsidRPr="002242C7">
        <w:t xml:space="preserve"> При нажатии на ссылку в браузере </w:t>
      </w:r>
      <w:r w:rsidR="004E7D0A" w:rsidRPr="002242C7">
        <w:t>открывается соответствующая</w:t>
      </w:r>
      <w:r w:rsidRPr="002242C7">
        <w:t xml:space="preserve"> страниц</w:t>
      </w:r>
      <w:r w:rsidR="004E7D0A" w:rsidRPr="002242C7">
        <w:t>а</w:t>
      </w:r>
      <w:r w:rsidRPr="002242C7">
        <w:t>.</w:t>
      </w:r>
    </w:p>
    <w:p w14:paraId="0900D41B" w14:textId="16E8398E" w:rsidR="00E64E27" w:rsidRPr="002242C7" w:rsidRDefault="00E64E27" w:rsidP="00995063">
      <w:pPr>
        <w:pStyle w:val="aff4"/>
      </w:pPr>
      <w:r w:rsidRPr="002242C7">
        <w:t xml:space="preserve">Информация в данной веб-части видна только владельцу </w:t>
      </w:r>
      <w:r w:rsidR="00DC58C4" w:rsidRPr="002242C7">
        <w:t>Личной страницы</w:t>
      </w:r>
      <w:r w:rsidR="00D12143" w:rsidRPr="002242C7">
        <w:t xml:space="preserve">. </w:t>
      </w:r>
    </w:p>
    <w:p w14:paraId="47E80B39" w14:textId="7AE47B83" w:rsidR="00E64E27" w:rsidRPr="002242C7" w:rsidRDefault="00DC58C4" w:rsidP="00286A85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453" w:name="_Toc465336181"/>
      <w:r w:rsidRPr="002242C7">
        <w:rPr>
          <w:sz w:val="24"/>
          <w:szCs w:val="24"/>
        </w:rPr>
        <w:t>Библиотека д</w:t>
      </w:r>
      <w:r w:rsidR="00E83E10" w:rsidRPr="002242C7">
        <w:rPr>
          <w:sz w:val="24"/>
          <w:szCs w:val="24"/>
        </w:rPr>
        <w:t>окумент</w:t>
      </w:r>
      <w:r w:rsidRPr="002242C7">
        <w:rPr>
          <w:sz w:val="24"/>
          <w:szCs w:val="24"/>
        </w:rPr>
        <w:t>ов</w:t>
      </w:r>
      <w:r w:rsidR="00E64E27" w:rsidRPr="002242C7">
        <w:rPr>
          <w:sz w:val="24"/>
          <w:szCs w:val="24"/>
        </w:rPr>
        <w:t xml:space="preserve"> пользователя</w:t>
      </w:r>
      <w:bookmarkEnd w:id="453"/>
    </w:p>
    <w:p w14:paraId="1B4DA9AB" w14:textId="5E88AE46" w:rsidR="00E64E27" w:rsidRPr="00575313" w:rsidRDefault="00AE3029" w:rsidP="00725D71">
      <w:pPr>
        <w:pStyle w:val="ac"/>
        <w:spacing w:after="0" w:line="240" w:lineRule="auto"/>
        <w:ind w:left="0" w:firstLine="567"/>
      </w:pPr>
      <w:r>
        <w:t>Документы пользователя представляют собой</w:t>
      </w:r>
      <w:r w:rsidR="00E64E27">
        <w:t xml:space="preserve"> список ссылок на документы</w:t>
      </w:r>
      <w:r w:rsidR="00E64E27" w:rsidRPr="00A06242">
        <w:t>, за которые пользователь назначен ответственным</w:t>
      </w:r>
      <w:r w:rsidR="004E7D0A">
        <w:t>,</w:t>
      </w:r>
      <w:r w:rsidR="00E64E27">
        <w:t xml:space="preserve"> и </w:t>
      </w:r>
      <w:r w:rsidR="00E64E27" w:rsidRPr="00A06242">
        <w:t>которые пользователь открывал и редактировал в последнее время.</w:t>
      </w:r>
      <w:r w:rsidR="00E64E27">
        <w:t xml:space="preserve"> Значения списка заполня</w:t>
      </w:r>
      <w:r w:rsidR="00F85C15">
        <w:t>ю</w:t>
      </w:r>
      <w:r w:rsidR="00E64E27">
        <w:t>тся с помощью обработчика событий.</w:t>
      </w:r>
    </w:p>
    <w:p w14:paraId="6B75BDBB" w14:textId="1EABB520" w:rsidR="00CF14F9" w:rsidRDefault="00C27F92" w:rsidP="00725D71">
      <w:pPr>
        <w:pStyle w:val="ac"/>
        <w:spacing w:after="0" w:line="240" w:lineRule="auto"/>
        <w:ind w:left="0" w:firstLine="567"/>
      </w:pPr>
      <w:r>
        <w:t>Р</w:t>
      </w:r>
      <w:r w:rsidR="00CF14F9">
        <w:t>еализована возможность настройки предоставления доступа к собственным документам для других пользователей Портала.</w:t>
      </w:r>
    </w:p>
    <w:p w14:paraId="34C8722C" w14:textId="197ED4F4" w:rsidR="00D654EC" w:rsidRDefault="00D654EC" w:rsidP="00725D71">
      <w:pPr>
        <w:pStyle w:val="ac"/>
        <w:spacing w:after="0" w:line="240" w:lineRule="auto"/>
        <w:ind w:left="0" w:firstLine="567"/>
      </w:pPr>
      <w:r>
        <w:t>Карточка документов пользователя включит следующие атрибуты:</w:t>
      </w:r>
    </w:p>
    <w:p w14:paraId="31477FDC" w14:textId="1320BCE5" w:rsidR="00ED4A77" w:rsidRPr="004E7D0A" w:rsidRDefault="00B27D2D" w:rsidP="004E7D0A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Имя</w:t>
      </w:r>
      <w:r w:rsidR="00A12D15" w:rsidRPr="004E7D0A">
        <w:t>;</w:t>
      </w:r>
    </w:p>
    <w:p w14:paraId="6437A796" w14:textId="34F1C94D" w:rsidR="00ED4A77" w:rsidRPr="004E7D0A" w:rsidRDefault="00B27D2D" w:rsidP="00B27D2D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Название.</w:t>
      </w:r>
    </w:p>
    <w:p w14:paraId="520FE61D" w14:textId="7A2973BB" w:rsidR="00E64E27" w:rsidRPr="006F3C0C" w:rsidRDefault="00587FDA" w:rsidP="00286A85">
      <w:pPr>
        <w:pStyle w:val="afc"/>
        <w:numPr>
          <w:ilvl w:val="1"/>
          <w:numId w:val="19"/>
        </w:numPr>
        <w:ind w:left="567" w:hanging="567"/>
        <w:jc w:val="left"/>
      </w:pPr>
      <w:bookmarkStart w:id="454" w:name="_Toc454206567"/>
      <w:bookmarkStart w:id="455" w:name="_Toc454208709"/>
      <w:bookmarkStart w:id="456" w:name="_Toc454206568"/>
      <w:bookmarkStart w:id="457" w:name="_Toc454208710"/>
      <w:bookmarkStart w:id="458" w:name="_Toc454206569"/>
      <w:bookmarkStart w:id="459" w:name="_Toc454208711"/>
      <w:bookmarkStart w:id="460" w:name="_Toc454206570"/>
      <w:bookmarkStart w:id="461" w:name="_Toc454208712"/>
      <w:bookmarkStart w:id="462" w:name="_Toc454206571"/>
      <w:bookmarkStart w:id="463" w:name="_Toc454208713"/>
      <w:bookmarkStart w:id="464" w:name="_Toc454206572"/>
      <w:bookmarkStart w:id="465" w:name="_Toc454208714"/>
      <w:bookmarkStart w:id="466" w:name="_Toc454206573"/>
      <w:bookmarkStart w:id="467" w:name="_Toc454208715"/>
      <w:bookmarkStart w:id="468" w:name="_Toc454206574"/>
      <w:bookmarkStart w:id="469" w:name="_Toc454208716"/>
      <w:bookmarkStart w:id="470" w:name="_Toc454206575"/>
      <w:bookmarkStart w:id="471" w:name="_Toc454208717"/>
      <w:bookmarkStart w:id="472" w:name="_Toc454206576"/>
      <w:bookmarkStart w:id="473" w:name="_Toc454208718"/>
      <w:bookmarkStart w:id="474" w:name="_Toc454206577"/>
      <w:bookmarkStart w:id="475" w:name="_Toc454208719"/>
      <w:bookmarkStart w:id="476" w:name="_Toc454206578"/>
      <w:bookmarkStart w:id="477" w:name="_Toc454208720"/>
      <w:bookmarkStart w:id="478" w:name="_Toc454206579"/>
      <w:bookmarkStart w:id="479" w:name="_Toc454208721"/>
      <w:bookmarkStart w:id="480" w:name="_Toc454206580"/>
      <w:bookmarkStart w:id="481" w:name="_Toc454208722"/>
      <w:bookmarkStart w:id="482" w:name="_Toc454206616"/>
      <w:bookmarkStart w:id="483" w:name="_Toc454208758"/>
      <w:bookmarkStart w:id="484" w:name="_Toc454206617"/>
      <w:bookmarkStart w:id="485" w:name="_Toc454208759"/>
      <w:bookmarkStart w:id="486" w:name="_Toc454206618"/>
      <w:bookmarkStart w:id="487" w:name="_Toc454208760"/>
      <w:bookmarkStart w:id="488" w:name="_Toc454206619"/>
      <w:bookmarkStart w:id="489" w:name="_Toc454208761"/>
      <w:bookmarkStart w:id="490" w:name="_Toc454206620"/>
      <w:bookmarkStart w:id="491" w:name="_Toc454208762"/>
      <w:bookmarkStart w:id="492" w:name="_Toc454206621"/>
      <w:bookmarkStart w:id="493" w:name="_Toc454208763"/>
      <w:bookmarkStart w:id="494" w:name="_Toc454206622"/>
      <w:bookmarkStart w:id="495" w:name="_Toc454208764"/>
      <w:bookmarkStart w:id="496" w:name="_Toc454206623"/>
      <w:bookmarkStart w:id="497" w:name="_Toc454208765"/>
      <w:bookmarkStart w:id="498" w:name="_Toc454206624"/>
      <w:bookmarkStart w:id="499" w:name="_Toc454208766"/>
      <w:bookmarkStart w:id="500" w:name="_Toc454206625"/>
      <w:bookmarkStart w:id="501" w:name="_Toc454208767"/>
      <w:bookmarkStart w:id="502" w:name="_Toc454206626"/>
      <w:bookmarkStart w:id="503" w:name="_Toc454208768"/>
      <w:bookmarkStart w:id="504" w:name="_Toc454206627"/>
      <w:bookmarkStart w:id="505" w:name="_Toc454208769"/>
      <w:bookmarkStart w:id="506" w:name="_Toc454206628"/>
      <w:bookmarkStart w:id="507" w:name="_Toc454208770"/>
      <w:bookmarkStart w:id="508" w:name="_Toc454206669"/>
      <w:bookmarkStart w:id="509" w:name="_Toc454208811"/>
      <w:bookmarkStart w:id="510" w:name="_Toc454206670"/>
      <w:bookmarkStart w:id="511" w:name="_Toc454208812"/>
      <w:bookmarkStart w:id="512" w:name="_Toc454206671"/>
      <w:bookmarkStart w:id="513" w:name="_Toc454208813"/>
      <w:bookmarkStart w:id="514" w:name="_Toc454206684"/>
      <w:bookmarkStart w:id="515" w:name="_Toc454208826"/>
      <w:bookmarkStart w:id="516" w:name="_Toc454206685"/>
      <w:bookmarkStart w:id="517" w:name="_Toc454208827"/>
      <w:bookmarkStart w:id="518" w:name="_Toc454206686"/>
      <w:bookmarkStart w:id="519" w:name="_Toc454208828"/>
      <w:bookmarkStart w:id="520" w:name="_Toc454206695"/>
      <w:bookmarkStart w:id="521" w:name="_Toc454208837"/>
      <w:bookmarkStart w:id="522" w:name="_Toc454206696"/>
      <w:bookmarkStart w:id="523" w:name="_Toc454208838"/>
      <w:bookmarkStart w:id="524" w:name="_Toc454206697"/>
      <w:bookmarkStart w:id="525" w:name="_Toc454208839"/>
      <w:bookmarkStart w:id="526" w:name="_Toc454206734"/>
      <w:bookmarkStart w:id="527" w:name="_Toc454208876"/>
      <w:bookmarkStart w:id="528" w:name="_Toc454206735"/>
      <w:bookmarkStart w:id="529" w:name="_Toc454208877"/>
      <w:bookmarkStart w:id="530" w:name="_Toc454206736"/>
      <w:bookmarkStart w:id="531" w:name="_Toc454208878"/>
      <w:bookmarkStart w:id="532" w:name="_Toc454206737"/>
      <w:bookmarkStart w:id="533" w:name="_Toc454208879"/>
      <w:bookmarkStart w:id="534" w:name="_Toc454206738"/>
      <w:bookmarkStart w:id="535" w:name="_Toc454208880"/>
      <w:bookmarkStart w:id="536" w:name="_Toc454206739"/>
      <w:bookmarkStart w:id="537" w:name="_Toc454208881"/>
      <w:bookmarkStart w:id="538" w:name="_Toc454206740"/>
      <w:bookmarkStart w:id="539" w:name="_Toc454208882"/>
      <w:bookmarkStart w:id="540" w:name="_Toc454206866"/>
      <w:bookmarkStart w:id="541" w:name="_Toc454209008"/>
      <w:bookmarkStart w:id="542" w:name="_Toc454206867"/>
      <w:bookmarkStart w:id="543" w:name="_Toc454209009"/>
      <w:bookmarkStart w:id="544" w:name="_Toc454206868"/>
      <w:bookmarkStart w:id="545" w:name="_Toc454209010"/>
      <w:bookmarkStart w:id="546" w:name="_Toc454206869"/>
      <w:bookmarkStart w:id="547" w:name="_Toc454209011"/>
      <w:bookmarkStart w:id="548" w:name="_Toc454206870"/>
      <w:bookmarkStart w:id="549" w:name="_Toc454209012"/>
      <w:bookmarkStart w:id="550" w:name="_Toc454206871"/>
      <w:bookmarkStart w:id="551" w:name="_Toc454209013"/>
      <w:bookmarkStart w:id="552" w:name="_Toc454206872"/>
      <w:bookmarkStart w:id="553" w:name="_Toc454209014"/>
      <w:bookmarkStart w:id="554" w:name="_Toc454206873"/>
      <w:bookmarkStart w:id="555" w:name="_Toc454209015"/>
      <w:bookmarkStart w:id="556" w:name="_Toc454206894"/>
      <w:bookmarkStart w:id="557" w:name="_Toc454209036"/>
      <w:bookmarkStart w:id="558" w:name="_Toc454206895"/>
      <w:bookmarkStart w:id="559" w:name="_Toc454209037"/>
      <w:bookmarkStart w:id="560" w:name="_Toc454206896"/>
      <w:bookmarkStart w:id="561" w:name="_Toc454209038"/>
      <w:bookmarkStart w:id="562" w:name="_Toc454206897"/>
      <w:bookmarkStart w:id="563" w:name="_Toc454209039"/>
      <w:bookmarkStart w:id="564" w:name="_Toc454206898"/>
      <w:bookmarkStart w:id="565" w:name="_Toc454209040"/>
      <w:bookmarkStart w:id="566" w:name="_Toc454206899"/>
      <w:bookmarkStart w:id="567" w:name="_Toc454209041"/>
      <w:bookmarkStart w:id="568" w:name="_Toc454206900"/>
      <w:bookmarkStart w:id="569" w:name="_Toc454209042"/>
      <w:bookmarkStart w:id="570" w:name="_Toc454206901"/>
      <w:bookmarkStart w:id="571" w:name="_Toc454209043"/>
      <w:bookmarkStart w:id="572" w:name="_Toc454206902"/>
      <w:bookmarkStart w:id="573" w:name="_Toc454209044"/>
      <w:bookmarkStart w:id="574" w:name="_Toc454206903"/>
      <w:bookmarkStart w:id="575" w:name="_Toc454209045"/>
      <w:bookmarkStart w:id="576" w:name="_Toc454206904"/>
      <w:bookmarkStart w:id="577" w:name="_Toc454209046"/>
      <w:bookmarkStart w:id="578" w:name="_Toc454206968"/>
      <w:bookmarkStart w:id="579" w:name="_Toc454209110"/>
      <w:bookmarkStart w:id="580" w:name="_Toc454206969"/>
      <w:bookmarkStart w:id="581" w:name="_Toc454209111"/>
      <w:bookmarkStart w:id="582" w:name="_Toc454206970"/>
      <w:bookmarkStart w:id="583" w:name="_Toc454209112"/>
      <w:bookmarkStart w:id="584" w:name="_Toc454206971"/>
      <w:bookmarkStart w:id="585" w:name="_Toc454209113"/>
      <w:bookmarkStart w:id="586" w:name="_Toc454206972"/>
      <w:bookmarkStart w:id="587" w:name="_Toc454209114"/>
      <w:bookmarkStart w:id="588" w:name="_Toc454206973"/>
      <w:bookmarkStart w:id="589" w:name="_Toc454209115"/>
      <w:bookmarkStart w:id="590" w:name="_Toc454206974"/>
      <w:bookmarkStart w:id="591" w:name="_Toc454209116"/>
      <w:bookmarkStart w:id="592" w:name="_Toc454206975"/>
      <w:bookmarkStart w:id="593" w:name="_Toc454209117"/>
      <w:bookmarkStart w:id="594" w:name="_Toc454206976"/>
      <w:bookmarkStart w:id="595" w:name="_Toc454209118"/>
      <w:bookmarkStart w:id="596" w:name="_Toc454206977"/>
      <w:bookmarkStart w:id="597" w:name="_Toc454209119"/>
      <w:bookmarkStart w:id="598" w:name="_Toc454206978"/>
      <w:bookmarkStart w:id="599" w:name="_Toc454209120"/>
      <w:bookmarkStart w:id="600" w:name="_Toc454206979"/>
      <w:bookmarkStart w:id="601" w:name="_Toc454209121"/>
      <w:bookmarkStart w:id="602" w:name="_Toc454206980"/>
      <w:bookmarkStart w:id="603" w:name="_Toc454209122"/>
      <w:bookmarkStart w:id="604" w:name="_Toc454206993"/>
      <w:bookmarkStart w:id="605" w:name="_Toc454209135"/>
      <w:bookmarkStart w:id="606" w:name="_Toc454206994"/>
      <w:bookmarkStart w:id="607" w:name="_Toc454209136"/>
      <w:bookmarkStart w:id="608" w:name="_Toc454206995"/>
      <w:bookmarkStart w:id="609" w:name="_Toc454209137"/>
      <w:bookmarkStart w:id="610" w:name="_Toc454207056"/>
      <w:bookmarkStart w:id="611" w:name="_Toc454209198"/>
      <w:bookmarkStart w:id="612" w:name="_Toc454207057"/>
      <w:bookmarkStart w:id="613" w:name="_Toc454209199"/>
      <w:bookmarkStart w:id="614" w:name="_Toc454207058"/>
      <w:bookmarkStart w:id="615" w:name="_Toc454209200"/>
      <w:bookmarkStart w:id="616" w:name="_Toc454207059"/>
      <w:bookmarkStart w:id="617" w:name="_Toc454209201"/>
      <w:bookmarkStart w:id="618" w:name="_Toc454207080"/>
      <w:bookmarkStart w:id="619" w:name="_Toc454209222"/>
      <w:bookmarkStart w:id="620" w:name="_Toc454207081"/>
      <w:bookmarkStart w:id="621" w:name="_Toc454209223"/>
      <w:bookmarkStart w:id="622" w:name="_Toc454207172"/>
      <w:bookmarkStart w:id="623" w:name="_Toc454209314"/>
      <w:bookmarkStart w:id="624" w:name="_Toc454207173"/>
      <w:bookmarkStart w:id="625" w:name="_Toc454209315"/>
      <w:bookmarkStart w:id="626" w:name="_Toc454207174"/>
      <w:bookmarkStart w:id="627" w:name="_Toc454209316"/>
      <w:bookmarkStart w:id="628" w:name="_Toc454207175"/>
      <w:bookmarkStart w:id="629" w:name="_Toc454209317"/>
      <w:bookmarkStart w:id="630" w:name="_Toc454207176"/>
      <w:bookmarkStart w:id="631" w:name="_Toc454209318"/>
      <w:bookmarkStart w:id="632" w:name="_Toc454207330"/>
      <w:bookmarkStart w:id="633" w:name="_Toc454209472"/>
      <w:bookmarkStart w:id="634" w:name="_Toc454207338"/>
      <w:bookmarkStart w:id="635" w:name="_Toc454209480"/>
      <w:bookmarkStart w:id="636" w:name="_Toc454207339"/>
      <w:bookmarkStart w:id="637" w:name="_Toc454209481"/>
      <w:bookmarkStart w:id="638" w:name="_Toc454207340"/>
      <w:bookmarkStart w:id="639" w:name="_Toc454209482"/>
      <w:bookmarkStart w:id="640" w:name="_Toc454207341"/>
      <w:bookmarkStart w:id="641" w:name="_Toc454209483"/>
      <w:bookmarkStart w:id="642" w:name="_Toc454207342"/>
      <w:bookmarkStart w:id="643" w:name="_Toc454209484"/>
      <w:bookmarkStart w:id="644" w:name="_Toc454207343"/>
      <w:bookmarkStart w:id="645" w:name="_Toc454209485"/>
      <w:bookmarkStart w:id="646" w:name="_Toc454207344"/>
      <w:bookmarkStart w:id="647" w:name="_Toc454209486"/>
      <w:bookmarkStart w:id="648" w:name="_Toc454207345"/>
      <w:bookmarkStart w:id="649" w:name="_Toc454209487"/>
      <w:bookmarkStart w:id="650" w:name="_Toc454207346"/>
      <w:bookmarkStart w:id="651" w:name="_Toc454209488"/>
      <w:bookmarkStart w:id="652" w:name="_Toc454207347"/>
      <w:bookmarkStart w:id="653" w:name="_Toc454209489"/>
      <w:bookmarkStart w:id="654" w:name="_Toc454207348"/>
      <w:bookmarkStart w:id="655" w:name="_Toc454209490"/>
      <w:bookmarkStart w:id="656" w:name="_Toc454207349"/>
      <w:bookmarkStart w:id="657" w:name="_Toc454209491"/>
      <w:bookmarkStart w:id="658" w:name="_Toc454207350"/>
      <w:bookmarkStart w:id="659" w:name="_Toc454209492"/>
      <w:bookmarkStart w:id="660" w:name="_Toc454207351"/>
      <w:bookmarkStart w:id="661" w:name="_Toc454209493"/>
      <w:bookmarkStart w:id="662" w:name="_Toc454207352"/>
      <w:bookmarkStart w:id="663" w:name="_Toc454209494"/>
      <w:bookmarkStart w:id="664" w:name="_Toc454207353"/>
      <w:bookmarkStart w:id="665" w:name="_Toc454209495"/>
      <w:bookmarkStart w:id="666" w:name="_Toc454207354"/>
      <w:bookmarkStart w:id="667" w:name="_Toc454209496"/>
      <w:bookmarkStart w:id="668" w:name="_Toc454207355"/>
      <w:bookmarkStart w:id="669" w:name="_Toc454209497"/>
      <w:bookmarkStart w:id="670" w:name="_Toc454207356"/>
      <w:bookmarkStart w:id="671" w:name="_Toc454209498"/>
      <w:bookmarkStart w:id="672" w:name="_Toc454207357"/>
      <w:bookmarkStart w:id="673" w:name="_Toc454209499"/>
      <w:bookmarkStart w:id="674" w:name="_Toc454207358"/>
      <w:bookmarkStart w:id="675" w:name="_Toc454209500"/>
      <w:bookmarkStart w:id="676" w:name="_Toc454207359"/>
      <w:bookmarkStart w:id="677" w:name="_Toc454209501"/>
      <w:bookmarkStart w:id="678" w:name="_Toc454207360"/>
      <w:bookmarkStart w:id="679" w:name="_Toc454209502"/>
      <w:bookmarkStart w:id="680" w:name="_Toc454207361"/>
      <w:bookmarkStart w:id="681" w:name="_Toc454209503"/>
      <w:bookmarkStart w:id="682" w:name="_Toc454207362"/>
      <w:bookmarkStart w:id="683" w:name="_Toc454209504"/>
      <w:bookmarkStart w:id="684" w:name="_Toc454207363"/>
      <w:bookmarkStart w:id="685" w:name="_Toc454209505"/>
      <w:bookmarkStart w:id="686" w:name="_Toc454207364"/>
      <w:bookmarkStart w:id="687" w:name="_Toc454209506"/>
      <w:bookmarkStart w:id="688" w:name="_Toc454207365"/>
      <w:bookmarkStart w:id="689" w:name="_Toc454209507"/>
      <w:bookmarkStart w:id="690" w:name="_Toc454207366"/>
      <w:bookmarkStart w:id="691" w:name="_Toc454209508"/>
      <w:bookmarkStart w:id="692" w:name="_Toc454207367"/>
      <w:bookmarkStart w:id="693" w:name="_Toc454209509"/>
      <w:bookmarkStart w:id="694" w:name="_Toc454207368"/>
      <w:bookmarkStart w:id="695" w:name="_Toc454209510"/>
      <w:bookmarkStart w:id="696" w:name="_Toc454207369"/>
      <w:bookmarkStart w:id="697" w:name="_Toc454209511"/>
      <w:bookmarkStart w:id="698" w:name="_Toc454207370"/>
      <w:bookmarkStart w:id="699" w:name="_Toc454209512"/>
      <w:bookmarkStart w:id="700" w:name="_Toc454207371"/>
      <w:bookmarkStart w:id="701" w:name="_Toc454209513"/>
      <w:bookmarkStart w:id="702" w:name="_Toc454207372"/>
      <w:bookmarkStart w:id="703" w:name="_Toc454209514"/>
      <w:bookmarkStart w:id="704" w:name="_Toc454207373"/>
      <w:bookmarkStart w:id="705" w:name="_Toc454209515"/>
      <w:bookmarkStart w:id="706" w:name="_Toc454207374"/>
      <w:bookmarkStart w:id="707" w:name="_Toc454209516"/>
      <w:bookmarkStart w:id="708" w:name="_Toc454207375"/>
      <w:bookmarkStart w:id="709" w:name="_Toc454209517"/>
      <w:bookmarkStart w:id="710" w:name="_Toc454207376"/>
      <w:bookmarkStart w:id="711" w:name="_Toc454209518"/>
      <w:bookmarkStart w:id="712" w:name="_Toc454207377"/>
      <w:bookmarkStart w:id="713" w:name="_Toc454209519"/>
      <w:bookmarkStart w:id="714" w:name="_Toc454207378"/>
      <w:bookmarkStart w:id="715" w:name="_Toc454209520"/>
      <w:bookmarkStart w:id="716" w:name="_Toc454207379"/>
      <w:bookmarkStart w:id="717" w:name="_Toc454209521"/>
      <w:bookmarkStart w:id="718" w:name="_Toc454207380"/>
      <w:bookmarkStart w:id="719" w:name="_Toc454209522"/>
      <w:bookmarkStart w:id="720" w:name="_Toc454207381"/>
      <w:bookmarkStart w:id="721" w:name="_Toc454209523"/>
      <w:bookmarkStart w:id="722" w:name="_Toc454207382"/>
      <w:bookmarkStart w:id="723" w:name="_Toc454209524"/>
      <w:bookmarkStart w:id="724" w:name="_Toc454207383"/>
      <w:bookmarkStart w:id="725" w:name="_Toc454209525"/>
      <w:bookmarkStart w:id="726" w:name="_Toc454207384"/>
      <w:bookmarkStart w:id="727" w:name="_Toc454209526"/>
      <w:bookmarkStart w:id="728" w:name="_Toc454207385"/>
      <w:bookmarkStart w:id="729" w:name="_Toc454209527"/>
      <w:bookmarkStart w:id="730" w:name="_Toc454207386"/>
      <w:bookmarkStart w:id="731" w:name="_Toc454209528"/>
      <w:bookmarkStart w:id="732" w:name="_Toc454207387"/>
      <w:bookmarkStart w:id="733" w:name="_Toc454209529"/>
      <w:bookmarkStart w:id="734" w:name="_Toc454207388"/>
      <w:bookmarkStart w:id="735" w:name="_Toc454209530"/>
      <w:bookmarkStart w:id="736" w:name="_Toc454207389"/>
      <w:bookmarkStart w:id="737" w:name="_Toc454209531"/>
      <w:bookmarkStart w:id="738" w:name="_Toc454207390"/>
      <w:bookmarkStart w:id="739" w:name="_Toc454209532"/>
      <w:bookmarkStart w:id="740" w:name="_Toc454207391"/>
      <w:bookmarkStart w:id="741" w:name="_Toc454209533"/>
      <w:bookmarkStart w:id="742" w:name="_Toc454207392"/>
      <w:bookmarkStart w:id="743" w:name="_Toc454209534"/>
      <w:bookmarkStart w:id="744" w:name="_Toc454207393"/>
      <w:bookmarkStart w:id="745" w:name="_Toc454209535"/>
      <w:bookmarkStart w:id="746" w:name="_Toc454207394"/>
      <w:bookmarkStart w:id="747" w:name="_Toc454209536"/>
      <w:bookmarkStart w:id="748" w:name="_Toc454207395"/>
      <w:bookmarkStart w:id="749" w:name="_Toc454209537"/>
      <w:bookmarkStart w:id="750" w:name="_Toc454207396"/>
      <w:bookmarkStart w:id="751" w:name="_Toc454209538"/>
      <w:bookmarkStart w:id="752" w:name="_Toc454207397"/>
      <w:bookmarkStart w:id="753" w:name="_Toc454209539"/>
      <w:bookmarkStart w:id="754" w:name="_Toc454207398"/>
      <w:bookmarkStart w:id="755" w:name="_Toc454209540"/>
      <w:bookmarkStart w:id="756" w:name="_Toc465336182"/>
      <w:bookmarkStart w:id="757" w:name="_Toc423359133"/>
      <w:bookmarkStart w:id="758" w:name="_Toc423966277"/>
      <w:bookmarkStart w:id="759" w:name="_Toc424118525"/>
      <w:bookmarkStart w:id="760" w:name="_Toc424550057"/>
      <w:bookmarkStart w:id="761" w:name="_Toc425258032"/>
      <w:bookmarkStart w:id="762" w:name="_Toc427327478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  <w:bookmarkEnd w:id="528"/>
      <w:bookmarkEnd w:id="529"/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  <w:bookmarkEnd w:id="625"/>
      <w:bookmarkEnd w:id="626"/>
      <w:bookmarkEnd w:id="627"/>
      <w:bookmarkEnd w:id="628"/>
      <w:bookmarkEnd w:id="629"/>
      <w:bookmarkEnd w:id="630"/>
      <w:bookmarkEnd w:id="631"/>
      <w:bookmarkEnd w:id="632"/>
      <w:bookmarkEnd w:id="633"/>
      <w:bookmarkEnd w:id="634"/>
      <w:bookmarkEnd w:id="635"/>
      <w:bookmarkEnd w:id="636"/>
      <w:bookmarkEnd w:id="637"/>
      <w:bookmarkEnd w:id="638"/>
      <w:bookmarkEnd w:id="639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  <w:bookmarkEnd w:id="649"/>
      <w:bookmarkEnd w:id="650"/>
      <w:bookmarkEnd w:id="651"/>
      <w:bookmarkEnd w:id="652"/>
      <w:bookmarkEnd w:id="653"/>
      <w:bookmarkEnd w:id="654"/>
      <w:bookmarkEnd w:id="655"/>
      <w:bookmarkEnd w:id="656"/>
      <w:bookmarkEnd w:id="657"/>
      <w:bookmarkEnd w:id="658"/>
      <w:bookmarkEnd w:id="659"/>
      <w:bookmarkEnd w:id="660"/>
      <w:bookmarkEnd w:id="661"/>
      <w:bookmarkEnd w:id="662"/>
      <w:bookmarkEnd w:id="663"/>
      <w:bookmarkEnd w:id="664"/>
      <w:bookmarkEnd w:id="665"/>
      <w:bookmarkEnd w:id="666"/>
      <w:bookmarkEnd w:id="667"/>
      <w:bookmarkEnd w:id="668"/>
      <w:bookmarkEnd w:id="669"/>
      <w:bookmarkEnd w:id="670"/>
      <w:bookmarkEnd w:id="671"/>
      <w:bookmarkEnd w:id="672"/>
      <w:bookmarkEnd w:id="673"/>
      <w:bookmarkEnd w:id="674"/>
      <w:bookmarkEnd w:id="675"/>
      <w:bookmarkEnd w:id="676"/>
      <w:bookmarkEnd w:id="677"/>
      <w:bookmarkEnd w:id="678"/>
      <w:bookmarkEnd w:id="679"/>
      <w:bookmarkEnd w:id="680"/>
      <w:bookmarkEnd w:id="681"/>
      <w:bookmarkEnd w:id="682"/>
      <w:bookmarkEnd w:id="683"/>
      <w:bookmarkEnd w:id="684"/>
      <w:bookmarkEnd w:id="685"/>
      <w:bookmarkEnd w:id="686"/>
      <w:bookmarkEnd w:id="687"/>
      <w:bookmarkEnd w:id="688"/>
      <w:bookmarkEnd w:id="689"/>
      <w:bookmarkEnd w:id="690"/>
      <w:bookmarkEnd w:id="691"/>
      <w:bookmarkEnd w:id="692"/>
      <w:bookmarkEnd w:id="693"/>
      <w:bookmarkEnd w:id="694"/>
      <w:bookmarkEnd w:id="695"/>
      <w:bookmarkEnd w:id="696"/>
      <w:bookmarkEnd w:id="697"/>
      <w:bookmarkEnd w:id="698"/>
      <w:bookmarkEnd w:id="699"/>
      <w:bookmarkEnd w:id="700"/>
      <w:bookmarkEnd w:id="701"/>
      <w:bookmarkEnd w:id="702"/>
      <w:bookmarkEnd w:id="703"/>
      <w:bookmarkEnd w:id="704"/>
      <w:bookmarkEnd w:id="705"/>
      <w:bookmarkEnd w:id="706"/>
      <w:bookmarkEnd w:id="707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  <w:r w:rsidRPr="006F3C0C">
        <w:lastRenderedPageBreak/>
        <w:t>И</w:t>
      </w:r>
      <w:r w:rsidR="00E64E27" w:rsidRPr="006F3C0C">
        <w:t>нформационны</w:t>
      </w:r>
      <w:r w:rsidRPr="006F3C0C">
        <w:t>е</w:t>
      </w:r>
      <w:r w:rsidR="001C5813">
        <w:t xml:space="preserve"> разделы</w:t>
      </w:r>
      <w:bookmarkEnd w:id="756"/>
      <w:r w:rsidR="001C5813">
        <w:t xml:space="preserve"> </w:t>
      </w:r>
      <w:bookmarkEnd w:id="757"/>
      <w:bookmarkEnd w:id="758"/>
      <w:bookmarkEnd w:id="759"/>
      <w:bookmarkEnd w:id="760"/>
      <w:bookmarkEnd w:id="761"/>
      <w:bookmarkEnd w:id="762"/>
    </w:p>
    <w:p w14:paraId="46FBD727" w14:textId="5B4EF59F" w:rsidR="00E64E27" w:rsidRPr="00EC5358" w:rsidRDefault="00587FDA" w:rsidP="00286A85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763" w:name="_Toc465336183"/>
      <w:r w:rsidRPr="00EC5358">
        <w:rPr>
          <w:sz w:val="24"/>
          <w:szCs w:val="24"/>
        </w:rPr>
        <w:t>Н</w:t>
      </w:r>
      <w:r w:rsidR="00E64E27" w:rsidRPr="00EC5358">
        <w:rPr>
          <w:sz w:val="24"/>
          <w:szCs w:val="24"/>
        </w:rPr>
        <w:t>овостн</w:t>
      </w:r>
      <w:r w:rsidRPr="00EC5358">
        <w:rPr>
          <w:sz w:val="24"/>
          <w:szCs w:val="24"/>
        </w:rPr>
        <w:t>ая</w:t>
      </w:r>
      <w:r w:rsidR="00E83E10" w:rsidRPr="00EC5358">
        <w:rPr>
          <w:sz w:val="24"/>
          <w:szCs w:val="24"/>
        </w:rPr>
        <w:t xml:space="preserve"> лент</w:t>
      </w:r>
      <w:r w:rsidRPr="00EC5358">
        <w:rPr>
          <w:sz w:val="24"/>
          <w:szCs w:val="24"/>
        </w:rPr>
        <w:t>а</w:t>
      </w:r>
      <w:bookmarkEnd w:id="763"/>
    </w:p>
    <w:p w14:paraId="149B0CAD" w14:textId="1250AB54" w:rsidR="007E4D86" w:rsidRPr="00262667" w:rsidRDefault="00830FF8" w:rsidP="00867C8B">
      <w:pPr>
        <w:spacing w:after="0" w:line="240" w:lineRule="auto"/>
        <w:ind w:firstLine="567"/>
      </w:pPr>
      <w:r>
        <w:t xml:space="preserve">Раздел </w:t>
      </w:r>
      <w:r w:rsidR="005872F6" w:rsidRPr="00867C8B">
        <w:rPr>
          <w:szCs w:val="28"/>
          <w:lang w:eastAsia="ru-RU"/>
        </w:rPr>
        <w:t>р</w:t>
      </w:r>
      <w:r w:rsidR="00DA31D9" w:rsidRPr="00867C8B">
        <w:rPr>
          <w:szCs w:val="28"/>
          <w:lang w:eastAsia="ru-RU"/>
        </w:rPr>
        <w:t>еализован</w:t>
      </w:r>
      <w:r w:rsidR="00DA31D9" w:rsidRPr="006F3C0C">
        <w:t xml:space="preserve"> на основе стандартного списка </w:t>
      </w:r>
      <w:r w:rsidR="00DA31D9" w:rsidRPr="005872F6">
        <w:t>Share</w:t>
      </w:r>
      <w:r w:rsidR="00F4501E">
        <w:rPr>
          <w:lang w:val="en-US"/>
        </w:rPr>
        <w:t>P</w:t>
      </w:r>
      <w:r w:rsidR="00DA31D9" w:rsidRPr="005872F6">
        <w:t>oint</w:t>
      </w:r>
      <w:r w:rsidR="00DA31D9" w:rsidRPr="006F3C0C">
        <w:t>.</w:t>
      </w:r>
      <w:r w:rsidR="00694889">
        <w:t xml:space="preserve"> </w:t>
      </w:r>
      <w:r w:rsidR="00DA31D9" w:rsidRPr="006F3C0C">
        <w:t>Так</w:t>
      </w:r>
      <w:r w:rsidR="00DA31D9" w:rsidRPr="00262667">
        <w:t>же реализована веб</w:t>
      </w:r>
      <w:r w:rsidR="0045008E">
        <w:t>-</w:t>
      </w:r>
      <w:r w:rsidR="00DA31D9" w:rsidRPr="00262667">
        <w:t xml:space="preserve">часть на домашней странице </w:t>
      </w:r>
      <w:r w:rsidR="0045008E">
        <w:t>П</w:t>
      </w:r>
      <w:r w:rsidR="00262667" w:rsidRPr="00262667">
        <w:t>ортала</w:t>
      </w:r>
      <w:r w:rsidR="0045008E">
        <w:t>,</w:t>
      </w:r>
      <w:r w:rsidR="00262667" w:rsidRPr="00262667">
        <w:t xml:space="preserve"> отображающая данные списка в необходимом виде.</w:t>
      </w:r>
    </w:p>
    <w:p w14:paraId="423294E8" w14:textId="555E9D03" w:rsidR="00E64E27" w:rsidRPr="00AA7269" w:rsidRDefault="00587FDA" w:rsidP="00286A85">
      <w:pPr>
        <w:pStyle w:val="afc"/>
        <w:numPr>
          <w:ilvl w:val="1"/>
          <w:numId w:val="19"/>
        </w:numPr>
        <w:ind w:left="567" w:hanging="567"/>
        <w:jc w:val="left"/>
      </w:pPr>
      <w:bookmarkStart w:id="764" w:name="_Toc454207403"/>
      <w:bookmarkStart w:id="765" w:name="_Toc454209545"/>
      <w:bookmarkStart w:id="766" w:name="_Toc454207404"/>
      <w:bookmarkStart w:id="767" w:name="_Toc454209546"/>
      <w:bookmarkStart w:id="768" w:name="_Toc454207405"/>
      <w:bookmarkStart w:id="769" w:name="_Toc454209547"/>
      <w:bookmarkStart w:id="770" w:name="_Toc454207406"/>
      <w:bookmarkStart w:id="771" w:name="_Toc454209548"/>
      <w:bookmarkStart w:id="772" w:name="_Toc454207407"/>
      <w:bookmarkStart w:id="773" w:name="_Toc454209549"/>
      <w:bookmarkStart w:id="774" w:name="_Toc454207408"/>
      <w:bookmarkStart w:id="775" w:name="_Toc454209550"/>
      <w:bookmarkStart w:id="776" w:name="_Toc454207409"/>
      <w:bookmarkStart w:id="777" w:name="_Toc454209551"/>
      <w:bookmarkStart w:id="778" w:name="_Toc454207410"/>
      <w:bookmarkStart w:id="779" w:name="_Toc454209552"/>
      <w:bookmarkStart w:id="780" w:name="_Toc454207411"/>
      <w:bookmarkStart w:id="781" w:name="_Toc454209553"/>
      <w:bookmarkStart w:id="782" w:name="_Toc454207412"/>
      <w:bookmarkStart w:id="783" w:name="_Toc454209554"/>
      <w:bookmarkStart w:id="784" w:name="_Toc454207413"/>
      <w:bookmarkStart w:id="785" w:name="_Toc454209555"/>
      <w:bookmarkStart w:id="786" w:name="_Toc454207414"/>
      <w:bookmarkStart w:id="787" w:name="_Toc454209556"/>
      <w:bookmarkStart w:id="788" w:name="_Toc454207415"/>
      <w:bookmarkStart w:id="789" w:name="_Toc454209557"/>
      <w:bookmarkStart w:id="790" w:name="_Toc454207416"/>
      <w:bookmarkStart w:id="791" w:name="_Toc454209558"/>
      <w:bookmarkStart w:id="792" w:name="_Toc454207417"/>
      <w:bookmarkStart w:id="793" w:name="_Toc454209559"/>
      <w:bookmarkStart w:id="794" w:name="_Toc454207418"/>
      <w:bookmarkStart w:id="795" w:name="_Toc454209560"/>
      <w:bookmarkStart w:id="796" w:name="_Toc454207419"/>
      <w:bookmarkStart w:id="797" w:name="_Toc454209561"/>
      <w:bookmarkStart w:id="798" w:name="_Toc454207420"/>
      <w:bookmarkStart w:id="799" w:name="_Toc454209562"/>
      <w:bookmarkStart w:id="800" w:name="_Toc454207421"/>
      <w:bookmarkStart w:id="801" w:name="_Toc454209563"/>
      <w:bookmarkStart w:id="802" w:name="_Toc454207422"/>
      <w:bookmarkStart w:id="803" w:name="_Toc454209564"/>
      <w:bookmarkStart w:id="804" w:name="_Toc454207423"/>
      <w:bookmarkStart w:id="805" w:name="_Toc454209565"/>
      <w:bookmarkStart w:id="806" w:name="_Toc423359134"/>
      <w:bookmarkStart w:id="807" w:name="_Toc423966278"/>
      <w:bookmarkStart w:id="808" w:name="_Toc424118526"/>
      <w:bookmarkStart w:id="809" w:name="_Toc424550058"/>
      <w:bookmarkStart w:id="810" w:name="_Toc425258033"/>
      <w:bookmarkStart w:id="811" w:name="_Toc427327479"/>
      <w:bookmarkStart w:id="812" w:name="_Toc465336184"/>
      <w:bookmarkEnd w:id="764"/>
      <w:bookmarkEnd w:id="765"/>
      <w:bookmarkEnd w:id="766"/>
      <w:bookmarkEnd w:id="767"/>
      <w:bookmarkEnd w:id="768"/>
      <w:bookmarkEnd w:id="769"/>
      <w:bookmarkEnd w:id="770"/>
      <w:bookmarkEnd w:id="771"/>
      <w:bookmarkEnd w:id="772"/>
      <w:bookmarkEnd w:id="773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r w:rsidRPr="00AA7269">
        <w:t>К</w:t>
      </w:r>
      <w:r w:rsidR="00E64E27" w:rsidRPr="00AA7269">
        <w:t>оммуникационны</w:t>
      </w:r>
      <w:r w:rsidRPr="00AA7269">
        <w:t>е</w:t>
      </w:r>
      <w:r w:rsidR="00830FF8">
        <w:t xml:space="preserve"> разделы</w:t>
      </w:r>
      <w:bookmarkEnd w:id="806"/>
      <w:bookmarkEnd w:id="807"/>
      <w:bookmarkEnd w:id="808"/>
      <w:bookmarkEnd w:id="809"/>
      <w:bookmarkEnd w:id="810"/>
      <w:bookmarkEnd w:id="811"/>
      <w:bookmarkEnd w:id="812"/>
    </w:p>
    <w:p w14:paraId="29875A54" w14:textId="0CA3EA65" w:rsidR="00E64E27" w:rsidRPr="00EC5358" w:rsidRDefault="00E83E10" w:rsidP="00286A85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813" w:name="_Toc465336185"/>
      <w:r w:rsidRPr="00EC5358">
        <w:rPr>
          <w:sz w:val="24"/>
          <w:szCs w:val="24"/>
        </w:rPr>
        <w:t>Доск</w:t>
      </w:r>
      <w:r w:rsidR="00587FDA" w:rsidRPr="00EC5358">
        <w:rPr>
          <w:sz w:val="24"/>
          <w:szCs w:val="24"/>
        </w:rPr>
        <w:t>а</w:t>
      </w:r>
      <w:r w:rsidR="00E64E27" w:rsidRPr="00EC5358">
        <w:rPr>
          <w:sz w:val="24"/>
          <w:szCs w:val="24"/>
        </w:rPr>
        <w:t xml:space="preserve"> объявлений</w:t>
      </w:r>
      <w:bookmarkEnd w:id="813"/>
    </w:p>
    <w:p w14:paraId="07922C1A" w14:textId="77777777" w:rsidR="00CC6A92" w:rsidRDefault="00DC58C4" w:rsidP="00867C8B">
      <w:pPr>
        <w:spacing w:after="0" w:line="240" w:lineRule="auto"/>
        <w:ind w:firstLine="567"/>
      </w:pPr>
      <w:r>
        <w:t>Раздел</w:t>
      </w:r>
      <w:r w:rsidR="00072F34">
        <w:t xml:space="preserve"> </w:t>
      </w:r>
      <w:r w:rsidR="00072F34" w:rsidRPr="00867C8B">
        <w:rPr>
          <w:szCs w:val="28"/>
          <w:lang w:eastAsia="ru-RU"/>
        </w:rPr>
        <w:t>позволяет</w:t>
      </w:r>
      <w:r w:rsidR="00072F34">
        <w:t xml:space="preserve"> размещать и просматривать объявления на портале. </w:t>
      </w:r>
    </w:p>
    <w:p w14:paraId="055395E3" w14:textId="6B01B4B1" w:rsidR="00D970D1" w:rsidRDefault="00CC6A92" w:rsidP="00867C8B">
      <w:pPr>
        <w:spacing w:after="0" w:line="240" w:lineRule="auto"/>
        <w:ind w:firstLine="567"/>
      </w:pPr>
      <w:r>
        <w:t xml:space="preserve">Раздел </w:t>
      </w:r>
      <w:r w:rsidRPr="00867C8B">
        <w:rPr>
          <w:szCs w:val="28"/>
          <w:lang w:eastAsia="ru-RU"/>
        </w:rPr>
        <w:t>в</w:t>
      </w:r>
      <w:r w:rsidR="00072F34" w:rsidRPr="00867C8B">
        <w:rPr>
          <w:szCs w:val="28"/>
          <w:lang w:eastAsia="ru-RU"/>
        </w:rPr>
        <w:t>ключает</w:t>
      </w:r>
      <w:r w:rsidR="00D970D1">
        <w:t xml:space="preserve"> следующие компоненты:</w:t>
      </w:r>
    </w:p>
    <w:p w14:paraId="72A9CE4C" w14:textId="33A11741" w:rsidR="00D970D1" w:rsidRPr="009A5521" w:rsidRDefault="00D970D1" w:rsidP="00BB57CA">
      <w:pPr>
        <w:pStyle w:val="ac"/>
        <w:numPr>
          <w:ilvl w:val="0"/>
          <w:numId w:val="31"/>
        </w:numPr>
        <w:spacing w:line="240" w:lineRule="auto"/>
        <w:ind w:left="851" w:hanging="284"/>
        <w:rPr>
          <w:i/>
          <w:szCs w:val="24"/>
        </w:rPr>
      </w:pPr>
      <w:r>
        <w:t xml:space="preserve">Список: </w:t>
      </w:r>
      <w:r w:rsidRPr="005339CC">
        <w:rPr>
          <w:i/>
        </w:rPr>
        <w:t>/</w:t>
      </w:r>
      <w:r w:rsidRPr="005339CC">
        <w:rPr>
          <w:i/>
          <w:lang w:val="en-US"/>
        </w:rPr>
        <w:t>Lists</w:t>
      </w:r>
      <w:r w:rsidRPr="005339CC">
        <w:rPr>
          <w:i/>
        </w:rPr>
        <w:t>/</w:t>
      </w:r>
      <w:r w:rsidRPr="00BD47F7">
        <w:t xml:space="preserve"> </w:t>
      </w:r>
      <w:r w:rsidRPr="00BD47F7">
        <w:rPr>
          <w:i/>
          <w:lang w:val="en-US"/>
        </w:rPr>
        <w:t>Rubric</w:t>
      </w:r>
      <w:r w:rsidRPr="00BD47F7">
        <w:rPr>
          <w:i/>
        </w:rPr>
        <w:t xml:space="preserve"> </w:t>
      </w:r>
      <w:r w:rsidRPr="005339CC">
        <w:rPr>
          <w:i/>
        </w:rPr>
        <w:t>(</w:t>
      </w:r>
      <w:r>
        <w:rPr>
          <w:i/>
        </w:rPr>
        <w:t>Доска объявлений</w:t>
      </w:r>
      <w:r w:rsidRPr="005339CC">
        <w:rPr>
          <w:i/>
        </w:rPr>
        <w:t>)</w:t>
      </w:r>
      <w:r w:rsidR="009A5521">
        <w:rPr>
          <w:i/>
        </w:rPr>
        <w:t>;</w:t>
      </w:r>
    </w:p>
    <w:p w14:paraId="775C3995" w14:textId="24AC9508" w:rsidR="00D970D1" w:rsidRPr="009A5521" w:rsidRDefault="00D970D1" w:rsidP="00BB57CA">
      <w:pPr>
        <w:pStyle w:val="ac"/>
        <w:numPr>
          <w:ilvl w:val="0"/>
          <w:numId w:val="31"/>
        </w:numPr>
        <w:spacing w:line="240" w:lineRule="auto"/>
        <w:ind w:left="851" w:hanging="284"/>
      </w:pPr>
      <w:r w:rsidRPr="00D970D1">
        <w:rPr>
          <w:i/>
          <w:color w:val="000000" w:themeColor="text1"/>
          <w:szCs w:val="24"/>
          <w:lang w:val="en-US"/>
        </w:rPr>
        <w:t>EventDiscussionBoard</w:t>
      </w:r>
      <w:r>
        <w:rPr>
          <w:i/>
          <w:color w:val="000000" w:themeColor="text1"/>
          <w:szCs w:val="24"/>
        </w:rPr>
        <w:t xml:space="preserve"> </w:t>
      </w:r>
      <w:r w:rsidR="00B00D49">
        <w:rPr>
          <w:i/>
          <w:color w:val="000000" w:themeColor="text1"/>
          <w:szCs w:val="24"/>
        </w:rPr>
        <w:t xml:space="preserve">для списка объявлений </w:t>
      </w:r>
      <w:r w:rsidRPr="00932713">
        <w:rPr>
          <w:color w:val="000000" w:themeColor="text1"/>
          <w:szCs w:val="24"/>
        </w:rPr>
        <w:t xml:space="preserve">на </w:t>
      </w:r>
      <w:r w:rsidRPr="00D970D1">
        <w:rPr>
          <w:i/>
          <w:color w:val="000000" w:themeColor="text1"/>
          <w:szCs w:val="24"/>
          <w:highlight w:val="white"/>
          <w:lang w:val="en-US" w:eastAsia="ru-RU"/>
        </w:rPr>
        <w:t>ItemAdding</w:t>
      </w:r>
      <w:r w:rsidRPr="00932713">
        <w:rPr>
          <w:color w:val="000000" w:themeColor="text1"/>
          <w:szCs w:val="24"/>
          <w:highlight w:val="white"/>
          <w:lang w:eastAsia="ru-RU"/>
        </w:rPr>
        <w:t xml:space="preserve"> (обновление поля количества дней публикации</w:t>
      </w:r>
      <w:r w:rsidRPr="00932713">
        <w:rPr>
          <w:color w:val="000000" w:themeColor="text1"/>
          <w:szCs w:val="24"/>
          <w:lang w:eastAsia="ru-RU"/>
        </w:rPr>
        <w:t xml:space="preserve">) и на </w:t>
      </w:r>
      <w:r w:rsidRPr="00D970D1">
        <w:rPr>
          <w:i/>
          <w:color w:val="000000" w:themeColor="text1"/>
          <w:szCs w:val="24"/>
          <w:highlight w:val="white"/>
          <w:lang w:val="en-US" w:eastAsia="ru-RU"/>
        </w:rPr>
        <w:t>ItemUpdated</w:t>
      </w:r>
      <w:r>
        <w:rPr>
          <w:color w:val="000000" w:themeColor="text1"/>
          <w:szCs w:val="24"/>
          <w:lang w:eastAsia="ru-RU"/>
        </w:rPr>
        <w:t xml:space="preserve"> </w:t>
      </w:r>
      <w:r w:rsidRPr="00932713">
        <w:rPr>
          <w:color w:val="000000" w:themeColor="text1"/>
          <w:szCs w:val="24"/>
          <w:lang w:eastAsia="ru-RU"/>
        </w:rPr>
        <w:t>(</w:t>
      </w:r>
      <w:r w:rsidRPr="00932713">
        <w:rPr>
          <w:color w:val="000000" w:themeColor="text1"/>
          <w:szCs w:val="24"/>
          <w:highlight w:val="white"/>
          <w:lang w:eastAsia="ru-RU"/>
        </w:rPr>
        <w:t>обновление поля количества дней публикации</w:t>
      </w:r>
      <w:r w:rsidRPr="00932713">
        <w:rPr>
          <w:color w:val="000000" w:themeColor="text1"/>
          <w:szCs w:val="24"/>
          <w:lang w:eastAsia="ru-RU"/>
        </w:rPr>
        <w:t>)</w:t>
      </w:r>
      <w:r w:rsidR="009A5521">
        <w:rPr>
          <w:color w:val="000000" w:themeColor="text1"/>
          <w:szCs w:val="24"/>
          <w:lang w:eastAsia="ru-RU"/>
        </w:rPr>
        <w:t>;</w:t>
      </w:r>
    </w:p>
    <w:p w14:paraId="281A12A0" w14:textId="64B07404" w:rsidR="00D970D1" w:rsidRPr="009A5521" w:rsidRDefault="00D970D1" w:rsidP="00BB57CA">
      <w:pPr>
        <w:pStyle w:val="ac"/>
        <w:numPr>
          <w:ilvl w:val="0"/>
          <w:numId w:val="31"/>
        </w:numPr>
        <w:spacing w:line="240" w:lineRule="auto"/>
        <w:ind w:left="851" w:hanging="284"/>
      </w:pPr>
      <w:r w:rsidRPr="00932713">
        <w:rPr>
          <w:i/>
          <w:color w:val="000000" w:themeColor="text1"/>
          <w:szCs w:val="24"/>
          <w:lang w:val="en-US"/>
        </w:rPr>
        <w:t>EventRubric</w:t>
      </w:r>
      <w:r w:rsidRPr="00932713">
        <w:rPr>
          <w:i/>
          <w:color w:val="000000" w:themeColor="text1"/>
          <w:szCs w:val="24"/>
        </w:rPr>
        <w:t xml:space="preserve"> </w:t>
      </w:r>
      <w:r w:rsidR="00B00D49">
        <w:rPr>
          <w:i/>
          <w:color w:val="000000" w:themeColor="text1"/>
          <w:szCs w:val="24"/>
        </w:rPr>
        <w:t>для списка рубрик</w:t>
      </w:r>
      <w:r w:rsidRPr="00932713">
        <w:rPr>
          <w:i/>
          <w:color w:val="000000" w:themeColor="text1"/>
          <w:szCs w:val="24"/>
        </w:rPr>
        <w:t xml:space="preserve"> </w:t>
      </w:r>
      <w:r w:rsidRPr="00D970D1">
        <w:rPr>
          <w:color w:val="000000" w:themeColor="text1"/>
          <w:szCs w:val="24"/>
        </w:rPr>
        <w:t>на</w:t>
      </w:r>
      <w:r w:rsidRPr="00932713">
        <w:rPr>
          <w:i/>
          <w:color w:val="000000" w:themeColor="text1"/>
          <w:szCs w:val="24"/>
        </w:rPr>
        <w:t xml:space="preserve"> </w:t>
      </w:r>
      <w:r w:rsidRPr="00D970D1">
        <w:rPr>
          <w:i/>
          <w:color w:val="000000" w:themeColor="text1"/>
          <w:szCs w:val="24"/>
          <w:highlight w:val="white"/>
          <w:lang w:val="en-US" w:eastAsia="ru-RU"/>
        </w:rPr>
        <w:t>ItemAdding</w:t>
      </w:r>
      <w:r>
        <w:rPr>
          <w:color w:val="000000" w:themeColor="text1"/>
          <w:szCs w:val="24"/>
          <w:lang w:eastAsia="ru-RU"/>
        </w:rPr>
        <w:t xml:space="preserve"> </w:t>
      </w:r>
      <w:r w:rsidRPr="00932713">
        <w:rPr>
          <w:color w:val="000000" w:themeColor="text1"/>
          <w:szCs w:val="24"/>
          <w:lang w:eastAsia="ru-RU"/>
        </w:rPr>
        <w:t>(</w:t>
      </w:r>
      <w:r>
        <w:rPr>
          <w:color w:val="000000" w:themeColor="text1"/>
          <w:szCs w:val="24"/>
          <w:highlight w:val="white"/>
          <w:lang w:eastAsia="ru-RU"/>
        </w:rPr>
        <w:t>д</w:t>
      </w:r>
      <w:r w:rsidRPr="00932713">
        <w:rPr>
          <w:color w:val="000000" w:themeColor="text1"/>
          <w:szCs w:val="24"/>
          <w:highlight w:val="white"/>
          <w:lang w:eastAsia="ru-RU"/>
        </w:rPr>
        <w:t xml:space="preserve">обавление </w:t>
      </w:r>
      <w:r w:rsidRPr="00B30F19">
        <w:rPr>
          <w:color w:val="000000" w:themeColor="text1"/>
          <w:szCs w:val="24"/>
          <w:lang w:eastAsia="ru-RU"/>
        </w:rPr>
        <w:t xml:space="preserve">списка </w:t>
      </w:r>
      <w:r w:rsidR="00BB571E" w:rsidRPr="00B30F19">
        <w:rPr>
          <w:color w:val="000000" w:themeColor="text1"/>
          <w:szCs w:val="24"/>
          <w:lang w:eastAsia="ru-RU"/>
        </w:rPr>
        <w:t>«</w:t>
      </w:r>
      <w:r w:rsidR="00BB571E" w:rsidRPr="00B30F19">
        <w:rPr>
          <w:szCs w:val="24"/>
        </w:rPr>
        <w:t>Доска обсуждений</w:t>
      </w:r>
      <w:r w:rsidR="00BB571E" w:rsidRPr="00B30F19">
        <w:rPr>
          <w:color w:val="000000" w:themeColor="text1"/>
          <w:szCs w:val="24"/>
          <w:lang w:eastAsia="ru-RU"/>
        </w:rPr>
        <w:t>»</w:t>
      </w:r>
      <w:r w:rsidRPr="00B30F19">
        <w:rPr>
          <w:color w:val="000000" w:themeColor="text1"/>
          <w:szCs w:val="24"/>
          <w:lang w:eastAsia="ru-RU"/>
        </w:rPr>
        <w:t xml:space="preserve"> и обновление пол</w:t>
      </w:r>
      <w:r w:rsidR="00B00D49" w:rsidRPr="00B30F19">
        <w:rPr>
          <w:color w:val="000000" w:themeColor="text1"/>
          <w:szCs w:val="24"/>
          <w:lang w:eastAsia="ru-RU"/>
        </w:rPr>
        <w:t>я</w:t>
      </w:r>
      <w:r w:rsidR="00BB571E" w:rsidRPr="00B30F19">
        <w:rPr>
          <w:color w:val="000000" w:themeColor="text1"/>
          <w:szCs w:val="24"/>
          <w:lang w:eastAsia="ru-RU"/>
        </w:rPr>
        <w:t xml:space="preserve"> «Наименование»</w:t>
      </w:r>
      <w:r w:rsidRPr="00B30F19">
        <w:rPr>
          <w:color w:val="000000" w:themeColor="text1"/>
          <w:szCs w:val="24"/>
          <w:lang w:eastAsia="ru-RU"/>
        </w:rPr>
        <w:t xml:space="preserve"> у данного элемента</w:t>
      </w:r>
      <w:r w:rsidRPr="00932713">
        <w:rPr>
          <w:color w:val="000000" w:themeColor="text1"/>
          <w:szCs w:val="24"/>
          <w:lang w:eastAsia="ru-RU"/>
        </w:rPr>
        <w:t>)</w:t>
      </w:r>
      <w:r>
        <w:rPr>
          <w:color w:val="000000" w:themeColor="text1"/>
          <w:szCs w:val="24"/>
          <w:lang w:eastAsia="ru-RU"/>
        </w:rPr>
        <w:t xml:space="preserve"> </w:t>
      </w:r>
      <w:r w:rsidRPr="00932713">
        <w:rPr>
          <w:color w:val="000000" w:themeColor="text1"/>
          <w:szCs w:val="24"/>
          <w:lang w:eastAsia="ru-RU"/>
        </w:rPr>
        <w:t xml:space="preserve">и на </w:t>
      </w:r>
      <w:r w:rsidRPr="00932713">
        <w:rPr>
          <w:color w:val="000000" w:themeColor="text1"/>
          <w:szCs w:val="24"/>
          <w:highlight w:val="white"/>
          <w:lang w:val="en-US" w:eastAsia="ru-RU"/>
        </w:rPr>
        <w:t>ItemUpdating</w:t>
      </w:r>
      <w:r>
        <w:rPr>
          <w:color w:val="000000" w:themeColor="text1"/>
          <w:szCs w:val="24"/>
          <w:lang w:eastAsia="ru-RU"/>
        </w:rPr>
        <w:t xml:space="preserve"> </w:t>
      </w:r>
      <w:r w:rsidRPr="00932713">
        <w:rPr>
          <w:color w:val="000000" w:themeColor="text1"/>
          <w:szCs w:val="24"/>
          <w:lang w:eastAsia="ru-RU"/>
        </w:rPr>
        <w:t>(</w:t>
      </w:r>
      <w:r>
        <w:rPr>
          <w:color w:val="000000" w:themeColor="text1"/>
          <w:szCs w:val="24"/>
          <w:lang w:eastAsia="ru-RU"/>
        </w:rPr>
        <w:t>п</w:t>
      </w:r>
      <w:r w:rsidRPr="00932713">
        <w:rPr>
          <w:color w:val="000000" w:themeColor="text1"/>
          <w:szCs w:val="24"/>
          <w:lang w:eastAsia="ru-RU"/>
        </w:rPr>
        <w:t>ереименование списка</w:t>
      </w:r>
      <w:r w:rsidR="00BB571E">
        <w:rPr>
          <w:color w:val="000000" w:themeColor="text1"/>
          <w:szCs w:val="24"/>
          <w:lang w:eastAsia="ru-RU"/>
        </w:rPr>
        <w:t xml:space="preserve"> </w:t>
      </w:r>
      <w:r w:rsidR="00BB571E">
        <w:rPr>
          <w:color w:val="000000" w:themeColor="text1"/>
          <w:szCs w:val="24"/>
          <w:highlight w:val="white"/>
          <w:lang w:eastAsia="ru-RU"/>
        </w:rPr>
        <w:t>«</w:t>
      </w:r>
      <w:r w:rsidR="00BB571E">
        <w:rPr>
          <w:szCs w:val="24"/>
        </w:rPr>
        <w:t>Доска обсуждений</w:t>
      </w:r>
      <w:r w:rsidR="00BB571E">
        <w:rPr>
          <w:color w:val="000000" w:themeColor="text1"/>
          <w:szCs w:val="24"/>
          <w:highlight w:val="white"/>
          <w:lang w:eastAsia="ru-RU"/>
        </w:rPr>
        <w:t>»</w:t>
      </w:r>
      <w:r w:rsidRPr="00932713">
        <w:rPr>
          <w:color w:val="000000" w:themeColor="text1"/>
          <w:szCs w:val="24"/>
          <w:lang w:eastAsia="ru-RU"/>
        </w:rPr>
        <w:t xml:space="preserve"> и поля</w:t>
      </w:r>
      <w:r w:rsidR="00B00D49">
        <w:rPr>
          <w:color w:val="000000" w:themeColor="text1"/>
          <w:szCs w:val="24"/>
          <w:lang w:eastAsia="ru-RU"/>
        </w:rPr>
        <w:t xml:space="preserve"> </w:t>
      </w:r>
      <w:r w:rsidR="00BB571E">
        <w:rPr>
          <w:color w:val="000000" w:themeColor="text1"/>
          <w:szCs w:val="24"/>
          <w:lang w:eastAsia="ru-RU"/>
        </w:rPr>
        <w:t>«</w:t>
      </w:r>
      <w:r w:rsidR="00B00D49">
        <w:rPr>
          <w:color w:val="000000" w:themeColor="text1"/>
          <w:szCs w:val="24"/>
          <w:lang w:eastAsia="ru-RU"/>
        </w:rPr>
        <w:t>Наименование</w:t>
      </w:r>
      <w:r w:rsidR="00BB571E">
        <w:rPr>
          <w:color w:val="000000" w:themeColor="text1"/>
          <w:szCs w:val="24"/>
          <w:lang w:eastAsia="ru-RU"/>
        </w:rPr>
        <w:t>»</w:t>
      </w:r>
      <w:r w:rsidRPr="00932713">
        <w:rPr>
          <w:color w:val="000000" w:themeColor="text1"/>
          <w:szCs w:val="24"/>
          <w:lang w:eastAsia="ru-RU"/>
        </w:rPr>
        <w:t xml:space="preserve">) на </w:t>
      </w:r>
      <w:r w:rsidRPr="00F24853">
        <w:rPr>
          <w:i/>
          <w:color w:val="000000" w:themeColor="text1"/>
          <w:szCs w:val="24"/>
          <w:highlight w:val="white"/>
          <w:lang w:val="en-US" w:eastAsia="ru-RU"/>
        </w:rPr>
        <w:t>ItemDeleting</w:t>
      </w:r>
      <w:r>
        <w:rPr>
          <w:color w:val="000000" w:themeColor="text1"/>
          <w:szCs w:val="24"/>
          <w:lang w:eastAsia="ru-RU"/>
        </w:rPr>
        <w:t xml:space="preserve"> </w:t>
      </w:r>
      <w:r w:rsidRPr="00932713">
        <w:rPr>
          <w:color w:val="000000" w:themeColor="text1"/>
          <w:szCs w:val="24"/>
          <w:lang w:eastAsia="ru-RU"/>
        </w:rPr>
        <w:t>(удаление списка</w:t>
      </w:r>
      <w:r w:rsidR="00BB571E">
        <w:rPr>
          <w:color w:val="000000" w:themeColor="text1"/>
          <w:szCs w:val="24"/>
          <w:lang w:eastAsia="ru-RU"/>
        </w:rPr>
        <w:t xml:space="preserve"> «</w:t>
      </w:r>
      <w:r w:rsidR="00BB571E">
        <w:rPr>
          <w:szCs w:val="24"/>
        </w:rPr>
        <w:t>Доска обсуждений</w:t>
      </w:r>
      <w:r w:rsidR="00BB571E">
        <w:rPr>
          <w:color w:val="000000" w:themeColor="text1"/>
          <w:szCs w:val="24"/>
          <w:highlight w:val="white"/>
          <w:lang w:eastAsia="ru-RU"/>
        </w:rPr>
        <w:t>»</w:t>
      </w:r>
      <w:r w:rsidR="009A5521">
        <w:rPr>
          <w:color w:val="000000" w:themeColor="text1"/>
          <w:szCs w:val="24"/>
          <w:lang w:eastAsia="ru-RU"/>
        </w:rPr>
        <w:t>);</w:t>
      </w:r>
    </w:p>
    <w:p w14:paraId="0B494398" w14:textId="4FBA38B8" w:rsidR="00D970D1" w:rsidRPr="009A5521" w:rsidRDefault="00D970D1" w:rsidP="00BB57CA">
      <w:pPr>
        <w:pStyle w:val="ac"/>
        <w:numPr>
          <w:ilvl w:val="0"/>
          <w:numId w:val="31"/>
        </w:numPr>
        <w:spacing w:line="240" w:lineRule="auto"/>
        <w:ind w:left="851" w:hanging="284"/>
      </w:pPr>
      <w:r>
        <w:t xml:space="preserve">Группы пользователей: </w:t>
      </w:r>
      <w:r w:rsidRPr="00D970D1">
        <w:rPr>
          <w:i/>
        </w:rPr>
        <w:t>«Модераторы доски объявлений»</w:t>
      </w:r>
      <w:r w:rsidR="009A5521">
        <w:rPr>
          <w:i/>
        </w:rPr>
        <w:t>;</w:t>
      </w:r>
    </w:p>
    <w:p w14:paraId="14B2CBEE" w14:textId="2AC01C05" w:rsidR="00D970D1" w:rsidRPr="009A5521" w:rsidRDefault="00072F34" w:rsidP="00BB57CA">
      <w:pPr>
        <w:pStyle w:val="ac"/>
        <w:numPr>
          <w:ilvl w:val="0"/>
          <w:numId w:val="31"/>
        </w:numPr>
        <w:spacing w:line="240" w:lineRule="auto"/>
        <w:ind w:left="851" w:hanging="284"/>
      </w:pPr>
      <w:r>
        <w:t>Задание таймера</w:t>
      </w:r>
      <w:r w:rsidR="00D970D1">
        <w:rPr>
          <w:i/>
        </w:rPr>
        <w:t xml:space="preserve"> </w:t>
      </w:r>
      <w:r w:rsidR="00D970D1" w:rsidRPr="00D970D1">
        <w:rPr>
          <w:i/>
          <w:color w:val="000000" w:themeColor="text1"/>
          <w:szCs w:val="24"/>
          <w:highlight w:val="white"/>
          <w:lang w:eastAsia="ru-RU"/>
        </w:rPr>
        <w:t>NotificationsJob</w:t>
      </w:r>
      <w:r w:rsidR="00D970D1" w:rsidRPr="00D970D1">
        <w:rPr>
          <w:i/>
          <w:color w:val="000000" w:themeColor="text1"/>
          <w:szCs w:val="24"/>
          <w:lang w:eastAsia="ru-RU"/>
        </w:rPr>
        <w:t xml:space="preserve"> </w:t>
      </w:r>
      <w:r w:rsidR="00D42A8A">
        <w:rPr>
          <w:color w:val="000000" w:themeColor="text1"/>
          <w:szCs w:val="24"/>
          <w:lang w:eastAsia="ru-RU"/>
        </w:rPr>
        <w:t>(</w:t>
      </w:r>
      <w:r w:rsidR="00D42A8A" w:rsidRPr="00D42A8A">
        <w:rPr>
          <w:color w:val="000000" w:themeColor="text1"/>
          <w:szCs w:val="24"/>
          <w:lang w:eastAsia="ru-RU"/>
        </w:rPr>
        <w:t>с</w:t>
      </w:r>
      <w:r w:rsidR="00D970D1" w:rsidRPr="00D42A8A">
        <w:rPr>
          <w:color w:val="000000" w:themeColor="text1"/>
          <w:szCs w:val="24"/>
          <w:lang w:eastAsia="ru-RU"/>
        </w:rPr>
        <w:t xml:space="preserve">ервис </w:t>
      </w:r>
      <w:r w:rsidR="00B94260" w:rsidRPr="00D42A8A">
        <w:rPr>
          <w:color w:val="000000" w:themeColor="text1"/>
          <w:szCs w:val="24"/>
          <w:lang w:eastAsia="ru-RU"/>
        </w:rPr>
        <w:t xml:space="preserve">инициирует </w:t>
      </w:r>
      <w:r w:rsidR="00D970D1" w:rsidRPr="001A5222">
        <w:rPr>
          <w:color w:val="000000" w:themeColor="text1"/>
          <w:szCs w:val="24"/>
          <w:highlight w:val="white"/>
          <w:lang w:eastAsia="ru-RU"/>
        </w:rPr>
        <w:t>отправк</w:t>
      </w:r>
      <w:r w:rsidR="00B94260">
        <w:rPr>
          <w:color w:val="000000" w:themeColor="text1"/>
          <w:szCs w:val="24"/>
          <w:highlight w:val="white"/>
          <w:lang w:eastAsia="ru-RU"/>
        </w:rPr>
        <w:t>у</w:t>
      </w:r>
      <w:r w:rsidR="00D970D1" w:rsidRPr="001A5222">
        <w:rPr>
          <w:color w:val="000000" w:themeColor="text1"/>
          <w:szCs w:val="24"/>
          <w:highlight w:val="white"/>
          <w:lang w:eastAsia="ru-RU"/>
        </w:rPr>
        <w:t xml:space="preserve"> оповещений об истечении срока публикации объявлени</w:t>
      </w:r>
      <w:r w:rsidR="00F24853">
        <w:rPr>
          <w:color w:val="000000" w:themeColor="text1"/>
          <w:szCs w:val="24"/>
          <w:lang w:eastAsia="ru-RU"/>
        </w:rPr>
        <w:t>й</w:t>
      </w:r>
      <w:r w:rsidR="00D970D1" w:rsidRPr="001A5222">
        <w:rPr>
          <w:color w:val="000000" w:themeColor="text1"/>
          <w:szCs w:val="24"/>
          <w:lang w:eastAsia="ru-RU"/>
        </w:rPr>
        <w:t>)</w:t>
      </w:r>
      <w:r w:rsidR="00D970D1">
        <w:rPr>
          <w:color w:val="000000" w:themeColor="text1"/>
          <w:szCs w:val="24"/>
          <w:lang w:eastAsia="ru-RU"/>
        </w:rPr>
        <w:t>.</w:t>
      </w:r>
    </w:p>
    <w:p w14:paraId="1FE06C1A" w14:textId="77777777" w:rsidR="00006593" w:rsidRDefault="00B30F19" w:rsidP="00286A85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>Список «Д</w:t>
      </w:r>
      <w:r w:rsidR="005304C0" w:rsidRPr="00B30F19">
        <w:rPr>
          <w:sz w:val="24"/>
          <w:szCs w:val="24"/>
        </w:rPr>
        <w:t>оска объявлений</w:t>
      </w:r>
      <w:r>
        <w:rPr>
          <w:sz w:val="24"/>
          <w:szCs w:val="24"/>
        </w:rPr>
        <w:t>»</w:t>
      </w:r>
    </w:p>
    <w:p w14:paraId="772B417B" w14:textId="43A0282E" w:rsidR="00006593" w:rsidRPr="00006593" w:rsidRDefault="00006593" w:rsidP="00006593">
      <w:pPr>
        <w:rPr>
          <w:lang w:eastAsia="ru-RU"/>
        </w:rPr>
      </w:pPr>
      <w:r>
        <w:rPr>
          <w:lang w:eastAsia="ru-RU"/>
        </w:rPr>
        <w:t>Список содержит один тип контента</w:t>
      </w:r>
      <w:r w:rsidR="002A7A8B" w:rsidRPr="002A7A8B">
        <w:rPr>
          <w:lang w:eastAsia="ru-RU"/>
        </w:rPr>
        <w:t xml:space="preserve"> “</w:t>
      </w:r>
      <w:r w:rsidR="002A7A8B">
        <w:rPr>
          <w:lang w:eastAsia="ru-RU"/>
        </w:rPr>
        <w:t>элемент</w:t>
      </w:r>
      <w:r w:rsidR="002A7A8B" w:rsidRPr="002A7A8B">
        <w:rPr>
          <w:lang w:eastAsia="ru-RU"/>
        </w:rPr>
        <w:t>”</w:t>
      </w:r>
      <w:r>
        <w:rPr>
          <w:lang w:eastAsia="ru-RU"/>
        </w:rPr>
        <w:t>.</w:t>
      </w:r>
    </w:p>
    <w:p w14:paraId="11ECE34D" w14:textId="0DCB8ACB" w:rsidR="00E11BEF" w:rsidRPr="00602829" w:rsidRDefault="002A7A8B" w:rsidP="007A3E6F">
      <w:pPr>
        <w:pStyle w:val="Head4"/>
        <w:numPr>
          <w:ilvl w:val="0"/>
          <w:numId w:val="0"/>
        </w:numPr>
        <w:spacing w:line="240" w:lineRule="auto"/>
        <w:jc w:val="right"/>
        <w:rPr>
          <w:b w:val="0"/>
          <w:i/>
          <w:sz w:val="24"/>
          <w:szCs w:val="24"/>
        </w:rPr>
      </w:pPr>
      <w:r w:rsidRPr="002A7A8B">
        <w:rPr>
          <w:sz w:val="24"/>
          <w:szCs w:val="24"/>
        </w:rPr>
        <w:t xml:space="preserve"> </w:t>
      </w:r>
      <w:r w:rsidR="00602829" w:rsidRPr="007A3E6F">
        <w:rPr>
          <w:b w:val="0"/>
          <w:bCs/>
          <w:i/>
          <w:sz w:val="24"/>
          <w:szCs w:val="24"/>
        </w:rPr>
        <w:t xml:space="preserve">Таблица </w:t>
      </w:r>
      <w:r w:rsidR="007A3E6F" w:rsidRPr="007A3E6F">
        <w:rPr>
          <w:b w:val="0"/>
          <w:bCs/>
          <w:i/>
          <w:sz w:val="24"/>
          <w:szCs w:val="24"/>
        </w:rPr>
        <w:fldChar w:fldCharType="begin"/>
      </w:r>
      <w:r w:rsidR="007A3E6F" w:rsidRPr="007A3E6F">
        <w:rPr>
          <w:b w:val="0"/>
          <w:bCs/>
          <w:i/>
          <w:sz w:val="24"/>
          <w:szCs w:val="24"/>
        </w:rPr>
        <w:instrText xml:space="preserve"> SEQ Таблица \* ARABIC </w:instrText>
      </w:r>
      <w:r w:rsidR="007A3E6F" w:rsidRPr="007A3E6F">
        <w:rPr>
          <w:b w:val="0"/>
          <w:bCs/>
          <w:i/>
          <w:sz w:val="24"/>
          <w:szCs w:val="24"/>
        </w:rPr>
        <w:fldChar w:fldCharType="separate"/>
      </w:r>
      <w:r w:rsidR="00E22EDC">
        <w:rPr>
          <w:b w:val="0"/>
          <w:bCs/>
          <w:i/>
          <w:noProof/>
          <w:sz w:val="24"/>
          <w:szCs w:val="24"/>
        </w:rPr>
        <w:t>86</w:t>
      </w:r>
      <w:r w:rsidR="007A3E6F" w:rsidRPr="007A3E6F">
        <w:rPr>
          <w:b w:val="0"/>
          <w:bCs/>
          <w:i/>
          <w:sz w:val="24"/>
          <w:szCs w:val="24"/>
        </w:rPr>
        <w:fldChar w:fldCharType="end"/>
      </w:r>
      <w:r w:rsidR="00602829" w:rsidRPr="007A3E6F">
        <w:rPr>
          <w:b w:val="0"/>
          <w:bCs/>
          <w:i/>
          <w:sz w:val="24"/>
          <w:szCs w:val="24"/>
        </w:rPr>
        <w:t xml:space="preserve">. </w:t>
      </w:r>
      <w:r w:rsidR="00602829" w:rsidRPr="007A3E6F">
        <w:rPr>
          <w:b w:val="0"/>
          <w:i/>
          <w:sz w:val="24"/>
          <w:szCs w:val="24"/>
        </w:rPr>
        <w:t>Доска</w:t>
      </w:r>
      <w:r w:rsidR="00602829" w:rsidRPr="00602829">
        <w:rPr>
          <w:b w:val="0"/>
          <w:i/>
          <w:sz w:val="24"/>
          <w:szCs w:val="24"/>
        </w:rPr>
        <w:t xml:space="preserve"> объявлений</w:t>
      </w:r>
    </w:p>
    <w:tbl>
      <w:tblPr>
        <w:tblStyle w:val="311"/>
        <w:tblW w:w="5000" w:type="pct"/>
        <w:tblLook w:val="04A0" w:firstRow="1" w:lastRow="0" w:firstColumn="1" w:lastColumn="0" w:noHBand="0" w:noVBand="1"/>
      </w:tblPr>
      <w:tblGrid>
        <w:gridCol w:w="591"/>
        <w:gridCol w:w="2124"/>
        <w:gridCol w:w="2581"/>
        <w:gridCol w:w="4048"/>
      </w:tblGrid>
      <w:tr w:rsidR="00006593" w:rsidRPr="005B1F38" w14:paraId="64EC2A5E" w14:textId="77777777" w:rsidTr="00006593">
        <w:trPr>
          <w:trHeight w:val="640"/>
        </w:trPr>
        <w:tc>
          <w:tcPr>
            <w:tcW w:w="316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71310508" w14:textId="77777777" w:rsidR="00006593" w:rsidRPr="005B1F38" w:rsidRDefault="00006593" w:rsidP="000D1B06">
            <w:pPr>
              <w:spacing w:line="240" w:lineRule="auto"/>
              <w:ind w:firstLine="0"/>
              <w:jc w:val="center"/>
              <w:rPr>
                <w:szCs w:val="20"/>
                <w:lang w:eastAsia="ru-RU"/>
              </w:rPr>
            </w:pPr>
            <w:r w:rsidRPr="005B1F38">
              <w:rPr>
                <w:szCs w:val="20"/>
                <w:lang w:eastAsia="ru-RU"/>
              </w:rPr>
              <w:t>№</w:t>
            </w:r>
          </w:p>
        </w:tc>
        <w:tc>
          <w:tcPr>
            <w:tcW w:w="1137" w:type="pc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009B05E9" w14:textId="77777777" w:rsidR="00006593" w:rsidRPr="005B1F38" w:rsidRDefault="00006593" w:rsidP="000D1B06">
            <w:pPr>
              <w:spacing w:line="240" w:lineRule="auto"/>
              <w:ind w:firstLine="34"/>
              <w:jc w:val="center"/>
              <w:rPr>
                <w:szCs w:val="20"/>
                <w:lang w:eastAsia="ru-RU"/>
              </w:rPr>
            </w:pPr>
            <w:r w:rsidRPr="005B1F38">
              <w:rPr>
                <w:szCs w:val="20"/>
                <w:lang w:eastAsia="ru-RU"/>
              </w:rPr>
              <w:t>Отображаемое имя поля</w:t>
            </w:r>
          </w:p>
        </w:tc>
        <w:tc>
          <w:tcPr>
            <w:tcW w:w="138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63E74D0" w14:textId="77777777" w:rsidR="00006593" w:rsidRPr="005B1F38" w:rsidRDefault="00006593" w:rsidP="000D1B06">
            <w:pPr>
              <w:spacing w:line="240" w:lineRule="auto"/>
              <w:ind w:firstLine="0"/>
              <w:jc w:val="center"/>
              <w:rPr>
                <w:szCs w:val="20"/>
                <w:lang w:eastAsia="ru-RU"/>
              </w:rPr>
            </w:pPr>
            <w:r w:rsidRPr="005B1F38">
              <w:rPr>
                <w:szCs w:val="20"/>
                <w:lang w:eastAsia="ru-RU"/>
              </w:rPr>
              <w:t xml:space="preserve">Тип поля </w:t>
            </w:r>
            <w:r w:rsidRPr="005B1F38">
              <w:rPr>
                <w:szCs w:val="20"/>
                <w:lang w:val="en-US" w:eastAsia="ru-RU"/>
              </w:rPr>
              <w:t>SharePoint</w:t>
            </w:r>
          </w:p>
        </w:tc>
        <w:tc>
          <w:tcPr>
            <w:tcW w:w="2166" w:type="pct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</w:tcPr>
          <w:p w14:paraId="3514401B" w14:textId="77777777" w:rsidR="00006593" w:rsidRPr="005B1F38" w:rsidRDefault="00006593" w:rsidP="000D1B06">
            <w:pPr>
              <w:spacing w:line="240" w:lineRule="auto"/>
              <w:ind w:firstLine="0"/>
              <w:jc w:val="center"/>
              <w:rPr>
                <w:szCs w:val="20"/>
                <w:lang w:eastAsia="ru-RU"/>
              </w:rPr>
            </w:pPr>
            <w:r w:rsidRPr="005B1F38">
              <w:rPr>
                <w:szCs w:val="20"/>
                <w:lang w:eastAsia="ru-RU"/>
              </w:rPr>
              <w:t>Комментарий</w:t>
            </w:r>
          </w:p>
        </w:tc>
      </w:tr>
      <w:tr w:rsidR="00006593" w:rsidRPr="005B1F38" w14:paraId="243ABB20" w14:textId="77777777" w:rsidTr="00006593">
        <w:trPr>
          <w:trHeight w:val="382"/>
        </w:trPr>
        <w:tc>
          <w:tcPr>
            <w:tcW w:w="316" w:type="pct"/>
            <w:tcBorders>
              <w:top w:val="single" w:sz="4" w:space="0" w:color="auto"/>
              <w:bottom w:val="single" w:sz="4" w:space="0" w:color="auto"/>
            </w:tcBorders>
          </w:tcPr>
          <w:p w14:paraId="06D89EEF" w14:textId="12F960F0" w:rsidR="00006593" w:rsidRPr="005B1F38" w:rsidRDefault="00006593" w:rsidP="00006593">
            <w:pPr>
              <w:spacing w:line="240" w:lineRule="auto"/>
              <w:ind w:left="255" w:firstLine="0"/>
              <w:contextualSpacing/>
              <w:jc w:val="center"/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>1</w:t>
            </w:r>
          </w:p>
        </w:tc>
        <w:tc>
          <w:tcPr>
            <w:tcW w:w="1137" w:type="pct"/>
            <w:tcBorders>
              <w:top w:val="single" w:sz="4" w:space="0" w:color="auto"/>
              <w:bottom w:val="single" w:sz="4" w:space="0" w:color="auto"/>
            </w:tcBorders>
          </w:tcPr>
          <w:p w14:paraId="3F55DFF6" w14:textId="752B9494" w:rsidR="00006593" w:rsidRPr="005B1F38" w:rsidRDefault="00006593" w:rsidP="000D1B06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 w:rsidRPr="00006593">
              <w:rPr>
                <w:szCs w:val="20"/>
                <w:lang w:eastAsia="ru-RU"/>
              </w:rPr>
              <w:t>Название рубрики</w:t>
            </w:r>
          </w:p>
        </w:tc>
        <w:tc>
          <w:tcPr>
            <w:tcW w:w="1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7DAF7D" w14:textId="4A897530" w:rsidR="00006593" w:rsidRPr="005B1F38" w:rsidRDefault="00006593" w:rsidP="000D1B06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>
              <w:rPr>
                <w:color w:val="000000"/>
                <w:szCs w:val="20"/>
                <w:lang w:eastAsia="ru-RU"/>
              </w:rPr>
              <w:t>Однострочный текст</w:t>
            </w:r>
          </w:p>
        </w:tc>
        <w:tc>
          <w:tcPr>
            <w:tcW w:w="2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CC2476B" w14:textId="0A0A9281" w:rsidR="00006593" w:rsidRPr="005B1F38" w:rsidRDefault="00006593" w:rsidP="000D1B06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>
              <w:rPr>
                <w:color w:val="000000"/>
                <w:szCs w:val="20"/>
                <w:lang w:eastAsia="ru-RU"/>
              </w:rPr>
              <w:t>Служебное поле</w:t>
            </w:r>
          </w:p>
        </w:tc>
      </w:tr>
      <w:tr w:rsidR="00006593" w:rsidRPr="005B1F38" w14:paraId="667536BF" w14:textId="77777777" w:rsidTr="00006593">
        <w:trPr>
          <w:trHeight w:val="555"/>
        </w:trPr>
        <w:tc>
          <w:tcPr>
            <w:tcW w:w="316" w:type="pct"/>
            <w:tcBorders>
              <w:top w:val="single" w:sz="4" w:space="0" w:color="auto"/>
            </w:tcBorders>
          </w:tcPr>
          <w:p w14:paraId="7C2979A3" w14:textId="040888A5" w:rsidR="00006593" w:rsidRPr="005B1F38" w:rsidRDefault="00006593" w:rsidP="00006593">
            <w:pPr>
              <w:spacing w:line="240" w:lineRule="auto"/>
              <w:ind w:left="255" w:firstLine="0"/>
              <w:contextualSpacing/>
              <w:jc w:val="center"/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>2</w:t>
            </w:r>
          </w:p>
        </w:tc>
        <w:tc>
          <w:tcPr>
            <w:tcW w:w="1137" w:type="pct"/>
            <w:tcBorders>
              <w:top w:val="single" w:sz="4" w:space="0" w:color="auto"/>
            </w:tcBorders>
          </w:tcPr>
          <w:p w14:paraId="5E2C5933" w14:textId="27049D73" w:rsidR="00006593" w:rsidRPr="005B1F38" w:rsidRDefault="00006593" w:rsidP="000D1B06">
            <w:pPr>
              <w:spacing w:after="0" w:line="240" w:lineRule="auto"/>
              <w:ind w:firstLine="34"/>
              <w:jc w:val="left"/>
              <w:rPr>
                <w:szCs w:val="20"/>
                <w:lang w:eastAsia="ru-RU"/>
              </w:rPr>
            </w:pPr>
            <w:r w:rsidRPr="00006593">
              <w:rPr>
                <w:szCs w:val="20"/>
                <w:lang w:eastAsia="ru-RU"/>
              </w:rPr>
              <w:t>Название рубрики</w:t>
            </w:r>
          </w:p>
        </w:tc>
        <w:tc>
          <w:tcPr>
            <w:tcW w:w="138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666E473" w14:textId="3D842E84" w:rsidR="00006593" w:rsidRPr="005B1F38" w:rsidRDefault="00006593" w:rsidP="000D1B06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>
              <w:rPr>
                <w:color w:val="000000"/>
                <w:szCs w:val="20"/>
                <w:lang w:eastAsia="ru-RU"/>
              </w:rPr>
              <w:t>Однострочный текст</w:t>
            </w:r>
          </w:p>
        </w:tc>
        <w:tc>
          <w:tcPr>
            <w:tcW w:w="2166" w:type="pct"/>
            <w:tcBorders>
              <w:top w:val="single" w:sz="4" w:space="0" w:color="auto"/>
              <w:left w:val="single" w:sz="4" w:space="0" w:color="auto"/>
            </w:tcBorders>
          </w:tcPr>
          <w:p w14:paraId="1456F156" w14:textId="78BB9F18" w:rsidR="00006593" w:rsidRPr="005B1F38" w:rsidRDefault="00006593" w:rsidP="000D1B06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Ссылка на список объявлений</w:t>
            </w:r>
          </w:p>
        </w:tc>
      </w:tr>
      <w:tr w:rsidR="00006593" w:rsidRPr="005B1F38" w14:paraId="12954854" w14:textId="77777777" w:rsidTr="00006593">
        <w:trPr>
          <w:trHeight w:val="640"/>
        </w:trPr>
        <w:tc>
          <w:tcPr>
            <w:tcW w:w="316" w:type="pct"/>
            <w:tcBorders>
              <w:top w:val="single" w:sz="4" w:space="0" w:color="auto"/>
            </w:tcBorders>
          </w:tcPr>
          <w:p w14:paraId="39C23AAB" w14:textId="566ED0EC" w:rsidR="00006593" w:rsidRPr="005B1F38" w:rsidRDefault="00006593" w:rsidP="00006593">
            <w:pPr>
              <w:spacing w:line="240" w:lineRule="auto"/>
              <w:ind w:left="255" w:firstLine="0"/>
              <w:contextualSpacing/>
              <w:jc w:val="center"/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>3</w:t>
            </w:r>
          </w:p>
        </w:tc>
        <w:tc>
          <w:tcPr>
            <w:tcW w:w="1137" w:type="pct"/>
            <w:tcBorders>
              <w:top w:val="single" w:sz="4" w:space="0" w:color="auto"/>
            </w:tcBorders>
          </w:tcPr>
          <w:p w14:paraId="6B518092" w14:textId="57136477" w:rsidR="00006593" w:rsidRPr="005B1F38" w:rsidRDefault="00006593" w:rsidP="000D1B06">
            <w:pPr>
              <w:spacing w:after="0" w:line="240" w:lineRule="auto"/>
              <w:ind w:firstLine="34"/>
              <w:jc w:val="left"/>
              <w:rPr>
                <w:szCs w:val="20"/>
                <w:lang w:eastAsia="ru-RU"/>
              </w:rPr>
            </w:pPr>
            <w:r w:rsidRPr="00006593">
              <w:rPr>
                <w:szCs w:val="20"/>
                <w:lang w:eastAsia="ru-RU"/>
              </w:rPr>
              <w:t>Количество дней публикации объявлений</w:t>
            </w:r>
          </w:p>
        </w:tc>
        <w:tc>
          <w:tcPr>
            <w:tcW w:w="138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0BE41B3" w14:textId="42613299" w:rsidR="00006593" w:rsidRPr="005B1F38" w:rsidRDefault="00006593" w:rsidP="000D1B06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>
              <w:rPr>
                <w:color w:val="000000"/>
                <w:szCs w:val="20"/>
                <w:lang w:eastAsia="ru-RU"/>
              </w:rPr>
              <w:t>Число</w:t>
            </w:r>
          </w:p>
        </w:tc>
        <w:tc>
          <w:tcPr>
            <w:tcW w:w="2166" w:type="pct"/>
            <w:tcBorders>
              <w:top w:val="single" w:sz="4" w:space="0" w:color="auto"/>
              <w:left w:val="single" w:sz="4" w:space="0" w:color="auto"/>
            </w:tcBorders>
          </w:tcPr>
          <w:p w14:paraId="0DEB2FCB" w14:textId="582DFC0C" w:rsidR="00006593" w:rsidRPr="005B1F38" w:rsidRDefault="00006593" w:rsidP="000D1B06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 xml:space="preserve">Количество дней </w:t>
            </w:r>
            <w:r w:rsidRPr="00006593">
              <w:rPr>
                <w:szCs w:val="20"/>
                <w:lang w:eastAsia="ru-RU"/>
              </w:rPr>
              <w:t>публикации</w:t>
            </w:r>
          </w:p>
        </w:tc>
      </w:tr>
      <w:tr w:rsidR="00006593" w:rsidRPr="005B1F38" w14:paraId="2BF2692D" w14:textId="77777777" w:rsidTr="00006593">
        <w:trPr>
          <w:trHeight w:val="640"/>
        </w:trPr>
        <w:tc>
          <w:tcPr>
            <w:tcW w:w="316" w:type="pct"/>
            <w:tcBorders>
              <w:top w:val="single" w:sz="4" w:space="0" w:color="auto"/>
            </w:tcBorders>
          </w:tcPr>
          <w:p w14:paraId="0404803B" w14:textId="7451C34D" w:rsidR="00006593" w:rsidRPr="005B1F38" w:rsidRDefault="00006593" w:rsidP="00006593">
            <w:pPr>
              <w:spacing w:line="240" w:lineRule="auto"/>
              <w:ind w:left="255" w:firstLine="0"/>
              <w:contextualSpacing/>
              <w:jc w:val="center"/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>4</w:t>
            </w:r>
          </w:p>
        </w:tc>
        <w:tc>
          <w:tcPr>
            <w:tcW w:w="1137" w:type="pct"/>
            <w:tcBorders>
              <w:top w:val="single" w:sz="4" w:space="0" w:color="auto"/>
            </w:tcBorders>
          </w:tcPr>
          <w:p w14:paraId="3BB81660" w14:textId="73A8E4A5" w:rsidR="00006593" w:rsidRPr="005B1F38" w:rsidRDefault="00006593" w:rsidP="000D1B06">
            <w:pPr>
              <w:spacing w:after="0" w:line="240" w:lineRule="auto"/>
              <w:ind w:firstLine="34"/>
              <w:jc w:val="left"/>
              <w:rPr>
                <w:szCs w:val="20"/>
                <w:lang w:eastAsia="ru-RU"/>
              </w:rPr>
            </w:pPr>
            <w:r w:rsidRPr="00006593">
              <w:rPr>
                <w:color w:val="000000"/>
                <w:szCs w:val="20"/>
                <w:lang w:eastAsia="ru-RU"/>
              </w:rPr>
              <w:t>Id списка</w:t>
            </w:r>
          </w:p>
        </w:tc>
        <w:tc>
          <w:tcPr>
            <w:tcW w:w="138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03F2A88" w14:textId="497734A4" w:rsidR="00006593" w:rsidRPr="00D4774E" w:rsidRDefault="00D4774E" w:rsidP="000D1B06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>
              <w:rPr>
                <w:szCs w:val="20"/>
                <w:lang w:val="en-US" w:eastAsia="ru-RU"/>
              </w:rPr>
              <w:t>Guid</w:t>
            </w:r>
          </w:p>
        </w:tc>
        <w:tc>
          <w:tcPr>
            <w:tcW w:w="2166" w:type="pct"/>
            <w:tcBorders>
              <w:top w:val="single" w:sz="4" w:space="0" w:color="auto"/>
              <w:left w:val="single" w:sz="4" w:space="0" w:color="auto"/>
            </w:tcBorders>
          </w:tcPr>
          <w:p w14:paraId="324F6C16" w14:textId="76BDB86F" w:rsidR="00006593" w:rsidRPr="005B1F38" w:rsidRDefault="00006593" w:rsidP="000D1B06">
            <w:pPr>
              <w:spacing w:after="0" w:line="240" w:lineRule="auto"/>
              <w:ind w:firstLine="0"/>
              <w:jc w:val="left"/>
              <w:rPr>
                <w:szCs w:val="20"/>
                <w:lang w:eastAsia="ru-RU"/>
              </w:rPr>
            </w:pPr>
            <w:r>
              <w:rPr>
                <w:color w:val="000000"/>
                <w:szCs w:val="20"/>
                <w:lang w:eastAsia="ru-RU"/>
              </w:rPr>
              <w:t>Служебное поле</w:t>
            </w:r>
          </w:p>
        </w:tc>
      </w:tr>
    </w:tbl>
    <w:p w14:paraId="230DD3F6" w14:textId="6FA9C76A" w:rsidR="00D970D1" w:rsidRPr="009A5521" w:rsidRDefault="00D970D1" w:rsidP="00867C8B">
      <w:pPr>
        <w:spacing w:after="0" w:line="240" w:lineRule="auto"/>
        <w:ind w:firstLine="567"/>
      </w:pPr>
      <w:r w:rsidRPr="009A5521">
        <w:t>При переходе по ссылке «Доска объявлений» осуществляется переход в список SharePoint «Доска объявлений». При клике на название рубрики осуществляется переход на доску объявлений соответствующей рубрики.</w:t>
      </w:r>
    </w:p>
    <w:p w14:paraId="5FEF9F51" w14:textId="16B20F67" w:rsidR="00E11BEF" w:rsidRPr="009A5521" w:rsidRDefault="00E11BEF" w:rsidP="00867C8B">
      <w:pPr>
        <w:spacing w:after="0" w:line="240" w:lineRule="auto"/>
        <w:ind w:firstLine="567"/>
      </w:pPr>
      <w:r w:rsidRPr="009A5521">
        <w:t>С</w:t>
      </w:r>
      <w:r w:rsidR="00D32A1B" w:rsidRPr="009A5521">
        <w:t>пис</w:t>
      </w:r>
      <w:r w:rsidRPr="009A5521">
        <w:t>ок</w:t>
      </w:r>
      <w:r w:rsidR="00D32A1B" w:rsidRPr="009A5521">
        <w:t xml:space="preserve"> «</w:t>
      </w:r>
      <w:r w:rsidR="005304C0" w:rsidRPr="00867C8B">
        <w:rPr>
          <w:szCs w:val="28"/>
          <w:lang w:eastAsia="ru-RU"/>
        </w:rPr>
        <w:t>Доска</w:t>
      </w:r>
      <w:r w:rsidR="005304C0" w:rsidRPr="009A5521">
        <w:t xml:space="preserve"> объявлений</w:t>
      </w:r>
      <w:r w:rsidR="00D32A1B" w:rsidRPr="009A5521">
        <w:t xml:space="preserve">» </w:t>
      </w:r>
      <w:r w:rsidRPr="009A5521">
        <w:t>содержит список созданных рубрик (название рубрики – ссылка для перехода на доску объявлений данной рубрики).</w:t>
      </w:r>
    </w:p>
    <w:p w14:paraId="1B62DC18" w14:textId="1B528980" w:rsidR="00E11BEF" w:rsidRPr="009A5521" w:rsidRDefault="00230452" w:rsidP="00867C8B">
      <w:pPr>
        <w:spacing w:after="0" w:line="240" w:lineRule="auto"/>
        <w:ind w:firstLine="567"/>
      </w:pPr>
      <w:r w:rsidRPr="00867C8B">
        <w:rPr>
          <w:szCs w:val="28"/>
          <w:lang w:eastAsia="ru-RU"/>
        </w:rPr>
        <w:t>Управление</w:t>
      </w:r>
      <w:r w:rsidR="00E11BEF" w:rsidRPr="009A5521">
        <w:t xml:space="preserve"> содержимым списка осуществляют сотрудники с соответствующими правами</w:t>
      </w:r>
      <w:r w:rsidR="00225A8D" w:rsidRPr="009A5521">
        <w:t>, входящие в группу «</w:t>
      </w:r>
      <w:r w:rsidR="00720C70" w:rsidRPr="009A5521">
        <w:t>Модераторы доски объявлений</w:t>
      </w:r>
      <w:r w:rsidR="00225A8D" w:rsidRPr="009A5521">
        <w:t>»</w:t>
      </w:r>
      <w:r w:rsidR="00E11BEF" w:rsidRPr="009A5521">
        <w:t>.</w:t>
      </w:r>
    </w:p>
    <w:p w14:paraId="7EBCAC07" w14:textId="3B224D67" w:rsidR="00E11BEF" w:rsidRPr="00B30F19" w:rsidRDefault="00E11BEF" w:rsidP="00867C8B">
      <w:pPr>
        <w:spacing w:after="0" w:line="240" w:lineRule="auto"/>
        <w:ind w:firstLine="567"/>
      </w:pPr>
      <w:r w:rsidRPr="009A5521">
        <w:t xml:space="preserve">При </w:t>
      </w:r>
      <w:r w:rsidRPr="00867C8B">
        <w:rPr>
          <w:szCs w:val="28"/>
          <w:lang w:eastAsia="ru-RU"/>
        </w:rPr>
        <w:t>создании</w:t>
      </w:r>
      <w:r w:rsidRPr="009A5521">
        <w:t xml:space="preserve"> рубрики указывается название и количество дней публикации объявлений. При сохранении элемента на </w:t>
      </w:r>
      <w:r w:rsidR="00264B49">
        <w:t>П</w:t>
      </w:r>
      <w:r w:rsidRPr="009A5521">
        <w:t xml:space="preserve">ортале создается </w:t>
      </w:r>
      <w:r w:rsidR="00E2706E" w:rsidRPr="00B30F19">
        <w:t>список SharePoint</w:t>
      </w:r>
      <w:r w:rsidRPr="00B30F19">
        <w:t xml:space="preserve"> «Доска </w:t>
      </w:r>
      <w:r w:rsidR="00E2706E" w:rsidRPr="00B30F19">
        <w:t>обсуждений</w:t>
      </w:r>
      <w:r w:rsidRPr="00B30F19">
        <w:t>»</w:t>
      </w:r>
      <w:r w:rsidR="00264B49" w:rsidRPr="00B30F19">
        <w:t>,</w:t>
      </w:r>
      <w:r w:rsidRPr="00B30F19">
        <w:t xml:space="preserve"> соответствующий данной рубрике.</w:t>
      </w:r>
    </w:p>
    <w:p w14:paraId="59D3FFC1" w14:textId="337FE78B" w:rsidR="00E11BEF" w:rsidRPr="00B30F19" w:rsidRDefault="00E11BEF" w:rsidP="00867C8B">
      <w:pPr>
        <w:spacing w:after="0" w:line="240" w:lineRule="auto"/>
        <w:ind w:firstLine="567"/>
      </w:pPr>
      <w:r w:rsidRPr="00B30F19">
        <w:t>При изменении названия рубрики изменяется название соответствующей доски объявлений.</w:t>
      </w:r>
    </w:p>
    <w:p w14:paraId="4CB90917" w14:textId="558CCD06" w:rsidR="00E11BEF" w:rsidRPr="00B30F19" w:rsidRDefault="00E11BEF" w:rsidP="00867C8B">
      <w:pPr>
        <w:spacing w:after="0" w:line="240" w:lineRule="auto"/>
        <w:ind w:firstLine="567"/>
      </w:pPr>
      <w:r w:rsidRPr="00B30F19">
        <w:t xml:space="preserve">При удалении </w:t>
      </w:r>
      <w:r w:rsidRPr="00867C8B">
        <w:rPr>
          <w:szCs w:val="28"/>
          <w:lang w:eastAsia="ru-RU"/>
        </w:rPr>
        <w:t>рубрики</w:t>
      </w:r>
      <w:r w:rsidRPr="00B30F19">
        <w:t xml:space="preserve"> удаляется соответствующая доска объявлений.</w:t>
      </w:r>
    </w:p>
    <w:p w14:paraId="26314FBA" w14:textId="6D3659C2" w:rsidR="007F3CF8" w:rsidRPr="009A5521" w:rsidRDefault="007F3CF8" w:rsidP="00995063">
      <w:pPr>
        <w:pStyle w:val="aff4"/>
      </w:pPr>
      <w:r w:rsidRPr="00B30F19">
        <w:lastRenderedPageBreak/>
        <w:t>Доска объявлений представляет собой список SharePoint «Доска обсуждений».</w:t>
      </w:r>
    </w:p>
    <w:p w14:paraId="7E98E3E4" w14:textId="6696F11D" w:rsidR="00087F1B" w:rsidRPr="009A5521" w:rsidRDefault="00087F1B" w:rsidP="00867C8B">
      <w:pPr>
        <w:spacing w:after="0" w:line="240" w:lineRule="auto"/>
        <w:ind w:firstLine="567"/>
      </w:pPr>
      <w:r w:rsidRPr="009A5521">
        <w:t xml:space="preserve">Доска </w:t>
      </w:r>
      <w:r w:rsidRPr="00867C8B">
        <w:rPr>
          <w:szCs w:val="28"/>
          <w:lang w:eastAsia="ru-RU"/>
        </w:rPr>
        <w:t>объявлений</w:t>
      </w:r>
      <w:r w:rsidRPr="009A5521">
        <w:t xml:space="preserve"> содержит набор объявлений и комментариев к ним.</w:t>
      </w:r>
    </w:p>
    <w:p w14:paraId="5C410FC0" w14:textId="77777777" w:rsidR="0066166E" w:rsidRDefault="00D32A1B" w:rsidP="00995063">
      <w:pPr>
        <w:pStyle w:val="aff4"/>
      </w:pPr>
      <w:r w:rsidRPr="009A5521">
        <w:t>Доска объявлений</w:t>
      </w:r>
      <w:r w:rsidR="00E11BEF" w:rsidRPr="009A5521">
        <w:t>, созданная на основании</w:t>
      </w:r>
      <w:r w:rsidRPr="009A5521">
        <w:t xml:space="preserve"> рубрики</w:t>
      </w:r>
      <w:r w:rsidR="00E11BEF" w:rsidRPr="009A5521">
        <w:t>,</w:t>
      </w:r>
      <w:r w:rsidR="0066166E">
        <w:t xml:space="preserve"> имеет два представления:</w:t>
      </w:r>
    </w:p>
    <w:p w14:paraId="2972184D" w14:textId="56C90162" w:rsidR="0066166E" w:rsidRDefault="00D32A1B" w:rsidP="0066166E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9A5521">
        <w:t>Активные объявления</w:t>
      </w:r>
      <w:r w:rsidR="0066166E">
        <w:t>;</w:t>
      </w:r>
      <w:r w:rsidRPr="009A5521">
        <w:t xml:space="preserve"> </w:t>
      </w:r>
    </w:p>
    <w:p w14:paraId="4E9E77B7" w14:textId="191B0483" w:rsidR="00D32A1B" w:rsidRPr="009A5521" w:rsidRDefault="00D32A1B" w:rsidP="0066166E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9A5521">
        <w:t>Архив.</w:t>
      </w:r>
    </w:p>
    <w:p w14:paraId="022DC81D" w14:textId="5DA82CA3" w:rsidR="00087F1B" w:rsidRPr="009A5521" w:rsidRDefault="001331F2" w:rsidP="00867C8B">
      <w:pPr>
        <w:spacing w:after="0" w:line="240" w:lineRule="auto"/>
        <w:ind w:firstLine="567"/>
      </w:pPr>
      <w:r w:rsidRPr="009A5521">
        <w:t xml:space="preserve">В </w:t>
      </w:r>
      <w:r w:rsidRPr="00867C8B">
        <w:rPr>
          <w:szCs w:val="28"/>
          <w:lang w:eastAsia="ru-RU"/>
        </w:rPr>
        <w:t>представлени</w:t>
      </w:r>
      <w:r w:rsidR="00264B49" w:rsidRPr="00867C8B">
        <w:rPr>
          <w:szCs w:val="28"/>
          <w:lang w:eastAsia="ru-RU"/>
        </w:rPr>
        <w:t>и</w:t>
      </w:r>
      <w:r w:rsidRPr="009A5521">
        <w:t xml:space="preserve"> </w:t>
      </w:r>
      <w:r w:rsidR="00087F1B" w:rsidRPr="009A5521">
        <w:t>«Активные объявлени</w:t>
      </w:r>
      <w:r w:rsidR="00264B49">
        <w:t>я</w:t>
      </w:r>
      <w:r w:rsidR="00087F1B" w:rsidRPr="009A5521">
        <w:t>»</w:t>
      </w:r>
      <w:r w:rsidRPr="009A5521">
        <w:t xml:space="preserve"> отображаются </w:t>
      </w:r>
      <w:r w:rsidR="00087F1B" w:rsidRPr="009A5521">
        <w:t xml:space="preserve">объявления с фильтром: </w:t>
      </w:r>
      <w:r w:rsidR="00CB3C7F" w:rsidRPr="009A5521">
        <w:t>[Сегодня]</w:t>
      </w:r>
      <w:r w:rsidR="00087F1B" w:rsidRPr="009A5521">
        <w:t xml:space="preserve"> </w:t>
      </w:r>
      <w:r w:rsidR="00CB3C7F" w:rsidRPr="009A5521">
        <w:t>=&lt;</w:t>
      </w:r>
      <w:r w:rsidR="00087F1B" w:rsidRPr="009A5521">
        <w:t xml:space="preserve"> ((</w:t>
      </w:r>
      <w:r w:rsidR="00CB3C7F" w:rsidRPr="009A5521">
        <w:t xml:space="preserve">дата изменения </w:t>
      </w:r>
      <w:r w:rsidR="00083659" w:rsidRPr="009A5521">
        <w:t>или создания</w:t>
      </w:r>
      <w:r w:rsidR="00CB3C7F" w:rsidRPr="009A5521">
        <w:t xml:space="preserve"> объявления (темы)</w:t>
      </w:r>
      <w:r w:rsidR="00087F1B" w:rsidRPr="009A5521">
        <w:t>)</w:t>
      </w:r>
      <w:r w:rsidR="00CB3C7F" w:rsidRPr="009A5521">
        <w:t xml:space="preserve"> + </w:t>
      </w:r>
      <w:r w:rsidR="00087F1B" w:rsidRPr="009A5521">
        <w:t>(Количество дней публикации объявлений из справочника рубрик)).</w:t>
      </w:r>
    </w:p>
    <w:p w14:paraId="75DB13E6" w14:textId="77777777" w:rsidR="0006135B" w:rsidRDefault="00087F1B" w:rsidP="00867C8B">
      <w:pPr>
        <w:spacing w:after="0" w:line="240" w:lineRule="auto"/>
        <w:ind w:firstLine="567"/>
      </w:pPr>
      <w:r w:rsidRPr="007C1A6F">
        <w:t xml:space="preserve">В </w:t>
      </w:r>
      <w:r w:rsidRPr="00867C8B">
        <w:rPr>
          <w:szCs w:val="28"/>
          <w:lang w:eastAsia="ru-RU"/>
        </w:rPr>
        <w:t>представлени</w:t>
      </w:r>
      <w:r w:rsidR="00264B49" w:rsidRPr="00867C8B">
        <w:rPr>
          <w:szCs w:val="28"/>
          <w:lang w:eastAsia="ru-RU"/>
        </w:rPr>
        <w:t>и</w:t>
      </w:r>
      <w:r w:rsidRPr="00867C8B">
        <w:rPr>
          <w:szCs w:val="28"/>
          <w:lang w:eastAsia="ru-RU"/>
        </w:rPr>
        <w:t xml:space="preserve"> «Архив» отображаются объявления с фильтром: </w:t>
      </w:r>
      <w:r w:rsidR="00CB3C7F" w:rsidRPr="00867C8B">
        <w:rPr>
          <w:szCs w:val="28"/>
          <w:lang w:eastAsia="ru-RU"/>
        </w:rPr>
        <w:t>[Сегодня</w:t>
      </w:r>
      <w:r w:rsidR="00083659" w:rsidRPr="00867C8B">
        <w:rPr>
          <w:szCs w:val="28"/>
          <w:lang w:eastAsia="ru-RU"/>
        </w:rPr>
        <w:t>]</w:t>
      </w:r>
      <w:r w:rsidRPr="00867C8B">
        <w:rPr>
          <w:szCs w:val="28"/>
          <w:lang w:eastAsia="ru-RU"/>
        </w:rPr>
        <w:t xml:space="preserve"> </w:t>
      </w:r>
      <w:r w:rsidR="00083659" w:rsidRPr="00867C8B">
        <w:rPr>
          <w:szCs w:val="28"/>
          <w:lang w:eastAsia="ru-RU"/>
        </w:rPr>
        <w:t xml:space="preserve">&gt; </w:t>
      </w:r>
      <w:r w:rsidRPr="00867C8B">
        <w:rPr>
          <w:szCs w:val="28"/>
          <w:lang w:eastAsia="ru-RU"/>
        </w:rPr>
        <w:t>(</w:t>
      </w:r>
      <w:r w:rsidR="00083659" w:rsidRPr="00867C8B">
        <w:rPr>
          <w:szCs w:val="28"/>
          <w:lang w:eastAsia="ru-RU"/>
        </w:rPr>
        <w:t>дата</w:t>
      </w:r>
      <w:r w:rsidR="00CB3C7F" w:rsidRPr="00867C8B">
        <w:rPr>
          <w:szCs w:val="28"/>
          <w:lang w:eastAsia="ru-RU"/>
        </w:rPr>
        <w:t xml:space="preserve"> изменения </w:t>
      </w:r>
      <w:r w:rsidR="00083659" w:rsidRPr="00867C8B">
        <w:rPr>
          <w:szCs w:val="28"/>
          <w:lang w:eastAsia="ru-RU"/>
        </w:rPr>
        <w:t>или</w:t>
      </w:r>
      <w:r w:rsidR="00083659" w:rsidRPr="007C1A6F">
        <w:t xml:space="preserve"> создания</w:t>
      </w:r>
      <w:r w:rsidR="00CB3C7F" w:rsidRPr="007C1A6F">
        <w:t xml:space="preserve"> объявления (темы)</w:t>
      </w:r>
      <w:r w:rsidRPr="007C1A6F">
        <w:t>)</w:t>
      </w:r>
      <w:r w:rsidR="00CB3C7F" w:rsidRPr="007C1A6F">
        <w:t xml:space="preserve"> + </w:t>
      </w:r>
      <w:r w:rsidRPr="007C1A6F">
        <w:t>(</w:t>
      </w:r>
      <w:r w:rsidR="00CB3C7F" w:rsidRPr="007C1A6F">
        <w:t>срок показа для данной рубрики из справочника рубрик</w:t>
      </w:r>
      <w:r w:rsidRPr="007C1A6F">
        <w:t>))</w:t>
      </w:r>
      <w:r w:rsidR="00CB3C7F" w:rsidRPr="007C1A6F">
        <w:t xml:space="preserve">. </w:t>
      </w:r>
    </w:p>
    <w:p w14:paraId="6354E9AB" w14:textId="50F6D0AF" w:rsidR="007E5AFD" w:rsidRDefault="007E5AFD" w:rsidP="00995063">
      <w:pPr>
        <w:pStyle w:val="aff4"/>
      </w:pPr>
    </w:p>
    <w:p w14:paraId="4D7C16B0" w14:textId="77777777" w:rsidR="0006135B" w:rsidRPr="00DE693B" w:rsidRDefault="0006135B" w:rsidP="0006135B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 w:rsidRPr="00DE693B">
        <w:rPr>
          <w:sz w:val="24"/>
          <w:szCs w:val="24"/>
        </w:rPr>
        <w:t>Распределение ролей пользователей</w:t>
      </w:r>
    </w:p>
    <w:p w14:paraId="366EBE13" w14:textId="2451590E" w:rsidR="0006135B" w:rsidRPr="0006135B" w:rsidRDefault="0006135B" w:rsidP="0006135B">
      <w:pPr>
        <w:spacing w:after="0" w:line="240" w:lineRule="auto"/>
        <w:ind w:firstLine="567"/>
      </w:pPr>
      <w:r w:rsidRPr="0006135B">
        <w:t>В рамках раздела «Доска объявлений» действует следующая матрица ролей (см. </w:t>
      </w:r>
      <w:r w:rsidR="00E64666" w:rsidRPr="00E64666">
        <w:fldChar w:fldCharType="begin"/>
      </w:r>
      <w:r w:rsidR="00E64666" w:rsidRPr="00E64666">
        <w:instrText xml:space="preserve"> REF _Ref465079548 \h  \* MERGEFORMAT </w:instrText>
      </w:r>
      <w:r w:rsidR="00E64666" w:rsidRPr="00E64666">
        <w:fldChar w:fldCharType="separate"/>
      </w:r>
      <w:r w:rsidR="00E22EDC" w:rsidRPr="00E22EDC">
        <w:rPr>
          <w:bCs/>
          <w:szCs w:val="18"/>
        </w:rPr>
        <w:t xml:space="preserve">Таблица </w:t>
      </w:r>
      <w:r w:rsidR="00E22EDC" w:rsidRPr="00E22EDC">
        <w:rPr>
          <w:bCs/>
          <w:noProof/>
          <w:szCs w:val="18"/>
        </w:rPr>
        <w:t>87</w:t>
      </w:r>
      <w:r w:rsidR="00E64666" w:rsidRPr="00E64666">
        <w:fldChar w:fldCharType="end"/>
      </w:r>
      <w:r w:rsidRPr="00E64666">
        <w:t>).</w:t>
      </w:r>
    </w:p>
    <w:p w14:paraId="517EBF2F" w14:textId="63DF70E7" w:rsidR="0006135B" w:rsidRPr="0006135B" w:rsidRDefault="0006135B" w:rsidP="0006135B">
      <w:pPr>
        <w:keepNext/>
        <w:spacing w:before="200" w:line="240" w:lineRule="auto"/>
        <w:jc w:val="right"/>
        <w:rPr>
          <w:bCs/>
          <w:i/>
          <w:szCs w:val="18"/>
        </w:rPr>
      </w:pPr>
      <w:bookmarkStart w:id="814" w:name="_Ref454807170"/>
      <w:bookmarkStart w:id="815" w:name="_Ref465079548"/>
      <w:r w:rsidRPr="0006135B">
        <w:rPr>
          <w:bCs/>
          <w:i/>
          <w:szCs w:val="18"/>
        </w:rPr>
        <w:t xml:space="preserve">Таблица </w:t>
      </w:r>
      <w:bookmarkEnd w:id="814"/>
      <w:r w:rsidR="007A3E6F" w:rsidRPr="00BB57CA">
        <w:rPr>
          <w:bCs/>
          <w:i/>
          <w:szCs w:val="18"/>
        </w:rPr>
        <w:fldChar w:fldCharType="begin"/>
      </w:r>
      <w:r w:rsidR="007A3E6F" w:rsidRPr="00BB57CA">
        <w:rPr>
          <w:bCs/>
          <w:i/>
          <w:szCs w:val="18"/>
        </w:rPr>
        <w:instrText xml:space="preserve"> SEQ Таблица \* ARABIC </w:instrText>
      </w:r>
      <w:r w:rsidR="007A3E6F" w:rsidRPr="00BB57CA">
        <w:rPr>
          <w:bCs/>
          <w:i/>
          <w:szCs w:val="18"/>
        </w:rPr>
        <w:fldChar w:fldCharType="separate"/>
      </w:r>
      <w:r w:rsidR="00E22EDC">
        <w:rPr>
          <w:bCs/>
          <w:i/>
          <w:noProof/>
          <w:szCs w:val="18"/>
        </w:rPr>
        <w:t>87</w:t>
      </w:r>
      <w:r w:rsidR="007A3E6F" w:rsidRPr="00BB57CA">
        <w:rPr>
          <w:bCs/>
          <w:i/>
          <w:szCs w:val="18"/>
        </w:rPr>
        <w:fldChar w:fldCharType="end"/>
      </w:r>
      <w:bookmarkEnd w:id="815"/>
      <w:r w:rsidR="007A3E6F">
        <w:rPr>
          <w:bCs/>
          <w:i/>
          <w:szCs w:val="18"/>
        </w:rPr>
        <w:t xml:space="preserve"> </w:t>
      </w:r>
      <w:r w:rsidRPr="0006135B">
        <w:rPr>
          <w:bCs/>
          <w:i/>
          <w:szCs w:val="18"/>
        </w:rPr>
        <w:t>- Матрица ролей «Доска объявлений»</w:t>
      </w:r>
    </w:p>
    <w:tbl>
      <w:tblPr>
        <w:tblStyle w:val="330"/>
        <w:tblW w:w="5000" w:type="pct"/>
        <w:tblLook w:val="04A0" w:firstRow="1" w:lastRow="0" w:firstColumn="1" w:lastColumn="0" w:noHBand="0" w:noVBand="1"/>
      </w:tblPr>
      <w:tblGrid>
        <w:gridCol w:w="2971"/>
        <w:gridCol w:w="6373"/>
      </w:tblGrid>
      <w:tr w:rsidR="0006135B" w:rsidRPr="0006135B" w14:paraId="25E5EDB3" w14:textId="77777777" w:rsidTr="0006135B">
        <w:trPr>
          <w:tblHeader/>
        </w:trPr>
        <w:tc>
          <w:tcPr>
            <w:tcW w:w="1590" w:type="pct"/>
          </w:tcPr>
          <w:p w14:paraId="06795794" w14:textId="77777777" w:rsidR="0006135B" w:rsidRPr="00E64666" w:rsidRDefault="0006135B" w:rsidP="0006135B">
            <w:pPr>
              <w:spacing w:after="0" w:line="240" w:lineRule="auto"/>
              <w:ind w:firstLine="0"/>
              <w:jc w:val="center"/>
              <w:rPr>
                <w:b/>
                <w:szCs w:val="24"/>
                <w:lang w:eastAsia="ru-RU"/>
              </w:rPr>
            </w:pPr>
            <w:r w:rsidRPr="00E64666">
              <w:rPr>
                <w:b/>
                <w:szCs w:val="24"/>
                <w:lang w:eastAsia="ru-RU"/>
              </w:rPr>
              <w:t>Роль</w:t>
            </w:r>
          </w:p>
        </w:tc>
        <w:tc>
          <w:tcPr>
            <w:tcW w:w="3410" w:type="pct"/>
          </w:tcPr>
          <w:p w14:paraId="782172A6" w14:textId="77777777" w:rsidR="0006135B" w:rsidRPr="00E64666" w:rsidRDefault="0006135B" w:rsidP="0006135B">
            <w:pPr>
              <w:spacing w:after="0" w:line="240" w:lineRule="auto"/>
              <w:ind w:firstLine="0"/>
              <w:jc w:val="center"/>
              <w:rPr>
                <w:b/>
                <w:szCs w:val="24"/>
                <w:lang w:eastAsia="ru-RU"/>
              </w:rPr>
            </w:pPr>
            <w:r w:rsidRPr="00E64666">
              <w:rPr>
                <w:b/>
                <w:szCs w:val="24"/>
                <w:lang w:eastAsia="ru-RU"/>
              </w:rPr>
              <w:t>Доступные действия</w:t>
            </w:r>
          </w:p>
        </w:tc>
      </w:tr>
      <w:tr w:rsidR="0006135B" w:rsidRPr="0006135B" w14:paraId="132230C6" w14:textId="77777777" w:rsidTr="0006135B">
        <w:tc>
          <w:tcPr>
            <w:tcW w:w="1590" w:type="pct"/>
          </w:tcPr>
          <w:p w14:paraId="00DCBE9A" w14:textId="77777777" w:rsidR="0006135B" w:rsidRPr="00E64666" w:rsidRDefault="0006135B" w:rsidP="0006135B">
            <w:pPr>
              <w:spacing w:after="0" w:line="240" w:lineRule="auto"/>
              <w:ind w:firstLine="0"/>
              <w:jc w:val="left"/>
              <w:rPr>
                <w:b/>
                <w:szCs w:val="24"/>
                <w:lang w:eastAsia="ru-RU"/>
              </w:rPr>
            </w:pPr>
            <w:r w:rsidRPr="00E64666">
              <w:rPr>
                <w:szCs w:val="24"/>
                <w:lang w:eastAsia="ru-RU"/>
              </w:rPr>
              <w:t>Сотрудники Тюменьэнерго</w:t>
            </w:r>
          </w:p>
        </w:tc>
        <w:tc>
          <w:tcPr>
            <w:tcW w:w="3410" w:type="pct"/>
          </w:tcPr>
          <w:p w14:paraId="2F88D3DE" w14:textId="77777777" w:rsidR="0006135B" w:rsidRPr="00E64666" w:rsidRDefault="0006135B" w:rsidP="0006135B">
            <w:pPr>
              <w:spacing w:after="0" w:line="240" w:lineRule="auto"/>
              <w:ind w:firstLine="0"/>
              <w:rPr>
                <w:b/>
                <w:szCs w:val="24"/>
                <w:lang w:eastAsia="ru-RU"/>
              </w:rPr>
            </w:pPr>
            <w:r w:rsidRPr="00E64666">
              <w:rPr>
                <w:szCs w:val="24"/>
                <w:lang w:eastAsia="ru-RU"/>
              </w:rPr>
              <w:t>Создание новых записей с отзывами или пожеланиями</w:t>
            </w:r>
          </w:p>
        </w:tc>
      </w:tr>
      <w:tr w:rsidR="0006135B" w:rsidRPr="0006135B" w14:paraId="129C882F" w14:textId="77777777" w:rsidTr="0006135B">
        <w:tc>
          <w:tcPr>
            <w:tcW w:w="1590" w:type="pct"/>
          </w:tcPr>
          <w:p w14:paraId="21B5CC4C" w14:textId="77777777" w:rsidR="0006135B" w:rsidRPr="00E64666" w:rsidRDefault="0006135B" w:rsidP="0006135B">
            <w:pPr>
              <w:spacing w:after="0" w:line="240" w:lineRule="auto"/>
              <w:ind w:firstLine="0"/>
              <w:jc w:val="left"/>
              <w:rPr>
                <w:szCs w:val="24"/>
                <w:lang w:eastAsia="ru-RU"/>
              </w:rPr>
            </w:pPr>
            <w:r w:rsidRPr="00E64666">
              <w:rPr>
                <w:szCs w:val="24"/>
                <w:lang w:eastAsia="ru-RU"/>
              </w:rPr>
              <w:t>КС-ДО-Модераторы</w:t>
            </w:r>
          </w:p>
        </w:tc>
        <w:tc>
          <w:tcPr>
            <w:tcW w:w="3410" w:type="pct"/>
          </w:tcPr>
          <w:p w14:paraId="566B4FD2" w14:textId="77777777" w:rsidR="0006135B" w:rsidRPr="00E64666" w:rsidRDefault="0006135B" w:rsidP="0006135B">
            <w:pPr>
              <w:spacing w:after="0" w:line="240" w:lineRule="auto"/>
              <w:ind w:firstLine="0"/>
              <w:jc w:val="left"/>
              <w:rPr>
                <w:szCs w:val="24"/>
                <w:lang w:eastAsia="ru-RU"/>
              </w:rPr>
            </w:pPr>
            <w:r w:rsidRPr="00E64666">
              <w:rPr>
                <w:szCs w:val="24"/>
                <w:lang w:eastAsia="ru-RU"/>
              </w:rPr>
              <w:t xml:space="preserve">Редактирование, удаление записей </w:t>
            </w:r>
          </w:p>
        </w:tc>
      </w:tr>
    </w:tbl>
    <w:p w14:paraId="1A2120DC" w14:textId="77777777" w:rsidR="0006135B" w:rsidRPr="0006135B" w:rsidRDefault="0006135B" w:rsidP="0006135B">
      <w:pPr>
        <w:spacing w:after="0" w:line="240" w:lineRule="auto"/>
        <w:ind w:firstLine="567"/>
        <w:rPr>
          <w:szCs w:val="28"/>
          <w:lang w:eastAsia="ru-RU"/>
        </w:rPr>
      </w:pPr>
    </w:p>
    <w:p w14:paraId="21F8631C" w14:textId="59B87957" w:rsidR="007E5AFD" w:rsidRPr="007C1A6F" w:rsidRDefault="00583CF8" w:rsidP="00AB7CDD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 w:rsidRPr="007C1A6F">
        <w:rPr>
          <w:sz w:val="24"/>
          <w:szCs w:val="24"/>
        </w:rPr>
        <w:t>Уведомления</w:t>
      </w:r>
      <w:r w:rsidR="00DB081B" w:rsidRPr="007C1A6F">
        <w:rPr>
          <w:sz w:val="24"/>
          <w:szCs w:val="24"/>
        </w:rPr>
        <w:t xml:space="preserve"> </w:t>
      </w:r>
    </w:p>
    <w:p w14:paraId="419E8682" w14:textId="21BD3B19" w:rsidR="00DB081B" w:rsidRPr="007C1A6F" w:rsidRDefault="00583CF8" w:rsidP="00867C8B">
      <w:pPr>
        <w:spacing w:after="0" w:line="240" w:lineRule="auto"/>
        <w:ind w:firstLine="567"/>
      </w:pPr>
      <w:r w:rsidRPr="007C1A6F">
        <w:t xml:space="preserve">Если </w:t>
      </w:r>
      <w:r w:rsidR="00DB081B" w:rsidRPr="007C1A6F">
        <w:t xml:space="preserve">срок </w:t>
      </w:r>
      <w:r w:rsidR="00DB081B" w:rsidRPr="00867C8B">
        <w:rPr>
          <w:szCs w:val="28"/>
          <w:lang w:eastAsia="ru-RU"/>
        </w:rPr>
        <w:t>публикации</w:t>
      </w:r>
      <w:r w:rsidR="00DB081B" w:rsidRPr="007C1A6F">
        <w:t xml:space="preserve"> объявления истек и объявление перемещено в архив</w:t>
      </w:r>
      <w:r w:rsidR="00DF7994" w:rsidRPr="007C1A6F">
        <w:t>,</w:t>
      </w:r>
      <w:r w:rsidRPr="007C1A6F">
        <w:t xml:space="preserve"> системное задание по настроенному расписанию</w:t>
      </w:r>
      <w:r w:rsidR="00720C70" w:rsidRPr="007C1A6F">
        <w:t xml:space="preserve"> (</w:t>
      </w:r>
      <w:r w:rsidR="00DC58C4">
        <w:t>функционал</w:t>
      </w:r>
      <w:r w:rsidR="00DC58C4" w:rsidRPr="007C1A6F">
        <w:t xml:space="preserve"> </w:t>
      </w:r>
      <w:r w:rsidR="00720C70" w:rsidRPr="007C1A6F">
        <w:t>отправки оповещений об истечении срока публикации объявлений)</w:t>
      </w:r>
      <w:r w:rsidRPr="007C1A6F">
        <w:t xml:space="preserve"> отправляет</w:t>
      </w:r>
      <w:r w:rsidR="001E6B97" w:rsidRPr="007C1A6F">
        <w:t xml:space="preserve"> </w:t>
      </w:r>
      <w:r w:rsidRPr="007C1A6F">
        <w:t>автору объявления</w:t>
      </w:r>
      <w:r w:rsidR="00F71998" w:rsidRPr="007C1A6F">
        <w:t xml:space="preserve"> уведомление «</w:t>
      </w:r>
      <w:r w:rsidR="001E6B97" w:rsidRPr="007C1A6F">
        <w:t>Для возобновления обсуждений обновите название тем</w:t>
      </w:r>
      <w:r w:rsidR="00DF7994" w:rsidRPr="007C1A6F">
        <w:t>ы</w:t>
      </w:r>
      <w:r w:rsidR="001E6B97" w:rsidRPr="007C1A6F">
        <w:t xml:space="preserve"> обсуждения</w:t>
      </w:r>
      <w:r w:rsidR="00F71998" w:rsidRPr="007C1A6F">
        <w:t>» (</w:t>
      </w:r>
      <w:r w:rsidR="00F71998" w:rsidRPr="00AB7CDD">
        <w:t>ш</w:t>
      </w:r>
      <w:r w:rsidR="00DB081B" w:rsidRPr="00AB7CDD">
        <w:t>аблон уведомления можно изменить в списке шаблонов уведомлений</w:t>
      </w:r>
      <w:r w:rsidR="00AB7CDD" w:rsidRPr="00AB7CDD">
        <w:t xml:space="preserve">, см. п. </w:t>
      </w:r>
      <w:r w:rsidR="00AB7CDD" w:rsidRPr="00AB7CDD">
        <w:fldChar w:fldCharType="begin"/>
      </w:r>
      <w:r w:rsidR="00AB7CDD" w:rsidRPr="00AB7CDD">
        <w:instrText xml:space="preserve"> REF _Ref463460874 \r \h </w:instrText>
      </w:r>
      <w:r w:rsidR="00AB7CDD">
        <w:instrText xml:space="preserve"> \* MERGEFORMAT </w:instrText>
      </w:r>
      <w:r w:rsidR="00AB7CDD" w:rsidRPr="00AB7CDD">
        <w:fldChar w:fldCharType="separate"/>
      </w:r>
      <w:r w:rsidR="00E22EDC">
        <w:t>4.3.4</w:t>
      </w:r>
      <w:r w:rsidR="00AB7CDD" w:rsidRPr="00AB7CDD">
        <w:fldChar w:fldCharType="end"/>
      </w:r>
      <w:r w:rsidR="00AB7CDD" w:rsidRPr="00AB7CDD">
        <w:t xml:space="preserve"> настоящего документа</w:t>
      </w:r>
      <w:r w:rsidR="00F71998" w:rsidRPr="00AB7CDD">
        <w:t>)</w:t>
      </w:r>
      <w:r w:rsidR="00DB081B" w:rsidRPr="00AB7CDD">
        <w:t>.</w:t>
      </w:r>
    </w:p>
    <w:p w14:paraId="16B8C717" w14:textId="4A616941" w:rsidR="00EF3759" w:rsidRPr="00D42A8A" w:rsidRDefault="00EF3759" w:rsidP="00286A85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816" w:name="_Toc465336186"/>
      <w:r w:rsidRPr="00D42A8A">
        <w:rPr>
          <w:sz w:val="24"/>
          <w:szCs w:val="24"/>
        </w:rPr>
        <w:t>Фотогалере</w:t>
      </w:r>
      <w:r w:rsidR="00587FDA" w:rsidRPr="00D42A8A">
        <w:rPr>
          <w:sz w:val="24"/>
          <w:szCs w:val="24"/>
        </w:rPr>
        <w:t>я</w:t>
      </w:r>
      <w:bookmarkEnd w:id="816"/>
      <w:r w:rsidRPr="00D42A8A">
        <w:rPr>
          <w:sz w:val="24"/>
          <w:szCs w:val="24"/>
        </w:rPr>
        <w:t xml:space="preserve"> </w:t>
      </w:r>
    </w:p>
    <w:p w14:paraId="6706C91E" w14:textId="443879E1" w:rsidR="00E64E27" w:rsidRDefault="00E64E27" w:rsidP="00867C8B">
      <w:pPr>
        <w:spacing w:after="0" w:line="240" w:lineRule="auto"/>
        <w:ind w:firstLine="567"/>
      </w:pPr>
      <w:r>
        <w:t xml:space="preserve">Решение </w:t>
      </w:r>
      <w:r w:rsidRPr="00867C8B">
        <w:rPr>
          <w:szCs w:val="28"/>
          <w:lang w:eastAsia="ru-RU"/>
        </w:rPr>
        <w:t>реализовано</w:t>
      </w:r>
      <w:r>
        <w:t xml:space="preserve"> на основе стандартного приложения </w:t>
      </w:r>
      <w:r w:rsidR="00702F35" w:rsidRPr="00284E31">
        <w:t>MS</w:t>
      </w:r>
      <w:r w:rsidR="00702F35" w:rsidRPr="00702F35">
        <w:t xml:space="preserve"> </w:t>
      </w:r>
      <w:r w:rsidRPr="00702F35">
        <w:t>SharePoint</w:t>
      </w:r>
      <w:r w:rsidRPr="007820F3">
        <w:t xml:space="preserve"> </w:t>
      </w:r>
      <w:r>
        <w:t>«</w:t>
      </w:r>
      <w:r w:rsidRPr="002F02A5">
        <w:t>Библиотека рисунков</w:t>
      </w:r>
      <w:r>
        <w:t xml:space="preserve">». </w:t>
      </w:r>
      <w:r w:rsidR="005B789A">
        <w:t>С</w:t>
      </w:r>
      <w:r>
        <w:t>оздан обработчик событий, который при загрузке фотографии созда</w:t>
      </w:r>
      <w:r w:rsidR="005B789A">
        <w:t>ет</w:t>
      </w:r>
      <w:r>
        <w:t xml:space="preserve"> ее уменьшенный вариант для просмотра. </w:t>
      </w:r>
      <w:r w:rsidR="005B789A">
        <w:t>Реализованы</w:t>
      </w:r>
      <w:r>
        <w:t xml:space="preserve"> веб</w:t>
      </w:r>
      <w:r w:rsidR="00702F35" w:rsidRPr="00702F35">
        <w:t>-</w:t>
      </w:r>
      <w:r>
        <w:t xml:space="preserve">части для просмотра уменьшенных изображений и перехода к полноразмерному варианту. </w:t>
      </w:r>
      <w:r w:rsidR="00CD55C2">
        <w:t>Н</w:t>
      </w:r>
      <w:r>
        <w:t>астроено представление, отображающее последнюю загруженную фотографию, для просмотра ее на главной странице.</w:t>
      </w:r>
    </w:p>
    <w:p w14:paraId="5E757895" w14:textId="29CF9817" w:rsidR="00702F35" w:rsidRDefault="00702F35" w:rsidP="00867C8B">
      <w:pPr>
        <w:spacing w:after="0" w:line="240" w:lineRule="auto"/>
        <w:ind w:firstLine="567"/>
      </w:pPr>
      <w:r>
        <w:t xml:space="preserve">Поиск </w:t>
      </w:r>
      <w:r w:rsidRPr="00867C8B">
        <w:rPr>
          <w:szCs w:val="28"/>
          <w:lang w:eastAsia="ru-RU"/>
        </w:rPr>
        <w:t>объектов</w:t>
      </w:r>
      <w:r>
        <w:t xml:space="preserve"> осуществля</w:t>
      </w:r>
      <w:r w:rsidR="00C205E6">
        <w:t>е</w:t>
      </w:r>
      <w:r>
        <w:t>тся по атрибутам:</w:t>
      </w:r>
    </w:p>
    <w:p w14:paraId="6260BC7D" w14:textId="1342D5AA" w:rsidR="00702F35" w:rsidRDefault="00702F35" w:rsidP="00D42A8A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д</w:t>
      </w:r>
      <w:r w:rsidRPr="000E08F6">
        <w:t>ата фото</w:t>
      </w:r>
      <w:r w:rsidR="00020B91">
        <w:t>;</w:t>
      </w:r>
    </w:p>
    <w:p w14:paraId="342C000C" w14:textId="77777777" w:rsidR="00702F35" w:rsidRDefault="00702F35" w:rsidP="00D42A8A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0E08F6">
        <w:t>автор фото</w:t>
      </w:r>
      <w:r>
        <w:t>;</w:t>
      </w:r>
    </w:p>
    <w:p w14:paraId="170A90C6" w14:textId="77777777" w:rsidR="00702F35" w:rsidRDefault="00702F35" w:rsidP="00D42A8A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филиал;</w:t>
      </w:r>
    </w:p>
    <w:p w14:paraId="0B60A931" w14:textId="77777777" w:rsidR="00702F35" w:rsidRDefault="00702F35" w:rsidP="00D42A8A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0E08F6">
        <w:t>рубрика</w:t>
      </w:r>
      <w:r>
        <w:t>;</w:t>
      </w:r>
    </w:p>
    <w:p w14:paraId="16476531" w14:textId="77777777" w:rsidR="00702F35" w:rsidRDefault="00702F35" w:rsidP="00D42A8A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мероприятие;</w:t>
      </w:r>
    </w:p>
    <w:p w14:paraId="6A1D0DC5" w14:textId="324881D3" w:rsidR="00020B91" w:rsidRDefault="00020B91" w:rsidP="00D42A8A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дата публикации;</w:t>
      </w:r>
    </w:p>
    <w:p w14:paraId="4C01B89B" w14:textId="77777777" w:rsidR="00702F35" w:rsidRDefault="00702F35" w:rsidP="00D42A8A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автор публикации</w:t>
      </w:r>
      <w:r w:rsidRPr="000E08F6">
        <w:t>.</w:t>
      </w:r>
    </w:p>
    <w:p w14:paraId="774B7D3B" w14:textId="561D050B" w:rsidR="00C205E6" w:rsidRDefault="006A3B06" w:rsidP="00867C8B">
      <w:pPr>
        <w:spacing w:after="0" w:line="240" w:lineRule="auto"/>
        <w:ind w:firstLine="567"/>
      </w:pPr>
      <w:r>
        <w:t xml:space="preserve">Решение </w:t>
      </w:r>
      <w:r w:rsidR="00702F35" w:rsidRPr="00867C8B">
        <w:rPr>
          <w:szCs w:val="28"/>
          <w:lang w:eastAsia="ru-RU"/>
        </w:rPr>
        <w:t>размещен</w:t>
      </w:r>
      <w:r w:rsidRPr="00867C8B">
        <w:rPr>
          <w:szCs w:val="28"/>
          <w:lang w:eastAsia="ru-RU"/>
        </w:rPr>
        <w:t>о</w:t>
      </w:r>
      <w:r w:rsidR="00702F35">
        <w:t xml:space="preserve"> на Главной странице Портала.</w:t>
      </w:r>
    </w:p>
    <w:p w14:paraId="28727861" w14:textId="77777777" w:rsidR="00180D3D" w:rsidRDefault="00C205E6" w:rsidP="00867C8B">
      <w:pPr>
        <w:spacing w:after="0" w:line="240" w:lineRule="auto"/>
        <w:ind w:firstLine="567"/>
      </w:pPr>
      <w:r>
        <w:t xml:space="preserve">Механизм поиска приведен </w:t>
      </w:r>
      <w:r w:rsidRPr="00E84D49">
        <w:t>в разделе «</w:t>
      </w:r>
      <w:r w:rsidR="00E84D49" w:rsidRPr="00E84D49">
        <w:fldChar w:fldCharType="begin"/>
      </w:r>
      <w:r w:rsidR="00E84D49" w:rsidRPr="00E84D49">
        <w:instrText xml:space="preserve"> REF _Ref400020185 \h </w:instrText>
      </w:r>
      <w:r w:rsidR="00E84D49">
        <w:instrText xml:space="preserve"> \* MERGEFORMAT </w:instrText>
      </w:r>
      <w:r w:rsidR="00E84D49" w:rsidRPr="00E84D49">
        <w:fldChar w:fldCharType="separate"/>
      </w:r>
      <w:r w:rsidR="00E22EDC" w:rsidRPr="00EB4DE7">
        <w:rPr>
          <w:szCs w:val="24"/>
        </w:rPr>
        <w:t>Поиск</w:t>
      </w:r>
      <w:r w:rsidR="00E84D49" w:rsidRPr="00E84D49">
        <w:fldChar w:fldCharType="end"/>
      </w:r>
      <w:r w:rsidRPr="00E84D49">
        <w:t>» настоящего</w:t>
      </w:r>
      <w:r>
        <w:t xml:space="preserve"> документа.</w:t>
      </w:r>
    </w:p>
    <w:p w14:paraId="501ECC18" w14:textId="1D9A6940" w:rsidR="00180D3D" w:rsidRDefault="00E64666" w:rsidP="00867C8B">
      <w:pPr>
        <w:spacing w:after="0" w:line="240" w:lineRule="auto"/>
        <w:ind w:firstLine="567"/>
      </w:pPr>
      <w:r>
        <w:t>фотогалерея</w:t>
      </w:r>
      <w:r w:rsidR="00D3086C">
        <w:t xml:space="preserve"> </w:t>
      </w:r>
      <w:r w:rsidR="00D3086C" w:rsidRPr="00867C8B">
        <w:rPr>
          <w:szCs w:val="28"/>
          <w:lang w:eastAsia="ru-RU"/>
        </w:rPr>
        <w:t>содержит</w:t>
      </w:r>
      <w:r w:rsidR="00D3086C">
        <w:t xml:space="preserve"> два типа контента.</w:t>
      </w:r>
    </w:p>
    <w:p w14:paraId="31CB7B25" w14:textId="7C7A7F1F" w:rsidR="00D3086C" w:rsidRDefault="00E64666" w:rsidP="00E64666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п</w:t>
      </w:r>
      <w:r w:rsidR="00D3086C">
        <w:t>апка галереи</w:t>
      </w:r>
      <w:r>
        <w:t>;</w:t>
      </w:r>
    </w:p>
    <w:p w14:paraId="652CD251" w14:textId="63E364BA" w:rsidR="00D3086C" w:rsidRDefault="00E64666" w:rsidP="00E64666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р</w:t>
      </w:r>
      <w:r w:rsidR="00D3086C">
        <w:t>исунок</w:t>
      </w:r>
      <w:r>
        <w:t>.</w:t>
      </w:r>
    </w:p>
    <w:p w14:paraId="08622A90" w14:textId="77777777" w:rsidR="00602829" w:rsidRDefault="00602829" w:rsidP="00995063">
      <w:pPr>
        <w:pStyle w:val="aff4"/>
      </w:pPr>
    </w:p>
    <w:p w14:paraId="2825043F" w14:textId="7BABFB8B" w:rsidR="00180D3D" w:rsidRPr="00872A30" w:rsidRDefault="00602829" w:rsidP="00995063">
      <w:pPr>
        <w:pStyle w:val="aff4"/>
      </w:pPr>
      <w:r w:rsidRPr="0006135B">
        <w:t xml:space="preserve">Таблица </w:t>
      </w:r>
      <w:r w:rsidR="007A3E6F" w:rsidRPr="00BB57CA">
        <w:rPr>
          <w:bCs/>
          <w:i/>
          <w:szCs w:val="18"/>
        </w:rPr>
        <w:fldChar w:fldCharType="begin"/>
      </w:r>
      <w:r w:rsidR="007A3E6F" w:rsidRPr="00BB57CA">
        <w:rPr>
          <w:bCs/>
          <w:i/>
          <w:szCs w:val="18"/>
        </w:rPr>
        <w:instrText xml:space="preserve"> SEQ Таблица \* ARABIC </w:instrText>
      </w:r>
      <w:r w:rsidR="007A3E6F" w:rsidRPr="00BB57CA">
        <w:rPr>
          <w:bCs/>
          <w:i/>
          <w:szCs w:val="18"/>
        </w:rPr>
        <w:fldChar w:fldCharType="separate"/>
      </w:r>
      <w:r w:rsidR="00E22EDC">
        <w:rPr>
          <w:bCs/>
          <w:i/>
          <w:noProof/>
          <w:szCs w:val="18"/>
        </w:rPr>
        <w:t>88</w:t>
      </w:r>
      <w:r w:rsidR="007A3E6F" w:rsidRPr="00BB57CA">
        <w:rPr>
          <w:bCs/>
          <w:i/>
          <w:szCs w:val="18"/>
        </w:rPr>
        <w:fldChar w:fldCharType="end"/>
      </w:r>
      <w:r w:rsidRPr="0006135B">
        <w:t xml:space="preserve"> - </w:t>
      </w:r>
      <w:r>
        <w:t>Список</w:t>
      </w:r>
      <w:r w:rsidRPr="0006135B">
        <w:t xml:space="preserve"> «</w:t>
      </w:r>
      <w:r w:rsidRPr="00602829">
        <w:t>Фотогаллерея»</w:t>
      </w:r>
      <w:r w:rsidR="00D3086C">
        <w:t xml:space="preserve"> </w:t>
      </w:r>
    </w:p>
    <w:tbl>
      <w:tblPr>
        <w:tblW w:w="100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10"/>
        <w:gridCol w:w="2268"/>
        <w:gridCol w:w="4233"/>
      </w:tblGrid>
      <w:tr w:rsidR="00180D3D" w:rsidRPr="00C277A0" w14:paraId="6A0A78FE" w14:textId="77777777" w:rsidTr="00E64666">
        <w:trPr>
          <w:trHeight w:val="20"/>
          <w:tblHeader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2F20A28E" w14:textId="77777777" w:rsidR="00180D3D" w:rsidRPr="00C277A0" w:rsidRDefault="00180D3D" w:rsidP="00E46227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6D0A88">
              <w:lastRenderedPageBreak/>
              <w:t>Наименование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1208E7DF" w14:textId="77777777" w:rsidR="00180D3D" w:rsidRPr="00C277A0" w:rsidRDefault="00180D3D" w:rsidP="00E46227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6D0A88">
              <w:t>Тип данных</w:t>
            </w:r>
          </w:p>
        </w:tc>
        <w:tc>
          <w:tcPr>
            <w:tcW w:w="4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7AB41805" w14:textId="77777777" w:rsidR="00180D3D" w:rsidRPr="00C277A0" w:rsidRDefault="00180D3D" w:rsidP="00E46227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6D0A88">
              <w:t>Комментарий</w:t>
            </w:r>
          </w:p>
        </w:tc>
      </w:tr>
      <w:tr w:rsidR="00180D3D" w:rsidRPr="00C277A0" w14:paraId="3A753D94" w14:textId="77777777" w:rsidTr="00E64666">
        <w:trPr>
          <w:trHeight w:val="20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087CF" w14:textId="5D027049" w:rsidR="00180D3D" w:rsidRPr="00D3086C" w:rsidRDefault="00872A30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color w:val="000000"/>
                <w:szCs w:val="24"/>
                <w:highlight w:val="white"/>
                <w:lang w:eastAsia="ru-RU"/>
              </w:rPr>
              <w:t>imgfilial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6DA62" w14:textId="77777777" w:rsidR="00180D3D" w:rsidRPr="00D3086C" w:rsidRDefault="00180D3D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szCs w:val="24"/>
              </w:rPr>
              <w:t>String(255)</w:t>
            </w:r>
          </w:p>
        </w:tc>
        <w:tc>
          <w:tcPr>
            <w:tcW w:w="4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48E55" w14:textId="599B02C3" w:rsidR="00180D3D" w:rsidRPr="00D3086C" w:rsidRDefault="00872A30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szCs w:val="24"/>
              </w:rPr>
              <w:t>Рисунок филиала</w:t>
            </w:r>
          </w:p>
        </w:tc>
      </w:tr>
      <w:tr w:rsidR="00180D3D" w:rsidRPr="00C277A0" w14:paraId="055922F2" w14:textId="77777777" w:rsidTr="00E64666">
        <w:trPr>
          <w:trHeight w:val="20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8236B" w14:textId="47F1C9F3" w:rsidR="00180D3D" w:rsidRPr="00D3086C" w:rsidRDefault="00872A30" w:rsidP="00E46227">
            <w:pPr>
              <w:spacing w:after="0" w:line="240" w:lineRule="auto"/>
              <w:ind w:firstLine="0"/>
              <w:rPr>
                <w:szCs w:val="24"/>
                <w:lang w:val="en-US"/>
              </w:rPr>
            </w:pPr>
            <w:r w:rsidRPr="00D3086C">
              <w:rPr>
                <w:color w:val="000000"/>
                <w:szCs w:val="24"/>
                <w:highlight w:val="white"/>
                <w:lang w:eastAsia="ru-RU"/>
              </w:rPr>
              <w:t>Filial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392BE" w14:textId="5B601202" w:rsidR="00180D3D" w:rsidRPr="00D3086C" w:rsidRDefault="00872A30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szCs w:val="24"/>
              </w:rPr>
              <w:t>String(255)</w:t>
            </w:r>
          </w:p>
        </w:tc>
        <w:tc>
          <w:tcPr>
            <w:tcW w:w="4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158D0" w14:textId="034F699C" w:rsidR="00180D3D" w:rsidRPr="00D3086C" w:rsidRDefault="00872A30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szCs w:val="24"/>
              </w:rPr>
              <w:t>Филиал</w:t>
            </w:r>
          </w:p>
        </w:tc>
      </w:tr>
      <w:tr w:rsidR="00180D3D" w:rsidRPr="00C277A0" w14:paraId="4D151CA7" w14:textId="77777777" w:rsidTr="00E64666">
        <w:trPr>
          <w:trHeight w:val="20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E494C" w14:textId="3760009C" w:rsidR="00180D3D" w:rsidRPr="00D3086C" w:rsidRDefault="00872A30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color w:val="000000"/>
                <w:szCs w:val="24"/>
                <w:highlight w:val="white"/>
                <w:lang w:eastAsia="ru-RU"/>
              </w:rPr>
              <w:t>imgrubric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6EC8F8" w14:textId="77777777" w:rsidR="00180D3D" w:rsidRPr="00D3086C" w:rsidRDefault="00180D3D" w:rsidP="00E46227">
            <w:pPr>
              <w:tabs>
                <w:tab w:val="right" w:pos="2052"/>
              </w:tabs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szCs w:val="24"/>
              </w:rPr>
              <w:t>String(255)</w:t>
            </w:r>
          </w:p>
        </w:tc>
        <w:tc>
          <w:tcPr>
            <w:tcW w:w="4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09C33" w14:textId="56DD6E16" w:rsidR="00180D3D" w:rsidRPr="00D3086C" w:rsidRDefault="00872A30" w:rsidP="00872A30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szCs w:val="24"/>
              </w:rPr>
              <w:t>Рисунок рубрики</w:t>
            </w:r>
          </w:p>
        </w:tc>
      </w:tr>
      <w:tr w:rsidR="00180D3D" w:rsidRPr="00C277A0" w14:paraId="206DC2EB" w14:textId="77777777" w:rsidTr="00E64666">
        <w:trPr>
          <w:trHeight w:val="20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9217D" w14:textId="3BFC01B1" w:rsidR="00180D3D" w:rsidRPr="00D3086C" w:rsidRDefault="00872A30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color w:val="000000"/>
                <w:szCs w:val="24"/>
                <w:highlight w:val="white"/>
                <w:lang w:eastAsia="ru-RU"/>
              </w:rPr>
              <w:t>Rubruc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684B1" w14:textId="7C7C19E3" w:rsidR="00180D3D" w:rsidRPr="00D3086C" w:rsidRDefault="00872A30" w:rsidP="00E46227">
            <w:pPr>
              <w:tabs>
                <w:tab w:val="right" w:pos="2052"/>
              </w:tabs>
              <w:spacing w:after="0" w:line="240" w:lineRule="auto"/>
              <w:ind w:firstLine="0"/>
              <w:rPr>
                <w:szCs w:val="24"/>
                <w:lang w:val="en-US"/>
              </w:rPr>
            </w:pPr>
            <w:r w:rsidRPr="00D3086C">
              <w:rPr>
                <w:szCs w:val="24"/>
              </w:rPr>
              <w:t>String(255)</w:t>
            </w:r>
            <w:r w:rsidR="00180D3D" w:rsidRPr="00D3086C">
              <w:rPr>
                <w:szCs w:val="24"/>
                <w:lang w:val="en-US"/>
              </w:rPr>
              <w:tab/>
            </w:r>
          </w:p>
        </w:tc>
        <w:tc>
          <w:tcPr>
            <w:tcW w:w="4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D2A54" w14:textId="1762977E" w:rsidR="00180D3D" w:rsidRPr="00D3086C" w:rsidRDefault="00872A30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szCs w:val="24"/>
              </w:rPr>
              <w:t>Рубрика</w:t>
            </w:r>
          </w:p>
        </w:tc>
      </w:tr>
      <w:tr w:rsidR="00180D3D" w:rsidRPr="00C277A0" w14:paraId="765F7489" w14:textId="77777777" w:rsidTr="00E64666">
        <w:trPr>
          <w:trHeight w:val="20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B6227" w14:textId="1E4D74CE" w:rsidR="00180D3D" w:rsidRPr="00D3086C" w:rsidRDefault="00872A30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color w:val="000000"/>
                <w:szCs w:val="24"/>
                <w:highlight w:val="white"/>
                <w:lang w:eastAsia="ru-RU"/>
              </w:rPr>
              <w:t>imgevent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512F29" w14:textId="7869EA48" w:rsidR="00180D3D" w:rsidRPr="00D3086C" w:rsidRDefault="00872A30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szCs w:val="24"/>
              </w:rPr>
              <w:t>String(255)</w:t>
            </w:r>
          </w:p>
        </w:tc>
        <w:tc>
          <w:tcPr>
            <w:tcW w:w="4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8B0C30" w14:textId="7409FEFF" w:rsidR="00180D3D" w:rsidRPr="00D3086C" w:rsidRDefault="00872A30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szCs w:val="24"/>
              </w:rPr>
              <w:t>Рисунок мероприятия</w:t>
            </w:r>
          </w:p>
        </w:tc>
      </w:tr>
      <w:tr w:rsidR="00180D3D" w:rsidRPr="00C277A0" w14:paraId="5EA082DD" w14:textId="77777777" w:rsidTr="00E64666">
        <w:trPr>
          <w:trHeight w:val="20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6A993" w14:textId="15CF1A05" w:rsidR="00180D3D" w:rsidRPr="00D3086C" w:rsidRDefault="00872A30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color w:val="000000"/>
                <w:szCs w:val="24"/>
                <w:highlight w:val="white"/>
                <w:lang w:eastAsia="ru-RU"/>
              </w:rPr>
              <w:t>Event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44557" w14:textId="4D01DE9D" w:rsidR="00180D3D" w:rsidRPr="00D3086C" w:rsidRDefault="00872A30" w:rsidP="00E46227">
            <w:pPr>
              <w:spacing w:after="0" w:line="240" w:lineRule="auto"/>
              <w:ind w:firstLine="0"/>
              <w:rPr>
                <w:szCs w:val="24"/>
                <w:lang w:val="en-US"/>
              </w:rPr>
            </w:pPr>
            <w:r w:rsidRPr="00D3086C">
              <w:rPr>
                <w:szCs w:val="24"/>
              </w:rPr>
              <w:t>String(255)</w:t>
            </w:r>
          </w:p>
        </w:tc>
        <w:tc>
          <w:tcPr>
            <w:tcW w:w="4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50BBF" w14:textId="1560B379" w:rsidR="00180D3D" w:rsidRPr="00D3086C" w:rsidRDefault="00872A30" w:rsidP="00E46227">
            <w:pPr>
              <w:spacing w:after="0" w:line="240" w:lineRule="auto"/>
              <w:ind w:firstLine="0"/>
              <w:rPr>
                <w:szCs w:val="24"/>
              </w:rPr>
            </w:pPr>
            <w:r w:rsidRPr="00D3086C">
              <w:rPr>
                <w:szCs w:val="24"/>
              </w:rPr>
              <w:t>Мероприятие</w:t>
            </w:r>
          </w:p>
        </w:tc>
      </w:tr>
    </w:tbl>
    <w:p w14:paraId="4E360A6B" w14:textId="4A80F409" w:rsidR="00702F35" w:rsidRPr="00180D3D" w:rsidRDefault="00702F35" w:rsidP="00995063">
      <w:pPr>
        <w:pStyle w:val="aff4"/>
        <w:rPr>
          <w:lang w:val="en-US"/>
        </w:rPr>
      </w:pPr>
    </w:p>
    <w:p w14:paraId="78FE8EF1" w14:textId="77777777" w:rsidR="00C47E2B" w:rsidRPr="00DE693B" w:rsidRDefault="00C47E2B" w:rsidP="00C47E2B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 w:rsidRPr="00DE693B">
        <w:rPr>
          <w:sz w:val="24"/>
          <w:szCs w:val="24"/>
        </w:rPr>
        <w:t>Распределение ролей пользователей</w:t>
      </w:r>
    </w:p>
    <w:p w14:paraId="0ACB7788" w14:textId="44C841A1" w:rsidR="00C47E2B" w:rsidRPr="00C47E2B" w:rsidRDefault="00C47E2B" w:rsidP="00C47E2B">
      <w:pPr>
        <w:spacing w:after="0" w:line="240" w:lineRule="auto"/>
        <w:ind w:firstLine="567"/>
        <w:rPr>
          <w:rFonts w:eastAsia="Times New Roman"/>
          <w:szCs w:val="28"/>
          <w:lang w:eastAsia="ru-RU"/>
        </w:rPr>
      </w:pPr>
      <w:r w:rsidRPr="00C47E2B">
        <w:rPr>
          <w:rFonts w:eastAsia="Times New Roman"/>
          <w:szCs w:val="28"/>
          <w:lang w:eastAsia="ru-RU"/>
        </w:rPr>
        <w:t>В рамках раздела «Фотогалерея» действует следующая матрица ролей (см.</w:t>
      </w:r>
      <w:r>
        <w:rPr>
          <w:rFonts w:eastAsia="Times New Roman"/>
          <w:szCs w:val="28"/>
          <w:lang w:eastAsia="ru-RU"/>
        </w:rPr>
        <w:t> </w:t>
      </w:r>
      <w:r w:rsidR="00E64666" w:rsidRPr="00E64666">
        <w:rPr>
          <w:rFonts w:eastAsia="Times New Roman"/>
          <w:szCs w:val="28"/>
          <w:lang w:eastAsia="ru-RU"/>
        </w:rPr>
        <w:fldChar w:fldCharType="begin"/>
      </w:r>
      <w:r w:rsidR="00E64666" w:rsidRPr="00E64666">
        <w:rPr>
          <w:rFonts w:eastAsia="Times New Roman"/>
          <w:szCs w:val="28"/>
          <w:lang w:eastAsia="ru-RU"/>
        </w:rPr>
        <w:instrText xml:space="preserve"> REF _Ref465079606 \h  \* MERGEFORMAT </w:instrText>
      </w:r>
      <w:r w:rsidR="00E64666" w:rsidRPr="00E64666">
        <w:rPr>
          <w:rFonts w:eastAsia="Times New Roman"/>
          <w:szCs w:val="28"/>
          <w:lang w:eastAsia="ru-RU"/>
        </w:rPr>
      </w:r>
      <w:r w:rsidR="00E64666" w:rsidRPr="00E64666">
        <w:rPr>
          <w:rFonts w:eastAsia="Times New Roman"/>
          <w:szCs w:val="28"/>
          <w:lang w:eastAsia="ru-RU"/>
        </w:rPr>
        <w:fldChar w:fldCharType="separate"/>
      </w:r>
      <w:r w:rsidR="00E22EDC" w:rsidRPr="00E22EDC">
        <w:rPr>
          <w:bCs/>
          <w:szCs w:val="18"/>
        </w:rPr>
        <w:t>Таблица 89</w:t>
      </w:r>
      <w:r w:rsidR="00E64666" w:rsidRPr="00E64666">
        <w:rPr>
          <w:rFonts w:eastAsia="Times New Roman"/>
          <w:szCs w:val="28"/>
          <w:lang w:eastAsia="ru-RU"/>
        </w:rPr>
        <w:fldChar w:fldCharType="end"/>
      </w:r>
      <w:r w:rsidRPr="00E64666">
        <w:rPr>
          <w:rFonts w:eastAsia="Times New Roman"/>
          <w:szCs w:val="28"/>
          <w:lang w:eastAsia="ru-RU"/>
        </w:rPr>
        <w:t>).</w:t>
      </w:r>
    </w:p>
    <w:p w14:paraId="3AB546F7" w14:textId="5F508346" w:rsidR="00C47E2B" w:rsidRPr="00C47E2B" w:rsidRDefault="00C47E2B" w:rsidP="00C47E2B">
      <w:pPr>
        <w:keepNext/>
        <w:spacing w:before="200" w:line="240" w:lineRule="auto"/>
        <w:jc w:val="right"/>
        <w:rPr>
          <w:bCs/>
          <w:i/>
          <w:szCs w:val="18"/>
        </w:rPr>
      </w:pPr>
      <w:bookmarkStart w:id="817" w:name="_Ref455136334"/>
      <w:bookmarkStart w:id="818" w:name="_Ref465079606"/>
      <w:r w:rsidRPr="00C47E2B">
        <w:rPr>
          <w:bCs/>
          <w:i/>
          <w:szCs w:val="18"/>
        </w:rPr>
        <w:t>Таблица </w:t>
      </w:r>
      <w:bookmarkEnd w:id="817"/>
      <w:r w:rsidR="007A3E6F" w:rsidRPr="00BB57CA">
        <w:rPr>
          <w:bCs/>
          <w:i/>
          <w:szCs w:val="18"/>
        </w:rPr>
        <w:fldChar w:fldCharType="begin"/>
      </w:r>
      <w:r w:rsidR="007A3E6F" w:rsidRPr="00BB57CA">
        <w:rPr>
          <w:bCs/>
          <w:i/>
          <w:szCs w:val="18"/>
        </w:rPr>
        <w:instrText xml:space="preserve"> SEQ Таблица \* ARABIC </w:instrText>
      </w:r>
      <w:r w:rsidR="007A3E6F" w:rsidRPr="00BB57CA">
        <w:rPr>
          <w:bCs/>
          <w:i/>
          <w:szCs w:val="18"/>
        </w:rPr>
        <w:fldChar w:fldCharType="separate"/>
      </w:r>
      <w:r w:rsidR="00E22EDC">
        <w:rPr>
          <w:bCs/>
          <w:i/>
          <w:noProof/>
          <w:szCs w:val="18"/>
        </w:rPr>
        <w:t>89</w:t>
      </w:r>
      <w:r w:rsidR="007A3E6F" w:rsidRPr="00BB57CA">
        <w:rPr>
          <w:bCs/>
          <w:i/>
          <w:szCs w:val="18"/>
        </w:rPr>
        <w:fldChar w:fldCharType="end"/>
      </w:r>
      <w:bookmarkEnd w:id="818"/>
      <w:r w:rsidRPr="00C47E2B">
        <w:rPr>
          <w:bCs/>
          <w:i/>
          <w:szCs w:val="18"/>
        </w:rPr>
        <w:t xml:space="preserve"> - Матрица ролей «Фотогалерея»</w:t>
      </w:r>
    </w:p>
    <w:tbl>
      <w:tblPr>
        <w:tblStyle w:val="341"/>
        <w:tblW w:w="5000" w:type="pct"/>
        <w:tblLook w:val="04A0" w:firstRow="1" w:lastRow="0" w:firstColumn="1" w:lastColumn="0" w:noHBand="0" w:noVBand="1"/>
      </w:tblPr>
      <w:tblGrid>
        <w:gridCol w:w="3824"/>
        <w:gridCol w:w="5520"/>
      </w:tblGrid>
      <w:tr w:rsidR="00C47E2B" w:rsidRPr="00C47E2B" w14:paraId="09FA574C" w14:textId="77777777" w:rsidTr="00C47E2B">
        <w:trPr>
          <w:tblHeader/>
        </w:trPr>
        <w:tc>
          <w:tcPr>
            <w:tcW w:w="2046" w:type="pct"/>
          </w:tcPr>
          <w:p w14:paraId="57705229" w14:textId="77777777" w:rsidR="00C47E2B" w:rsidRPr="00E64666" w:rsidRDefault="00C47E2B" w:rsidP="00C47E2B">
            <w:pPr>
              <w:spacing w:after="0" w:line="240" w:lineRule="auto"/>
              <w:ind w:firstLine="0"/>
              <w:jc w:val="center"/>
              <w:rPr>
                <w:b/>
                <w:szCs w:val="24"/>
                <w:lang w:eastAsia="ru-RU"/>
              </w:rPr>
            </w:pPr>
            <w:r w:rsidRPr="00E64666">
              <w:rPr>
                <w:b/>
                <w:szCs w:val="24"/>
                <w:lang w:eastAsia="ru-RU"/>
              </w:rPr>
              <w:t>Роль</w:t>
            </w:r>
          </w:p>
        </w:tc>
        <w:tc>
          <w:tcPr>
            <w:tcW w:w="2954" w:type="pct"/>
          </w:tcPr>
          <w:p w14:paraId="0B0CE655" w14:textId="77777777" w:rsidR="00C47E2B" w:rsidRPr="00E64666" w:rsidRDefault="00C47E2B" w:rsidP="00C47E2B">
            <w:pPr>
              <w:spacing w:after="0" w:line="240" w:lineRule="auto"/>
              <w:ind w:firstLine="0"/>
              <w:jc w:val="center"/>
              <w:rPr>
                <w:b/>
                <w:szCs w:val="24"/>
                <w:lang w:eastAsia="ru-RU"/>
              </w:rPr>
            </w:pPr>
            <w:r w:rsidRPr="00E64666">
              <w:rPr>
                <w:b/>
                <w:szCs w:val="24"/>
                <w:lang w:eastAsia="ru-RU"/>
              </w:rPr>
              <w:t>Доступные действия</w:t>
            </w:r>
          </w:p>
        </w:tc>
      </w:tr>
      <w:tr w:rsidR="00C47E2B" w:rsidRPr="00C47E2B" w14:paraId="25DBDF9E" w14:textId="77777777" w:rsidTr="00C47E2B">
        <w:tc>
          <w:tcPr>
            <w:tcW w:w="2046" w:type="pct"/>
          </w:tcPr>
          <w:p w14:paraId="63F3C75D" w14:textId="77777777" w:rsidR="00C47E2B" w:rsidRPr="00E64666" w:rsidRDefault="00C47E2B" w:rsidP="00C47E2B">
            <w:pPr>
              <w:spacing w:after="0" w:line="240" w:lineRule="auto"/>
              <w:ind w:firstLine="0"/>
              <w:jc w:val="left"/>
              <w:rPr>
                <w:b/>
                <w:szCs w:val="24"/>
                <w:lang w:eastAsia="ru-RU"/>
              </w:rPr>
            </w:pPr>
            <w:r w:rsidRPr="00E64666">
              <w:rPr>
                <w:szCs w:val="24"/>
                <w:lang w:eastAsia="ru-RU"/>
              </w:rPr>
              <w:t>Сотрудники Тюменьэнерго</w:t>
            </w:r>
          </w:p>
        </w:tc>
        <w:tc>
          <w:tcPr>
            <w:tcW w:w="2954" w:type="pct"/>
          </w:tcPr>
          <w:p w14:paraId="1A3422F0" w14:textId="77777777" w:rsidR="00C47E2B" w:rsidRPr="00E64666" w:rsidRDefault="00C47E2B" w:rsidP="00C47E2B">
            <w:pPr>
              <w:spacing w:after="0" w:line="240" w:lineRule="auto"/>
              <w:ind w:firstLine="0"/>
              <w:rPr>
                <w:b/>
                <w:szCs w:val="24"/>
                <w:lang w:eastAsia="ru-RU"/>
              </w:rPr>
            </w:pPr>
            <w:r w:rsidRPr="00E64666">
              <w:rPr>
                <w:szCs w:val="24"/>
                <w:lang w:eastAsia="ru-RU"/>
              </w:rPr>
              <w:t>Просмотр элементов</w:t>
            </w:r>
          </w:p>
        </w:tc>
      </w:tr>
      <w:tr w:rsidR="00C47E2B" w:rsidRPr="00C47E2B" w14:paraId="174C291E" w14:textId="77777777" w:rsidTr="00C47E2B">
        <w:tc>
          <w:tcPr>
            <w:tcW w:w="2046" w:type="pct"/>
          </w:tcPr>
          <w:p w14:paraId="7F1E7973" w14:textId="77777777" w:rsidR="00C47E2B" w:rsidRPr="00E64666" w:rsidRDefault="00C47E2B" w:rsidP="00C47E2B">
            <w:pPr>
              <w:spacing w:after="0" w:line="240" w:lineRule="auto"/>
              <w:ind w:firstLine="0"/>
              <w:jc w:val="left"/>
              <w:rPr>
                <w:szCs w:val="24"/>
                <w:lang w:eastAsia="ru-RU"/>
              </w:rPr>
            </w:pPr>
            <w:r w:rsidRPr="00E64666">
              <w:rPr>
                <w:szCs w:val="24"/>
                <w:lang w:eastAsia="ru-RU"/>
              </w:rPr>
              <w:t>КС-Фото-Модераторы</w:t>
            </w:r>
          </w:p>
        </w:tc>
        <w:tc>
          <w:tcPr>
            <w:tcW w:w="2954" w:type="pct"/>
          </w:tcPr>
          <w:p w14:paraId="4F2634CD" w14:textId="77777777" w:rsidR="00C47E2B" w:rsidRPr="00E64666" w:rsidRDefault="00C47E2B" w:rsidP="00C47E2B">
            <w:pPr>
              <w:spacing w:after="0" w:line="240" w:lineRule="auto"/>
              <w:ind w:firstLine="0"/>
              <w:jc w:val="left"/>
              <w:rPr>
                <w:szCs w:val="24"/>
                <w:lang w:eastAsia="ru-RU"/>
              </w:rPr>
            </w:pPr>
            <w:r w:rsidRPr="00E64666">
              <w:rPr>
                <w:szCs w:val="24"/>
                <w:lang w:eastAsia="ru-RU"/>
              </w:rPr>
              <w:t>Создание, редактирование и удаление элементов</w:t>
            </w:r>
          </w:p>
        </w:tc>
      </w:tr>
    </w:tbl>
    <w:p w14:paraId="5FD216A0" w14:textId="77777777" w:rsidR="00C47E2B" w:rsidRPr="00C47E2B" w:rsidRDefault="00C47E2B" w:rsidP="00C47E2B">
      <w:pPr>
        <w:spacing w:after="0" w:line="240" w:lineRule="auto"/>
        <w:ind w:firstLine="567"/>
        <w:rPr>
          <w:rFonts w:eastAsia="Times New Roman"/>
          <w:szCs w:val="28"/>
          <w:lang w:eastAsia="ru-RU"/>
        </w:rPr>
      </w:pPr>
    </w:p>
    <w:p w14:paraId="0A5E64A2" w14:textId="325767EA" w:rsidR="00E64E27" w:rsidRPr="00EC5358" w:rsidRDefault="00587FDA" w:rsidP="00286A85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819" w:name="_Toc465336187"/>
      <w:r w:rsidRPr="00EC5358">
        <w:rPr>
          <w:sz w:val="24"/>
          <w:szCs w:val="24"/>
        </w:rPr>
        <w:t>В</w:t>
      </w:r>
      <w:r w:rsidR="00E64E27" w:rsidRPr="00EC5358">
        <w:rPr>
          <w:sz w:val="24"/>
          <w:szCs w:val="24"/>
        </w:rPr>
        <w:t>идео</w:t>
      </w:r>
      <w:r w:rsidR="00702F35" w:rsidRPr="00EC5358">
        <w:rPr>
          <w:sz w:val="24"/>
          <w:szCs w:val="24"/>
        </w:rPr>
        <w:t>галере</w:t>
      </w:r>
      <w:r w:rsidRPr="00EC5358">
        <w:rPr>
          <w:sz w:val="24"/>
          <w:szCs w:val="24"/>
        </w:rPr>
        <w:t>я</w:t>
      </w:r>
      <w:r w:rsidR="00702F35" w:rsidRPr="00EC5358">
        <w:rPr>
          <w:sz w:val="24"/>
          <w:szCs w:val="24"/>
        </w:rPr>
        <w:t xml:space="preserve"> </w:t>
      </w:r>
      <w:bookmarkEnd w:id="819"/>
    </w:p>
    <w:p w14:paraId="6247616F" w14:textId="1CE8E4C5" w:rsidR="00E64E27" w:rsidRDefault="00E64E27" w:rsidP="00867C8B">
      <w:pPr>
        <w:spacing w:after="0" w:line="240" w:lineRule="auto"/>
        <w:ind w:firstLine="567"/>
      </w:pPr>
      <w:r>
        <w:t xml:space="preserve">Решение </w:t>
      </w:r>
      <w:r w:rsidRPr="00867C8B">
        <w:rPr>
          <w:szCs w:val="28"/>
          <w:lang w:eastAsia="ru-RU"/>
        </w:rPr>
        <w:t>реализовано</w:t>
      </w:r>
      <w:r>
        <w:t xml:space="preserve"> на основе стандартного приложения </w:t>
      </w:r>
      <w:r w:rsidR="00702F35" w:rsidRPr="00284E31">
        <w:t>MS</w:t>
      </w:r>
      <w:r w:rsidR="00702F35" w:rsidRPr="00702F35">
        <w:t xml:space="preserve"> </w:t>
      </w:r>
      <w:r w:rsidRPr="00284E31">
        <w:t>SharePoint</w:t>
      </w:r>
      <w:r w:rsidRPr="007820F3">
        <w:t xml:space="preserve"> </w:t>
      </w:r>
      <w:r>
        <w:t>«</w:t>
      </w:r>
      <w:r w:rsidRPr="002F02A5">
        <w:t xml:space="preserve">Библиотека </w:t>
      </w:r>
      <w:r>
        <w:t xml:space="preserve">Документов». </w:t>
      </w:r>
      <w:r w:rsidR="00C205E6">
        <w:t>Н</w:t>
      </w:r>
      <w:r>
        <w:t>астроено представление, отображающее последн</w:t>
      </w:r>
      <w:r w:rsidR="00702F35">
        <w:t>ее</w:t>
      </w:r>
      <w:r>
        <w:t xml:space="preserve"> загруженн</w:t>
      </w:r>
      <w:r w:rsidR="00702F35">
        <w:t>ое</w:t>
      </w:r>
      <w:r>
        <w:t xml:space="preserve"> </w:t>
      </w:r>
      <w:r w:rsidR="00702F35">
        <w:t>видео</w:t>
      </w:r>
      <w:r>
        <w:t>, для просмотра е</w:t>
      </w:r>
      <w:r w:rsidR="00702F35">
        <w:t>го</w:t>
      </w:r>
      <w:r>
        <w:t xml:space="preserve"> на главной странице.</w:t>
      </w:r>
    </w:p>
    <w:p w14:paraId="4CCDDA5E" w14:textId="5F7726EF" w:rsidR="00702F35" w:rsidRDefault="00702F35" w:rsidP="00867C8B">
      <w:pPr>
        <w:spacing w:after="0" w:line="240" w:lineRule="auto"/>
        <w:ind w:firstLine="567"/>
      </w:pPr>
      <w:r>
        <w:t xml:space="preserve">Поиск объектов </w:t>
      </w:r>
      <w:r w:rsidRPr="00867C8B">
        <w:rPr>
          <w:szCs w:val="28"/>
          <w:lang w:eastAsia="ru-RU"/>
        </w:rPr>
        <w:t>осуществля</w:t>
      </w:r>
      <w:r w:rsidR="00C205E6" w:rsidRPr="00867C8B">
        <w:rPr>
          <w:szCs w:val="28"/>
          <w:lang w:eastAsia="ru-RU"/>
        </w:rPr>
        <w:t>ет</w:t>
      </w:r>
      <w:r w:rsidRPr="00867C8B">
        <w:rPr>
          <w:szCs w:val="28"/>
          <w:lang w:eastAsia="ru-RU"/>
        </w:rPr>
        <w:t>ся</w:t>
      </w:r>
      <w:r>
        <w:t xml:space="preserve"> по атрибутам:</w:t>
      </w:r>
    </w:p>
    <w:p w14:paraId="103F3014" w14:textId="4D31CA85" w:rsidR="00702F35" w:rsidRDefault="00702F35" w:rsidP="00D42A8A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д</w:t>
      </w:r>
      <w:r w:rsidRPr="000E08F6">
        <w:t>ата</w:t>
      </w:r>
      <w:r w:rsidR="00020B91">
        <w:t>;</w:t>
      </w:r>
    </w:p>
    <w:p w14:paraId="63242044" w14:textId="030BB500" w:rsidR="00702F35" w:rsidRDefault="00702F35" w:rsidP="00D42A8A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0E08F6">
        <w:t>автор</w:t>
      </w:r>
      <w:r>
        <w:t>;</w:t>
      </w:r>
    </w:p>
    <w:p w14:paraId="7BF6C8F6" w14:textId="77777777" w:rsidR="00702F35" w:rsidRDefault="00702F35" w:rsidP="00D42A8A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филиал;</w:t>
      </w:r>
    </w:p>
    <w:p w14:paraId="458873A9" w14:textId="77777777" w:rsidR="00702F35" w:rsidRDefault="00702F35" w:rsidP="00D42A8A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0E08F6">
        <w:t>рубрика</w:t>
      </w:r>
      <w:r>
        <w:t>;</w:t>
      </w:r>
    </w:p>
    <w:p w14:paraId="1ECA029F" w14:textId="77777777" w:rsidR="00702F35" w:rsidRDefault="00702F35" w:rsidP="00D42A8A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мероприятие;</w:t>
      </w:r>
    </w:p>
    <w:p w14:paraId="38F9DA5C" w14:textId="77777777" w:rsidR="00020B91" w:rsidRDefault="00020B91" w:rsidP="00D42A8A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дата публикации;</w:t>
      </w:r>
    </w:p>
    <w:p w14:paraId="46D35AA3" w14:textId="77777777" w:rsidR="00702F35" w:rsidRDefault="00702F35" w:rsidP="00D42A8A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автор публикации</w:t>
      </w:r>
      <w:r w:rsidRPr="000E08F6">
        <w:t>.</w:t>
      </w:r>
    </w:p>
    <w:p w14:paraId="588345B5" w14:textId="7D726938" w:rsidR="00C205E6" w:rsidRDefault="006A3B06" w:rsidP="00867C8B">
      <w:pPr>
        <w:spacing w:after="0" w:line="240" w:lineRule="auto"/>
        <w:ind w:firstLine="567"/>
      </w:pPr>
      <w:r>
        <w:t xml:space="preserve">Решение размещено </w:t>
      </w:r>
      <w:r w:rsidR="00702F35">
        <w:t>на Главной странице Портала.</w:t>
      </w:r>
    </w:p>
    <w:p w14:paraId="4B7166D8" w14:textId="67CA0C0D" w:rsidR="00C205E6" w:rsidRDefault="00C205E6" w:rsidP="00867C8B">
      <w:pPr>
        <w:spacing w:after="0" w:line="240" w:lineRule="auto"/>
        <w:ind w:firstLine="567"/>
      </w:pPr>
      <w:r>
        <w:t xml:space="preserve">Механизм поиска </w:t>
      </w:r>
      <w:r w:rsidRPr="00867C8B">
        <w:rPr>
          <w:szCs w:val="28"/>
          <w:lang w:eastAsia="ru-RU"/>
        </w:rPr>
        <w:t>описан</w:t>
      </w:r>
      <w:r w:rsidRPr="00E84D49">
        <w:t xml:space="preserve"> в разделе «</w:t>
      </w:r>
      <w:r w:rsidR="00E84D49" w:rsidRPr="00E84D49">
        <w:fldChar w:fldCharType="begin"/>
      </w:r>
      <w:r w:rsidR="00E84D49" w:rsidRPr="00E84D49">
        <w:instrText xml:space="preserve"> REF _Ref400020185 \h </w:instrText>
      </w:r>
      <w:r w:rsidR="00E84D49">
        <w:instrText xml:space="preserve"> \* MERGEFORMAT </w:instrText>
      </w:r>
      <w:r w:rsidR="00E84D49" w:rsidRPr="00E84D49">
        <w:fldChar w:fldCharType="separate"/>
      </w:r>
      <w:r w:rsidR="00E22EDC" w:rsidRPr="00EB4DE7">
        <w:rPr>
          <w:szCs w:val="24"/>
        </w:rPr>
        <w:t>Поиск</w:t>
      </w:r>
      <w:r w:rsidR="00E84D49" w:rsidRPr="00E84D49">
        <w:fldChar w:fldCharType="end"/>
      </w:r>
      <w:r w:rsidRPr="00E84D49">
        <w:t>» настоящего документа</w:t>
      </w:r>
      <w:r>
        <w:t xml:space="preserve">. </w:t>
      </w:r>
    </w:p>
    <w:p w14:paraId="7BF14FD4" w14:textId="77777777" w:rsidR="00C47E2B" w:rsidRPr="00DE693B" w:rsidRDefault="00C47E2B" w:rsidP="00C47E2B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 w:rsidRPr="00DE693B">
        <w:rPr>
          <w:sz w:val="24"/>
          <w:szCs w:val="24"/>
        </w:rPr>
        <w:t>Распределение ролей пользователей</w:t>
      </w:r>
    </w:p>
    <w:p w14:paraId="747599E4" w14:textId="71200237" w:rsidR="00C47E2B" w:rsidRPr="00C47E2B" w:rsidRDefault="00C47E2B" w:rsidP="00C47E2B">
      <w:pPr>
        <w:spacing w:after="0" w:line="240" w:lineRule="auto"/>
        <w:ind w:firstLine="567"/>
        <w:rPr>
          <w:rFonts w:eastAsia="Times New Roman"/>
          <w:szCs w:val="28"/>
          <w:lang w:eastAsia="ru-RU"/>
        </w:rPr>
      </w:pPr>
      <w:r w:rsidRPr="00C47E2B">
        <w:rPr>
          <w:rFonts w:eastAsia="Times New Roman"/>
          <w:szCs w:val="28"/>
          <w:lang w:eastAsia="ru-RU"/>
        </w:rPr>
        <w:t>В рамках раздела «Видеогалерея» действует следующая матрица ролей (см.</w:t>
      </w:r>
      <w:r w:rsidR="00D10C93">
        <w:rPr>
          <w:rFonts w:eastAsia="Times New Roman"/>
          <w:szCs w:val="28"/>
          <w:lang w:eastAsia="ru-RU"/>
        </w:rPr>
        <w:t> </w:t>
      </w:r>
      <w:r w:rsidR="00E64666" w:rsidRPr="00E64666">
        <w:rPr>
          <w:rFonts w:eastAsia="Times New Roman"/>
          <w:szCs w:val="28"/>
          <w:lang w:eastAsia="ru-RU"/>
        </w:rPr>
        <w:fldChar w:fldCharType="begin"/>
      </w:r>
      <w:r w:rsidR="00E64666" w:rsidRPr="00E64666">
        <w:rPr>
          <w:rFonts w:eastAsia="Times New Roman"/>
          <w:szCs w:val="28"/>
          <w:lang w:eastAsia="ru-RU"/>
        </w:rPr>
        <w:instrText xml:space="preserve"> REF _Ref465079627 \h  \* MERGEFORMAT </w:instrText>
      </w:r>
      <w:r w:rsidR="00E64666" w:rsidRPr="00E64666">
        <w:rPr>
          <w:rFonts w:eastAsia="Times New Roman"/>
          <w:szCs w:val="28"/>
          <w:lang w:eastAsia="ru-RU"/>
        </w:rPr>
      </w:r>
      <w:r w:rsidR="00E64666" w:rsidRPr="00E64666">
        <w:rPr>
          <w:rFonts w:eastAsia="Times New Roman"/>
          <w:szCs w:val="28"/>
          <w:lang w:eastAsia="ru-RU"/>
        </w:rPr>
        <w:fldChar w:fldCharType="separate"/>
      </w:r>
      <w:r w:rsidR="00E22EDC" w:rsidRPr="00E22EDC">
        <w:rPr>
          <w:bCs/>
          <w:szCs w:val="18"/>
        </w:rPr>
        <w:t>Таблица 90</w:t>
      </w:r>
      <w:r w:rsidR="00E64666" w:rsidRPr="00E64666">
        <w:rPr>
          <w:rFonts w:eastAsia="Times New Roman"/>
          <w:szCs w:val="28"/>
          <w:lang w:eastAsia="ru-RU"/>
        </w:rPr>
        <w:fldChar w:fldCharType="end"/>
      </w:r>
      <w:r w:rsidRPr="00E64666">
        <w:rPr>
          <w:rFonts w:eastAsia="Times New Roman"/>
          <w:szCs w:val="28"/>
          <w:lang w:eastAsia="ru-RU"/>
        </w:rPr>
        <w:t>):</w:t>
      </w:r>
    </w:p>
    <w:p w14:paraId="5E9DB730" w14:textId="4111F05E" w:rsidR="00C47E2B" w:rsidRPr="00C47E2B" w:rsidRDefault="00C47E2B" w:rsidP="00D10C93">
      <w:pPr>
        <w:keepNext/>
        <w:spacing w:before="200" w:line="240" w:lineRule="auto"/>
        <w:jc w:val="right"/>
        <w:rPr>
          <w:bCs/>
          <w:i/>
          <w:szCs w:val="18"/>
        </w:rPr>
      </w:pPr>
      <w:bookmarkStart w:id="820" w:name="_Ref455136370"/>
      <w:bookmarkStart w:id="821" w:name="_Ref465079627"/>
      <w:r w:rsidRPr="00C47E2B">
        <w:rPr>
          <w:bCs/>
          <w:i/>
          <w:szCs w:val="18"/>
        </w:rPr>
        <w:t>Таблица</w:t>
      </w:r>
      <w:r w:rsidR="00D10C93" w:rsidRPr="00D10C93">
        <w:rPr>
          <w:bCs/>
          <w:i/>
          <w:szCs w:val="18"/>
        </w:rPr>
        <w:t> </w:t>
      </w:r>
      <w:bookmarkEnd w:id="820"/>
      <w:r w:rsidR="007A3E6F" w:rsidRPr="00BB57CA">
        <w:rPr>
          <w:bCs/>
          <w:i/>
          <w:szCs w:val="18"/>
        </w:rPr>
        <w:fldChar w:fldCharType="begin"/>
      </w:r>
      <w:r w:rsidR="007A3E6F" w:rsidRPr="00BB57CA">
        <w:rPr>
          <w:bCs/>
          <w:i/>
          <w:szCs w:val="18"/>
        </w:rPr>
        <w:instrText xml:space="preserve"> SEQ Таблица \* ARABIC </w:instrText>
      </w:r>
      <w:r w:rsidR="007A3E6F" w:rsidRPr="00BB57CA">
        <w:rPr>
          <w:bCs/>
          <w:i/>
          <w:szCs w:val="18"/>
        </w:rPr>
        <w:fldChar w:fldCharType="separate"/>
      </w:r>
      <w:r w:rsidR="00E22EDC">
        <w:rPr>
          <w:bCs/>
          <w:i/>
          <w:noProof/>
          <w:szCs w:val="18"/>
        </w:rPr>
        <w:t>90</w:t>
      </w:r>
      <w:r w:rsidR="007A3E6F" w:rsidRPr="00BB57CA">
        <w:rPr>
          <w:bCs/>
          <w:i/>
          <w:szCs w:val="18"/>
        </w:rPr>
        <w:fldChar w:fldCharType="end"/>
      </w:r>
      <w:bookmarkEnd w:id="821"/>
      <w:r w:rsidRPr="00C47E2B">
        <w:rPr>
          <w:bCs/>
          <w:i/>
          <w:szCs w:val="18"/>
        </w:rPr>
        <w:t xml:space="preserve"> - Матрица ролей «Видеогалерея»</w:t>
      </w:r>
    </w:p>
    <w:tbl>
      <w:tblPr>
        <w:tblStyle w:val="351"/>
        <w:tblW w:w="5000" w:type="pct"/>
        <w:tblLook w:val="04A0" w:firstRow="1" w:lastRow="0" w:firstColumn="1" w:lastColumn="0" w:noHBand="0" w:noVBand="1"/>
      </w:tblPr>
      <w:tblGrid>
        <w:gridCol w:w="4248"/>
        <w:gridCol w:w="5096"/>
      </w:tblGrid>
      <w:tr w:rsidR="00D10C93" w:rsidRPr="00C47E2B" w14:paraId="118A57E5" w14:textId="77777777" w:rsidTr="00D10C93">
        <w:trPr>
          <w:tblHeader/>
        </w:trPr>
        <w:tc>
          <w:tcPr>
            <w:tcW w:w="2273" w:type="pct"/>
          </w:tcPr>
          <w:p w14:paraId="638993E9" w14:textId="77777777" w:rsidR="00D10C93" w:rsidRPr="00E64666" w:rsidRDefault="00D10C93" w:rsidP="00C47E2B">
            <w:pPr>
              <w:spacing w:after="0" w:line="240" w:lineRule="auto"/>
              <w:ind w:firstLine="0"/>
              <w:jc w:val="center"/>
              <w:rPr>
                <w:b/>
                <w:szCs w:val="24"/>
                <w:lang w:eastAsia="ru-RU"/>
              </w:rPr>
            </w:pPr>
            <w:r w:rsidRPr="00E64666">
              <w:rPr>
                <w:b/>
                <w:szCs w:val="24"/>
                <w:lang w:eastAsia="ru-RU"/>
              </w:rPr>
              <w:t>Роль</w:t>
            </w:r>
          </w:p>
        </w:tc>
        <w:tc>
          <w:tcPr>
            <w:tcW w:w="2727" w:type="pct"/>
          </w:tcPr>
          <w:p w14:paraId="2FFC4BEE" w14:textId="77777777" w:rsidR="00D10C93" w:rsidRPr="00E64666" w:rsidRDefault="00D10C93" w:rsidP="00C47E2B">
            <w:pPr>
              <w:spacing w:after="0" w:line="240" w:lineRule="auto"/>
              <w:ind w:firstLine="0"/>
              <w:jc w:val="center"/>
              <w:rPr>
                <w:b/>
                <w:szCs w:val="24"/>
                <w:lang w:eastAsia="ru-RU"/>
              </w:rPr>
            </w:pPr>
            <w:r w:rsidRPr="00E64666">
              <w:rPr>
                <w:b/>
                <w:szCs w:val="24"/>
                <w:lang w:eastAsia="ru-RU"/>
              </w:rPr>
              <w:t>Доступные действия</w:t>
            </w:r>
          </w:p>
        </w:tc>
      </w:tr>
      <w:tr w:rsidR="00D10C93" w:rsidRPr="00C47E2B" w14:paraId="5AE5AAA4" w14:textId="77777777" w:rsidTr="00D10C93">
        <w:tc>
          <w:tcPr>
            <w:tcW w:w="2273" w:type="pct"/>
          </w:tcPr>
          <w:p w14:paraId="035A9CF9" w14:textId="77777777" w:rsidR="00D10C93" w:rsidRPr="00E64666" w:rsidRDefault="00D10C93" w:rsidP="00C47E2B">
            <w:pPr>
              <w:spacing w:after="0" w:line="240" w:lineRule="auto"/>
              <w:ind w:firstLine="0"/>
              <w:jc w:val="left"/>
              <w:rPr>
                <w:b/>
                <w:szCs w:val="24"/>
                <w:lang w:eastAsia="ru-RU"/>
              </w:rPr>
            </w:pPr>
            <w:r w:rsidRPr="00E64666">
              <w:rPr>
                <w:szCs w:val="24"/>
                <w:lang w:eastAsia="ru-RU"/>
              </w:rPr>
              <w:t>Сотрудники Тюменьэнерго</w:t>
            </w:r>
          </w:p>
        </w:tc>
        <w:tc>
          <w:tcPr>
            <w:tcW w:w="2727" w:type="pct"/>
          </w:tcPr>
          <w:p w14:paraId="4644B973" w14:textId="77777777" w:rsidR="00D10C93" w:rsidRPr="00E64666" w:rsidRDefault="00D10C93" w:rsidP="00C47E2B">
            <w:pPr>
              <w:spacing w:after="0" w:line="240" w:lineRule="auto"/>
              <w:ind w:firstLine="0"/>
              <w:rPr>
                <w:b/>
                <w:szCs w:val="24"/>
                <w:lang w:eastAsia="ru-RU"/>
              </w:rPr>
            </w:pPr>
            <w:r w:rsidRPr="00E64666">
              <w:rPr>
                <w:szCs w:val="24"/>
                <w:lang w:eastAsia="ru-RU"/>
              </w:rPr>
              <w:t>Просмотр элементов</w:t>
            </w:r>
          </w:p>
        </w:tc>
      </w:tr>
      <w:tr w:rsidR="00D10C93" w:rsidRPr="00C47E2B" w14:paraId="41F0BA34" w14:textId="77777777" w:rsidTr="00D10C93">
        <w:tc>
          <w:tcPr>
            <w:tcW w:w="2273" w:type="pct"/>
          </w:tcPr>
          <w:p w14:paraId="37D02D05" w14:textId="77777777" w:rsidR="00D10C93" w:rsidRPr="00E64666" w:rsidRDefault="00D10C93" w:rsidP="00C47E2B">
            <w:pPr>
              <w:spacing w:after="0" w:line="240" w:lineRule="auto"/>
              <w:ind w:firstLine="0"/>
              <w:jc w:val="left"/>
              <w:rPr>
                <w:szCs w:val="24"/>
                <w:lang w:eastAsia="ru-RU"/>
              </w:rPr>
            </w:pPr>
            <w:r w:rsidRPr="00E64666">
              <w:rPr>
                <w:szCs w:val="24"/>
                <w:lang w:eastAsia="ru-RU"/>
              </w:rPr>
              <w:t>КС-Видео-Модераторы</w:t>
            </w:r>
          </w:p>
        </w:tc>
        <w:tc>
          <w:tcPr>
            <w:tcW w:w="2727" w:type="pct"/>
          </w:tcPr>
          <w:p w14:paraId="485BF1AE" w14:textId="77777777" w:rsidR="00D10C93" w:rsidRPr="00E64666" w:rsidRDefault="00D10C93" w:rsidP="00C47E2B">
            <w:pPr>
              <w:spacing w:after="0" w:line="240" w:lineRule="auto"/>
              <w:ind w:firstLine="0"/>
              <w:jc w:val="left"/>
              <w:rPr>
                <w:szCs w:val="24"/>
                <w:lang w:eastAsia="ru-RU"/>
              </w:rPr>
            </w:pPr>
            <w:r w:rsidRPr="00E64666">
              <w:rPr>
                <w:szCs w:val="24"/>
                <w:lang w:eastAsia="ru-RU"/>
              </w:rPr>
              <w:t>Создание, редактирование и удаление элементов</w:t>
            </w:r>
          </w:p>
        </w:tc>
      </w:tr>
    </w:tbl>
    <w:p w14:paraId="4B24263F" w14:textId="77777777" w:rsidR="00C47E2B" w:rsidRPr="00C47E2B" w:rsidRDefault="00C47E2B" w:rsidP="00C47E2B">
      <w:pPr>
        <w:spacing w:after="0" w:line="240" w:lineRule="auto"/>
        <w:ind w:firstLine="567"/>
        <w:rPr>
          <w:rFonts w:eastAsia="Times New Roman"/>
          <w:szCs w:val="28"/>
          <w:lang w:eastAsia="ru-RU"/>
        </w:rPr>
      </w:pPr>
    </w:p>
    <w:p w14:paraId="6771BD35" w14:textId="3A87D0E1" w:rsidR="00E64E27" w:rsidRPr="00EC5358" w:rsidRDefault="00587FDA" w:rsidP="00286A85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822" w:name="_Toc465336188"/>
      <w:r w:rsidRPr="00EC5358">
        <w:rPr>
          <w:sz w:val="24"/>
          <w:szCs w:val="24"/>
        </w:rPr>
        <w:t>О</w:t>
      </w:r>
      <w:r w:rsidR="00E64E27" w:rsidRPr="00EC5358">
        <w:rPr>
          <w:sz w:val="24"/>
          <w:szCs w:val="24"/>
        </w:rPr>
        <w:t>прос</w:t>
      </w:r>
      <w:r w:rsidRPr="00EC5358">
        <w:rPr>
          <w:sz w:val="24"/>
          <w:szCs w:val="24"/>
        </w:rPr>
        <w:t>ы</w:t>
      </w:r>
      <w:r w:rsidR="00E05654">
        <w:rPr>
          <w:sz w:val="24"/>
          <w:szCs w:val="24"/>
        </w:rPr>
        <w:t xml:space="preserve"> и конкурсы Компании</w:t>
      </w:r>
      <w:bookmarkEnd w:id="822"/>
    </w:p>
    <w:p w14:paraId="11748AF3" w14:textId="06B15F3C" w:rsidR="00E64E27" w:rsidRDefault="005F138C" w:rsidP="00867C8B">
      <w:pPr>
        <w:spacing w:after="0" w:line="240" w:lineRule="auto"/>
        <w:ind w:firstLine="567"/>
      </w:pPr>
      <w:r>
        <w:t>Хранение опросов</w:t>
      </w:r>
      <w:r w:rsidR="00E64E27">
        <w:t xml:space="preserve"> </w:t>
      </w:r>
      <w:r w:rsidR="00E64E27" w:rsidRPr="00867C8B">
        <w:rPr>
          <w:szCs w:val="28"/>
          <w:lang w:eastAsia="ru-RU"/>
        </w:rPr>
        <w:t>реализовано</w:t>
      </w:r>
      <w:r w:rsidR="00E64E27">
        <w:t xml:space="preserve"> на основе настраиваемого списка</w:t>
      </w:r>
      <w:r w:rsidR="003F1312">
        <w:t xml:space="preserve"> </w:t>
      </w:r>
      <w:r w:rsidR="003F1312" w:rsidRPr="00D42A8A">
        <w:t>MS</w:t>
      </w:r>
      <w:r w:rsidR="003F1312" w:rsidRPr="00D133B1">
        <w:t xml:space="preserve"> </w:t>
      </w:r>
      <w:r w:rsidR="00E64E27" w:rsidRPr="00D42A8A">
        <w:t>Share</w:t>
      </w:r>
      <w:r w:rsidR="003F1312" w:rsidRPr="00D42A8A">
        <w:t>P</w:t>
      </w:r>
      <w:r w:rsidR="00E64E27" w:rsidRPr="00D42A8A">
        <w:t>oint</w:t>
      </w:r>
      <w:r w:rsidR="00E64E27" w:rsidRPr="0052428C">
        <w:t xml:space="preserve">. </w:t>
      </w:r>
    </w:p>
    <w:p w14:paraId="35D74EFF" w14:textId="0A51FAB5" w:rsidR="00893BC5" w:rsidRDefault="00E05654" w:rsidP="00867C8B">
      <w:pPr>
        <w:spacing w:after="0" w:line="240" w:lineRule="auto"/>
        <w:ind w:firstLine="567"/>
      </w:pPr>
      <w:r>
        <w:t>Раздел</w:t>
      </w:r>
      <w:r w:rsidR="006A3B06">
        <w:t xml:space="preserve"> включает</w:t>
      </w:r>
      <w:r w:rsidR="00893BC5">
        <w:t xml:space="preserve"> </w:t>
      </w:r>
      <w:r w:rsidR="00893BC5" w:rsidRPr="00867C8B">
        <w:rPr>
          <w:szCs w:val="28"/>
          <w:lang w:eastAsia="ru-RU"/>
        </w:rPr>
        <w:t>следующие</w:t>
      </w:r>
      <w:r w:rsidR="00893BC5">
        <w:t xml:space="preserve"> компоненты:</w:t>
      </w:r>
    </w:p>
    <w:p w14:paraId="1FFE6966" w14:textId="0196EB5A" w:rsidR="00893BC5" w:rsidRPr="00D42A8A" w:rsidRDefault="00893BC5" w:rsidP="00BB57CA">
      <w:pPr>
        <w:pStyle w:val="ac"/>
        <w:numPr>
          <w:ilvl w:val="0"/>
          <w:numId w:val="33"/>
        </w:numPr>
        <w:spacing w:line="240" w:lineRule="auto"/>
        <w:ind w:left="851" w:hanging="284"/>
      </w:pPr>
      <w:r>
        <w:t>Список:</w:t>
      </w:r>
      <w:r w:rsidRPr="00893BC5">
        <w:rPr>
          <w:i/>
          <w:color w:val="000000" w:themeColor="text1"/>
          <w:szCs w:val="24"/>
        </w:rPr>
        <w:t xml:space="preserve"> </w:t>
      </w:r>
      <w:r w:rsidRPr="00893BC5">
        <w:rPr>
          <w:i/>
          <w:color w:val="000000" w:themeColor="text1"/>
          <w:szCs w:val="24"/>
          <w:highlight w:val="white"/>
          <w:lang w:eastAsia="ru-RU"/>
        </w:rPr>
        <w:t>Lists/Polls</w:t>
      </w:r>
      <w:r w:rsidRPr="00893BC5">
        <w:rPr>
          <w:i/>
          <w:color w:val="000000" w:themeColor="text1"/>
        </w:rPr>
        <w:t xml:space="preserve"> </w:t>
      </w:r>
      <w:r w:rsidRPr="005339CC">
        <w:rPr>
          <w:i/>
        </w:rPr>
        <w:t>(</w:t>
      </w:r>
      <w:r>
        <w:rPr>
          <w:i/>
        </w:rPr>
        <w:t>Список опросов</w:t>
      </w:r>
      <w:r w:rsidRPr="005339CC">
        <w:rPr>
          <w:i/>
        </w:rPr>
        <w:t>)</w:t>
      </w:r>
      <w:r w:rsidR="00D42A8A">
        <w:rPr>
          <w:i/>
        </w:rPr>
        <w:t>;</w:t>
      </w:r>
    </w:p>
    <w:p w14:paraId="5207B7BF" w14:textId="056DCA42" w:rsidR="005F138C" w:rsidRPr="005F138C" w:rsidRDefault="00893BC5" w:rsidP="00BB57CA">
      <w:pPr>
        <w:pStyle w:val="ac"/>
        <w:numPr>
          <w:ilvl w:val="0"/>
          <w:numId w:val="33"/>
        </w:numPr>
        <w:spacing w:line="240" w:lineRule="auto"/>
        <w:ind w:left="851" w:hanging="284"/>
        <w:rPr>
          <w:i/>
          <w:color w:val="000000" w:themeColor="text1"/>
          <w:szCs w:val="24"/>
        </w:rPr>
      </w:pPr>
      <w:r w:rsidRPr="00893BC5">
        <w:rPr>
          <w:i/>
          <w:color w:val="000000" w:themeColor="text1"/>
          <w:szCs w:val="24"/>
          <w:lang w:val="en-US"/>
        </w:rPr>
        <w:t>EventPolls</w:t>
      </w:r>
      <w:r>
        <w:rPr>
          <w:i/>
          <w:color w:val="000000" w:themeColor="text1"/>
          <w:szCs w:val="24"/>
        </w:rPr>
        <w:t xml:space="preserve"> для списка </w:t>
      </w:r>
      <w:r w:rsidR="00EB2E43">
        <w:rPr>
          <w:i/>
          <w:color w:val="000000" w:themeColor="text1"/>
          <w:szCs w:val="24"/>
        </w:rPr>
        <w:t>«Опросы»</w:t>
      </w:r>
      <w:r w:rsidRPr="00932713">
        <w:rPr>
          <w:i/>
          <w:color w:val="000000" w:themeColor="text1"/>
          <w:szCs w:val="24"/>
        </w:rPr>
        <w:t xml:space="preserve"> </w:t>
      </w:r>
      <w:r w:rsidRPr="00D970D1">
        <w:rPr>
          <w:color w:val="000000" w:themeColor="text1"/>
          <w:szCs w:val="24"/>
        </w:rPr>
        <w:t>на</w:t>
      </w:r>
      <w:r w:rsidR="005F138C">
        <w:rPr>
          <w:color w:val="000000" w:themeColor="text1"/>
          <w:szCs w:val="24"/>
        </w:rPr>
        <w:t>:</w:t>
      </w:r>
    </w:p>
    <w:p w14:paraId="71EE8480" w14:textId="15CF7B05" w:rsidR="005F138C" w:rsidRPr="00B67CC5" w:rsidRDefault="00893BC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ItemAdding (добавление списка «</w:t>
      </w:r>
      <w:r w:rsidR="005F138C" w:rsidRPr="00B67CC5">
        <w:rPr>
          <w:szCs w:val="28"/>
          <w:lang w:eastAsia="ru-RU"/>
        </w:rPr>
        <w:t>Опрос</w:t>
      </w:r>
      <w:r w:rsidRPr="00B67CC5">
        <w:rPr>
          <w:szCs w:val="28"/>
          <w:lang w:eastAsia="ru-RU"/>
        </w:rPr>
        <w:t>)</w:t>
      </w:r>
      <w:r w:rsidR="00EB2E43" w:rsidRPr="00B67CC5">
        <w:rPr>
          <w:szCs w:val="28"/>
          <w:lang w:eastAsia="ru-RU"/>
        </w:rPr>
        <w:t>;</w:t>
      </w:r>
    </w:p>
    <w:p w14:paraId="3517A5A5" w14:textId="266787F2" w:rsidR="00D42A8A" w:rsidRPr="00B67CC5" w:rsidRDefault="00893BC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ItemUpdating (переименование списка «</w:t>
      </w:r>
      <w:r w:rsidR="005F138C" w:rsidRPr="00B67CC5">
        <w:rPr>
          <w:szCs w:val="28"/>
          <w:lang w:eastAsia="ru-RU"/>
        </w:rPr>
        <w:t>Опрос</w:t>
      </w:r>
      <w:r w:rsidRPr="00B67CC5">
        <w:rPr>
          <w:szCs w:val="28"/>
          <w:lang w:eastAsia="ru-RU"/>
        </w:rPr>
        <w:t>» и поля «Наименование»</w:t>
      </w:r>
      <w:r w:rsidR="00D42A8A" w:rsidRPr="00B67CC5">
        <w:rPr>
          <w:szCs w:val="28"/>
          <w:lang w:eastAsia="ru-RU"/>
        </w:rPr>
        <w:t>);</w:t>
      </w:r>
    </w:p>
    <w:p w14:paraId="6E668E99" w14:textId="6CD711E6" w:rsidR="005F138C" w:rsidRPr="00B67CC5" w:rsidRDefault="00893BC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lastRenderedPageBreak/>
        <w:t>ItemDeleting (удаление списка «</w:t>
      </w:r>
      <w:r w:rsidR="005F138C" w:rsidRPr="00B67CC5">
        <w:rPr>
          <w:szCs w:val="28"/>
          <w:lang w:eastAsia="ru-RU"/>
        </w:rPr>
        <w:t>Опрос</w:t>
      </w:r>
      <w:r w:rsidRPr="00B67CC5">
        <w:rPr>
          <w:szCs w:val="28"/>
          <w:lang w:eastAsia="ru-RU"/>
        </w:rPr>
        <w:t>»)</w:t>
      </w:r>
      <w:r w:rsidR="00EB2E43" w:rsidRPr="00B67CC5">
        <w:rPr>
          <w:szCs w:val="28"/>
          <w:lang w:eastAsia="ru-RU"/>
        </w:rPr>
        <w:t>;</w:t>
      </w:r>
    </w:p>
    <w:p w14:paraId="69FB3666" w14:textId="70AE1D04" w:rsidR="00893BC5" w:rsidRPr="00B67CC5" w:rsidRDefault="00893BC5" w:rsidP="00B67CC5">
      <w:pPr>
        <w:pStyle w:val="ac"/>
        <w:numPr>
          <w:ilvl w:val="0"/>
          <w:numId w:val="35"/>
        </w:numPr>
        <w:spacing w:after="0" w:line="240" w:lineRule="auto"/>
        <w:rPr>
          <w:szCs w:val="28"/>
          <w:lang w:eastAsia="ru-RU"/>
        </w:rPr>
      </w:pPr>
      <w:r w:rsidRPr="00B67CC5">
        <w:rPr>
          <w:szCs w:val="28"/>
          <w:lang w:eastAsia="ru-RU"/>
        </w:rPr>
        <w:t>ItemAdded</w:t>
      </w:r>
      <w:r w:rsidR="005F138C" w:rsidRPr="00B67CC5">
        <w:rPr>
          <w:szCs w:val="28"/>
          <w:lang w:eastAsia="ru-RU"/>
        </w:rPr>
        <w:t xml:space="preserve"> </w:t>
      </w:r>
      <w:r w:rsidRPr="00B67CC5">
        <w:rPr>
          <w:szCs w:val="28"/>
          <w:lang w:eastAsia="ru-RU"/>
        </w:rPr>
        <w:t>(добавление,</w:t>
      </w:r>
      <w:r w:rsidR="005F138C" w:rsidRPr="00B67CC5">
        <w:rPr>
          <w:szCs w:val="28"/>
          <w:lang w:eastAsia="ru-RU"/>
        </w:rPr>
        <w:t xml:space="preserve"> </w:t>
      </w:r>
      <w:r w:rsidRPr="00B67CC5">
        <w:rPr>
          <w:szCs w:val="28"/>
          <w:lang w:eastAsia="ru-RU"/>
        </w:rPr>
        <w:t xml:space="preserve">удаление прав </w:t>
      </w:r>
      <w:r w:rsidR="005F138C" w:rsidRPr="00B67CC5">
        <w:rPr>
          <w:szCs w:val="28"/>
          <w:lang w:eastAsia="ru-RU"/>
        </w:rPr>
        <w:t>членам группы «Сотрудники</w:t>
      </w:r>
      <w:r w:rsidRPr="00B67CC5">
        <w:rPr>
          <w:szCs w:val="28"/>
          <w:lang w:eastAsia="ru-RU"/>
        </w:rPr>
        <w:t xml:space="preserve"> Тюменьэнерго</w:t>
      </w:r>
      <w:r w:rsidR="005F138C" w:rsidRPr="00B67CC5">
        <w:rPr>
          <w:szCs w:val="28"/>
          <w:lang w:eastAsia="ru-RU"/>
        </w:rPr>
        <w:t>»</w:t>
      </w:r>
      <w:r w:rsidRPr="00B67CC5">
        <w:rPr>
          <w:szCs w:val="28"/>
          <w:lang w:eastAsia="ru-RU"/>
        </w:rPr>
        <w:t xml:space="preserve"> в зависимости</w:t>
      </w:r>
      <w:r w:rsidR="005F138C" w:rsidRPr="00B67CC5">
        <w:rPr>
          <w:szCs w:val="28"/>
          <w:lang w:eastAsia="ru-RU"/>
        </w:rPr>
        <w:t xml:space="preserve"> от выставленного значения поля «</w:t>
      </w:r>
      <w:r w:rsidR="00D42A8A" w:rsidRPr="00B67CC5">
        <w:rPr>
          <w:szCs w:val="28"/>
          <w:lang w:eastAsia="ru-RU"/>
        </w:rPr>
        <w:t>П</w:t>
      </w:r>
      <w:r w:rsidR="005F138C" w:rsidRPr="00B67CC5">
        <w:rPr>
          <w:szCs w:val="28"/>
          <w:lang w:eastAsia="ru-RU"/>
        </w:rPr>
        <w:t>ризнак публикации»</w:t>
      </w:r>
      <w:r w:rsidRPr="00B67CC5">
        <w:rPr>
          <w:szCs w:val="28"/>
          <w:lang w:eastAsia="ru-RU"/>
        </w:rPr>
        <w:t>)</w:t>
      </w:r>
      <w:r w:rsidR="00D42A8A" w:rsidRPr="00B67CC5">
        <w:rPr>
          <w:szCs w:val="28"/>
          <w:lang w:eastAsia="ru-RU"/>
        </w:rPr>
        <w:t>;</w:t>
      </w:r>
    </w:p>
    <w:p w14:paraId="6562C3E4" w14:textId="180D59AF" w:rsidR="00893BC5" w:rsidRPr="00D42A8A" w:rsidRDefault="00893BC5" w:rsidP="00BB57CA">
      <w:pPr>
        <w:pStyle w:val="ac"/>
        <w:numPr>
          <w:ilvl w:val="0"/>
          <w:numId w:val="33"/>
        </w:numPr>
        <w:spacing w:line="240" w:lineRule="auto"/>
        <w:ind w:left="851" w:hanging="284"/>
        <w:rPr>
          <w:i/>
          <w:color w:val="000000" w:themeColor="text1"/>
          <w:szCs w:val="24"/>
        </w:rPr>
      </w:pPr>
      <w:r w:rsidRPr="00893BC5">
        <w:rPr>
          <w:szCs w:val="24"/>
        </w:rPr>
        <w:t xml:space="preserve">Группы пользователей: </w:t>
      </w:r>
      <w:r w:rsidRPr="00893BC5">
        <w:rPr>
          <w:i/>
          <w:szCs w:val="24"/>
        </w:rPr>
        <w:t xml:space="preserve">«Модераторы </w:t>
      </w:r>
      <w:r>
        <w:rPr>
          <w:i/>
          <w:szCs w:val="24"/>
        </w:rPr>
        <w:t>опросов</w:t>
      </w:r>
      <w:r w:rsidR="00D42A8A">
        <w:rPr>
          <w:i/>
          <w:szCs w:val="24"/>
        </w:rPr>
        <w:t>»;</w:t>
      </w:r>
    </w:p>
    <w:p w14:paraId="08B3A567" w14:textId="669D91B9" w:rsidR="00D10C93" w:rsidRPr="00D10C93" w:rsidRDefault="00830FF8" w:rsidP="00D10C93">
      <w:pPr>
        <w:pStyle w:val="ac"/>
        <w:numPr>
          <w:ilvl w:val="0"/>
          <w:numId w:val="33"/>
        </w:numPr>
        <w:spacing w:line="240" w:lineRule="auto"/>
        <w:ind w:left="851" w:hanging="284"/>
        <w:rPr>
          <w:i/>
          <w:color w:val="000000" w:themeColor="text1"/>
          <w:szCs w:val="24"/>
        </w:rPr>
      </w:pPr>
      <w:r>
        <w:t>Задан</w:t>
      </w:r>
      <w:r w:rsidR="006A3B06">
        <w:t>ие</w:t>
      </w:r>
      <w:r>
        <w:t xml:space="preserve"> таймер</w:t>
      </w:r>
      <w:r w:rsidR="006A3B06">
        <w:t>а</w:t>
      </w:r>
      <w:r w:rsidR="00893BC5">
        <w:rPr>
          <w:i/>
        </w:rPr>
        <w:t xml:space="preserve"> </w:t>
      </w:r>
      <w:r w:rsidR="00893BC5" w:rsidRPr="00893BC5">
        <w:rPr>
          <w:i/>
          <w:color w:val="000000" w:themeColor="text1"/>
          <w:szCs w:val="24"/>
          <w:lang w:eastAsia="ru-RU"/>
        </w:rPr>
        <w:t xml:space="preserve">PermissionPoolsJob </w:t>
      </w:r>
      <w:r w:rsidR="00893BC5" w:rsidRPr="001A5222">
        <w:rPr>
          <w:color w:val="000000" w:themeColor="text1"/>
          <w:szCs w:val="24"/>
          <w:lang w:eastAsia="ru-RU"/>
        </w:rPr>
        <w:t>(</w:t>
      </w:r>
      <w:r w:rsidR="00D42A8A">
        <w:rPr>
          <w:color w:val="000000" w:themeColor="text1"/>
          <w:szCs w:val="24"/>
          <w:highlight w:val="white"/>
          <w:lang w:eastAsia="ru-RU"/>
        </w:rPr>
        <w:t>с</w:t>
      </w:r>
      <w:r w:rsidR="00893BC5" w:rsidRPr="00893BC5">
        <w:rPr>
          <w:color w:val="000000" w:themeColor="text1"/>
          <w:szCs w:val="24"/>
          <w:highlight w:val="white"/>
          <w:lang w:eastAsia="ru-RU"/>
        </w:rPr>
        <w:t>ервис опросов</w:t>
      </w:r>
      <w:r w:rsidR="005F138C">
        <w:rPr>
          <w:color w:val="000000" w:themeColor="text1"/>
          <w:szCs w:val="24"/>
          <w:highlight w:val="white"/>
          <w:lang w:eastAsia="ru-RU"/>
        </w:rPr>
        <w:t>)</w:t>
      </w:r>
      <w:r w:rsidR="006A3B06">
        <w:rPr>
          <w:color w:val="000000" w:themeColor="text1"/>
          <w:szCs w:val="24"/>
          <w:highlight w:val="white"/>
          <w:lang w:eastAsia="ru-RU"/>
        </w:rPr>
        <w:t>:</w:t>
      </w:r>
      <w:r w:rsidR="00893BC5" w:rsidRPr="00893BC5">
        <w:rPr>
          <w:color w:val="000000" w:themeColor="text1"/>
          <w:szCs w:val="24"/>
          <w:highlight w:val="white"/>
          <w:lang w:eastAsia="ru-RU"/>
        </w:rPr>
        <w:t xml:space="preserve"> </w:t>
      </w:r>
      <w:r w:rsidR="00893BC5">
        <w:rPr>
          <w:color w:val="000000" w:themeColor="text1"/>
          <w:szCs w:val="24"/>
          <w:lang w:eastAsia="ru-RU"/>
        </w:rPr>
        <w:t xml:space="preserve">проходит по элементам списка опросов и если текущая дата равна </w:t>
      </w:r>
      <w:r w:rsidR="005F138C">
        <w:rPr>
          <w:color w:val="000000" w:themeColor="text1"/>
          <w:szCs w:val="24"/>
          <w:lang w:eastAsia="ru-RU"/>
        </w:rPr>
        <w:t>«</w:t>
      </w:r>
      <w:r w:rsidR="00893BC5">
        <w:rPr>
          <w:color w:val="000000" w:themeColor="text1"/>
          <w:szCs w:val="24"/>
          <w:lang w:eastAsia="ru-RU"/>
        </w:rPr>
        <w:t>дате завершения опроса</w:t>
      </w:r>
      <w:r w:rsidR="005F138C">
        <w:rPr>
          <w:color w:val="000000" w:themeColor="text1"/>
          <w:szCs w:val="24"/>
          <w:lang w:eastAsia="ru-RU"/>
        </w:rPr>
        <w:t>»</w:t>
      </w:r>
      <w:r w:rsidR="00893BC5">
        <w:rPr>
          <w:color w:val="000000" w:themeColor="text1"/>
          <w:szCs w:val="24"/>
          <w:lang w:eastAsia="ru-RU"/>
        </w:rPr>
        <w:t xml:space="preserve">, то </w:t>
      </w:r>
      <w:r w:rsidR="005F138C">
        <w:rPr>
          <w:color w:val="000000" w:themeColor="text1"/>
          <w:szCs w:val="24"/>
          <w:lang w:eastAsia="ru-RU"/>
        </w:rPr>
        <w:t>«</w:t>
      </w:r>
      <w:r w:rsidR="00893BC5">
        <w:rPr>
          <w:color w:val="000000" w:themeColor="text1"/>
          <w:szCs w:val="24"/>
          <w:lang w:eastAsia="ru-RU"/>
        </w:rPr>
        <w:t>забирает</w:t>
      </w:r>
      <w:r w:rsidR="005F138C">
        <w:rPr>
          <w:color w:val="000000" w:themeColor="text1"/>
          <w:szCs w:val="24"/>
          <w:lang w:eastAsia="ru-RU"/>
        </w:rPr>
        <w:t>»</w:t>
      </w:r>
      <w:r w:rsidR="00893BC5">
        <w:rPr>
          <w:color w:val="000000" w:themeColor="text1"/>
          <w:szCs w:val="24"/>
          <w:lang w:eastAsia="ru-RU"/>
        </w:rPr>
        <w:t xml:space="preserve"> права у</w:t>
      </w:r>
      <w:r w:rsidR="005F138C">
        <w:rPr>
          <w:color w:val="000000" w:themeColor="text1"/>
          <w:szCs w:val="24"/>
          <w:lang w:eastAsia="ru-RU"/>
        </w:rPr>
        <w:t xml:space="preserve"> членов группы «С</w:t>
      </w:r>
      <w:r w:rsidR="00893BC5">
        <w:rPr>
          <w:color w:val="000000" w:themeColor="text1"/>
          <w:szCs w:val="24"/>
          <w:lang w:eastAsia="ru-RU"/>
        </w:rPr>
        <w:t>отрудник</w:t>
      </w:r>
      <w:r w:rsidR="005F138C">
        <w:rPr>
          <w:color w:val="000000" w:themeColor="text1"/>
          <w:szCs w:val="24"/>
          <w:lang w:eastAsia="ru-RU"/>
        </w:rPr>
        <w:t>и</w:t>
      </w:r>
      <w:r w:rsidR="00893BC5">
        <w:rPr>
          <w:color w:val="000000" w:themeColor="text1"/>
          <w:szCs w:val="24"/>
          <w:lang w:eastAsia="ru-RU"/>
        </w:rPr>
        <w:t xml:space="preserve"> </w:t>
      </w:r>
      <w:r w:rsidR="005F138C">
        <w:rPr>
          <w:color w:val="000000" w:themeColor="text1"/>
          <w:szCs w:val="24"/>
          <w:lang w:eastAsia="ru-RU"/>
        </w:rPr>
        <w:t>Т</w:t>
      </w:r>
      <w:r w:rsidR="00893BC5">
        <w:rPr>
          <w:color w:val="000000" w:themeColor="text1"/>
          <w:szCs w:val="24"/>
          <w:lang w:eastAsia="ru-RU"/>
        </w:rPr>
        <w:t>юменьэнерго</w:t>
      </w:r>
      <w:r w:rsidR="005F138C">
        <w:rPr>
          <w:color w:val="000000" w:themeColor="text1"/>
          <w:szCs w:val="24"/>
          <w:lang w:eastAsia="ru-RU"/>
        </w:rPr>
        <w:t>»</w:t>
      </w:r>
      <w:r w:rsidR="00B65DBA">
        <w:rPr>
          <w:color w:val="000000" w:themeColor="text1"/>
          <w:szCs w:val="24"/>
          <w:lang w:eastAsia="ru-RU"/>
        </w:rPr>
        <w:t xml:space="preserve"> на</w:t>
      </w:r>
      <w:r w:rsidR="00893BC5">
        <w:rPr>
          <w:color w:val="000000" w:themeColor="text1"/>
          <w:szCs w:val="24"/>
          <w:lang w:eastAsia="ru-RU"/>
        </w:rPr>
        <w:t xml:space="preserve"> </w:t>
      </w:r>
      <w:r w:rsidR="00B65DBA">
        <w:rPr>
          <w:color w:val="000000" w:themeColor="text1"/>
          <w:szCs w:val="24"/>
          <w:lang w:eastAsia="ru-RU"/>
        </w:rPr>
        <w:t>добавление элемента</w:t>
      </w:r>
      <w:r w:rsidR="00893BC5" w:rsidRPr="001A5222">
        <w:rPr>
          <w:color w:val="000000" w:themeColor="text1"/>
          <w:szCs w:val="24"/>
          <w:lang w:eastAsia="ru-RU"/>
        </w:rPr>
        <w:t>)</w:t>
      </w:r>
      <w:r w:rsidR="00893BC5">
        <w:rPr>
          <w:color w:val="000000" w:themeColor="text1"/>
          <w:szCs w:val="24"/>
          <w:lang w:eastAsia="ru-RU"/>
        </w:rPr>
        <w:t>.</w:t>
      </w:r>
    </w:p>
    <w:p w14:paraId="50D35A04" w14:textId="77777777" w:rsidR="00D10C93" w:rsidRPr="00DE693B" w:rsidRDefault="00D10C93" w:rsidP="00D10C93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 w:rsidRPr="00DE693B">
        <w:rPr>
          <w:sz w:val="24"/>
          <w:szCs w:val="24"/>
        </w:rPr>
        <w:t>Распределение ролей пользователей</w:t>
      </w:r>
    </w:p>
    <w:p w14:paraId="3D0AD537" w14:textId="75C29093" w:rsidR="00D10C93" w:rsidRPr="00D10C93" w:rsidRDefault="00D10C93" w:rsidP="00D10C93">
      <w:pPr>
        <w:spacing w:after="0" w:line="240" w:lineRule="auto"/>
        <w:ind w:firstLine="567"/>
        <w:rPr>
          <w:color w:val="000000" w:themeColor="text1"/>
          <w:szCs w:val="24"/>
          <w:lang w:eastAsia="ru-RU"/>
        </w:rPr>
      </w:pPr>
      <w:r w:rsidRPr="00D10C93">
        <w:rPr>
          <w:color w:val="000000" w:themeColor="text1"/>
          <w:szCs w:val="24"/>
          <w:lang w:eastAsia="ru-RU"/>
        </w:rPr>
        <w:t>В рамках раздела «Опросы и конкурсы Компании» действует следующая матрица ролей (см.</w:t>
      </w:r>
      <w:r w:rsidR="00E64666">
        <w:rPr>
          <w:color w:val="000000" w:themeColor="text1"/>
          <w:szCs w:val="24"/>
          <w:lang w:eastAsia="ru-RU"/>
        </w:rPr>
        <w:t xml:space="preserve"> </w:t>
      </w:r>
      <w:r w:rsidR="00E64666" w:rsidRPr="00E64666">
        <w:rPr>
          <w:color w:val="000000" w:themeColor="text1"/>
          <w:szCs w:val="24"/>
          <w:lang w:eastAsia="ru-RU"/>
        </w:rPr>
        <w:fldChar w:fldCharType="begin"/>
      </w:r>
      <w:r w:rsidR="00E64666" w:rsidRPr="00E64666">
        <w:rPr>
          <w:color w:val="000000" w:themeColor="text1"/>
          <w:szCs w:val="24"/>
          <w:lang w:eastAsia="ru-RU"/>
        </w:rPr>
        <w:instrText xml:space="preserve"> REF _Ref465079651 \h  \* MERGEFORMAT </w:instrText>
      </w:r>
      <w:r w:rsidR="00E64666" w:rsidRPr="00E64666">
        <w:rPr>
          <w:color w:val="000000" w:themeColor="text1"/>
          <w:szCs w:val="24"/>
          <w:lang w:eastAsia="ru-RU"/>
        </w:rPr>
      </w:r>
      <w:r w:rsidR="00E64666" w:rsidRPr="00E64666">
        <w:rPr>
          <w:color w:val="000000" w:themeColor="text1"/>
          <w:szCs w:val="24"/>
          <w:lang w:eastAsia="ru-RU"/>
        </w:rPr>
        <w:fldChar w:fldCharType="separate"/>
      </w:r>
      <w:r w:rsidR="00E22EDC" w:rsidRPr="00E22EDC">
        <w:rPr>
          <w:bCs/>
          <w:szCs w:val="18"/>
        </w:rPr>
        <w:t xml:space="preserve">Таблица </w:t>
      </w:r>
      <w:r w:rsidR="00E22EDC" w:rsidRPr="00E22EDC">
        <w:rPr>
          <w:bCs/>
          <w:noProof/>
          <w:szCs w:val="18"/>
        </w:rPr>
        <w:t>91</w:t>
      </w:r>
      <w:r w:rsidR="00E64666" w:rsidRPr="00E64666">
        <w:rPr>
          <w:color w:val="000000" w:themeColor="text1"/>
          <w:szCs w:val="24"/>
          <w:lang w:eastAsia="ru-RU"/>
        </w:rPr>
        <w:fldChar w:fldCharType="end"/>
      </w:r>
      <w:r w:rsidRPr="00E64666">
        <w:rPr>
          <w:color w:val="000000" w:themeColor="text1"/>
          <w:szCs w:val="24"/>
          <w:lang w:eastAsia="ru-RU"/>
        </w:rPr>
        <w:t>).</w:t>
      </w:r>
    </w:p>
    <w:p w14:paraId="63A26988" w14:textId="2F04DF23" w:rsidR="00D10C93" w:rsidRPr="00D10C93" w:rsidRDefault="00D10C93" w:rsidP="00D10C93">
      <w:pPr>
        <w:keepNext/>
        <w:spacing w:before="200" w:line="240" w:lineRule="auto"/>
        <w:jc w:val="right"/>
        <w:rPr>
          <w:bCs/>
          <w:i/>
          <w:szCs w:val="18"/>
        </w:rPr>
      </w:pPr>
      <w:bookmarkStart w:id="823" w:name="_Ref454810330"/>
      <w:bookmarkStart w:id="824" w:name="_Ref465079651"/>
      <w:r w:rsidRPr="00D10C93">
        <w:rPr>
          <w:bCs/>
          <w:i/>
          <w:szCs w:val="18"/>
        </w:rPr>
        <w:t xml:space="preserve">Таблица </w:t>
      </w:r>
      <w:bookmarkEnd w:id="823"/>
      <w:r w:rsidR="007A3E6F" w:rsidRPr="00BB57CA">
        <w:rPr>
          <w:bCs/>
          <w:i/>
          <w:szCs w:val="18"/>
        </w:rPr>
        <w:fldChar w:fldCharType="begin"/>
      </w:r>
      <w:r w:rsidR="007A3E6F" w:rsidRPr="00BB57CA">
        <w:rPr>
          <w:bCs/>
          <w:i/>
          <w:szCs w:val="18"/>
        </w:rPr>
        <w:instrText xml:space="preserve"> SEQ Таблица \* ARABIC </w:instrText>
      </w:r>
      <w:r w:rsidR="007A3E6F" w:rsidRPr="00BB57CA">
        <w:rPr>
          <w:bCs/>
          <w:i/>
          <w:szCs w:val="18"/>
        </w:rPr>
        <w:fldChar w:fldCharType="separate"/>
      </w:r>
      <w:r w:rsidR="00E22EDC">
        <w:rPr>
          <w:bCs/>
          <w:i/>
          <w:noProof/>
          <w:szCs w:val="18"/>
        </w:rPr>
        <w:t>91</w:t>
      </w:r>
      <w:r w:rsidR="007A3E6F" w:rsidRPr="00BB57CA">
        <w:rPr>
          <w:bCs/>
          <w:i/>
          <w:szCs w:val="18"/>
        </w:rPr>
        <w:fldChar w:fldCharType="end"/>
      </w:r>
      <w:bookmarkEnd w:id="824"/>
      <w:r w:rsidRPr="00D10C93">
        <w:rPr>
          <w:bCs/>
          <w:i/>
          <w:szCs w:val="18"/>
        </w:rPr>
        <w:t xml:space="preserve"> - Матрица ролей «Опросы и конкурсы Компании»</w:t>
      </w:r>
    </w:p>
    <w:tbl>
      <w:tblPr>
        <w:tblStyle w:val="361"/>
        <w:tblW w:w="5000" w:type="pct"/>
        <w:tblLook w:val="04A0" w:firstRow="1" w:lastRow="0" w:firstColumn="1" w:lastColumn="0" w:noHBand="0" w:noVBand="1"/>
      </w:tblPr>
      <w:tblGrid>
        <w:gridCol w:w="3964"/>
        <w:gridCol w:w="5380"/>
      </w:tblGrid>
      <w:tr w:rsidR="00D10C93" w:rsidRPr="00D10C93" w14:paraId="41A9D0DE" w14:textId="77777777" w:rsidTr="00D10C93">
        <w:trPr>
          <w:tblHeader/>
        </w:trPr>
        <w:tc>
          <w:tcPr>
            <w:tcW w:w="2121" w:type="pct"/>
          </w:tcPr>
          <w:p w14:paraId="68B77C57" w14:textId="77777777" w:rsidR="00D10C93" w:rsidRPr="00E64666" w:rsidRDefault="00D10C93" w:rsidP="00D10C93">
            <w:pPr>
              <w:spacing w:after="0" w:line="240" w:lineRule="auto"/>
              <w:ind w:firstLine="0"/>
              <w:jc w:val="center"/>
              <w:rPr>
                <w:b/>
                <w:szCs w:val="24"/>
                <w:lang w:eastAsia="ru-RU"/>
              </w:rPr>
            </w:pPr>
            <w:r w:rsidRPr="00E64666">
              <w:rPr>
                <w:b/>
                <w:szCs w:val="24"/>
                <w:lang w:eastAsia="ru-RU"/>
              </w:rPr>
              <w:t>Роль</w:t>
            </w:r>
          </w:p>
        </w:tc>
        <w:tc>
          <w:tcPr>
            <w:tcW w:w="2879" w:type="pct"/>
          </w:tcPr>
          <w:p w14:paraId="622A120F" w14:textId="77777777" w:rsidR="00D10C93" w:rsidRPr="00E64666" w:rsidRDefault="00D10C93" w:rsidP="00D10C93">
            <w:pPr>
              <w:spacing w:after="0" w:line="240" w:lineRule="auto"/>
              <w:ind w:firstLine="0"/>
              <w:jc w:val="center"/>
              <w:rPr>
                <w:b/>
                <w:szCs w:val="24"/>
                <w:lang w:eastAsia="ru-RU"/>
              </w:rPr>
            </w:pPr>
            <w:r w:rsidRPr="00E64666">
              <w:rPr>
                <w:b/>
                <w:szCs w:val="24"/>
                <w:lang w:eastAsia="ru-RU"/>
              </w:rPr>
              <w:t>Доступные действия</w:t>
            </w:r>
          </w:p>
        </w:tc>
      </w:tr>
      <w:tr w:rsidR="00D10C93" w:rsidRPr="00D10C93" w14:paraId="7095CE3E" w14:textId="77777777" w:rsidTr="00D10C93">
        <w:tc>
          <w:tcPr>
            <w:tcW w:w="2121" w:type="pct"/>
          </w:tcPr>
          <w:p w14:paraId="2ABEB682" w14:textId="77777777" w:rsidR="00D10C93" w:rsidRPr="00E64666" w:rsidRDefault="00D10C93" w:rsidP="00D10C93">
            <w:pPr>
              <w:spacing w:after="0" w:line="240" w:lineRule="auto"/>
              <w:ind w:firstLine="0"/>
              <w:jc w:val="left"/>
              <w:rPr>
                <w:b/>
                <w:szCs w:val="24"/>
                <w:lang w:eastAsia="ru-RU"/>
              </w:rPr>
            </w:pPr>
            <w:r w:rsidRPr="00E64666">
              <w:rPr>
                <w:szCs w:val="24"/>
                <w:lang w:eastAsia="ru-RU"/>
              </w:rPr>
              <w:t>Сотрудники Тюменьэнерго</w:t>
            </w:r>
          </w:p>
        </w:tc>
        <w:tc>
          <w:tcPr>
            <w:tcW w:w="2879" w:type="pct"/>
          </w:tcPr>
          <w:p w14:paraId="716C6C3F" w14:textId="77777777" w:rsidR="00D10C93" w:rsidRPr="00E64666" w:rsidRDefault="00D10C93" w:rsidP="00D10C93">
            <w:pPr>
              <w:spacing w:after="0" w:line="240" w:lineRule="auto"/>
              <w:ind w:firstLine="0"/>
              <w:rPr>
                <w:b/>
                <w:szCs w:val="24"/>
                <w:lang w:eastAsia="ru-RU"/>
              </w:rPr>
            </w:pPr>
            <w:r w:rsidRPr="00E64666">
              <w:rPr>
                <w:szCs w:val="24"/>
                <w:lang w:eastAsia="ru-RU"/>
              </w:rPr>
              <w:t>Создание новых записей с отзывами или пожеланиями</w:t>
            </w:r>
          </w:p>
        </w:tc>
      </w:tr>
      <w:tr w:rsidR="00D10C93" w:rsidRPr="00D10C93" w14:paraId="538A7226" w14:textId="77777777" w:rsidTr="00D10C93">
        <w:tc>
          <w:tcPr>
            <w:tcW w:w="2121" w:type="pct"/>
          </w:tcPr>
          <w:p w14:paraId="3E16205A" w14:textId="77777777" w:rsidR="00D10C93" w:rsidRPr="00E64666" w:rsidRDefault="00D10C93" w:rsidP="00D10C93">
            <w:pPr>
              <w:spacing w:after="0" w:line="240" w:lineRule="auto"/>
              <w:ind w:firstLine="0"/>
              <w:jc w:val="left"/>
              <w:rPr>
                <w:szCs w:val="24"/>
                <w:lang w:eastAsia="ru-RU"/>
              </w:rPr>
            </w:pPr>
            <w:r w:rsidRPr="00E64666">
              <w:rPr>
                <w:szCs w:val="24"/>
                <w:lang w:eastAsia="ru-RU"/>
              </w:rPr>
              <w:t>КС-ОиКК-Модераторы</w:t>
            </w:r>
          </w:p>
        </w:tc>
        <w:tc>
          <w:tcPr>
            <w:tcW w:w="2879" w:type="pct"/>
          </w:tcPr>
          <w:p w14:paraId="71E3F209" w14:textId="77777777" w:rsidR="00D10C93" w:rsidRPr="00E64666" w:rsidRDefault="00D10C93" w:rsidP="00D10C93">
            <w:pPr>
              <w:spacing w:after="0" w:line="240" w:lineRule="auto"/>
              <w:ind w:firstLine="0"/>
              <w:jc w:val="left"/>
              <w:rPr>
                <w:szCs w:val="24"/>
                <w:lang w:eastAsia="ru-RU"/>
              </w:rPr>
            </w:pPr>
            <w:r w:rsidRPr="00E64666">
              <w:rPr>
                <w:szCs w:val="24"/>
                <w:lang w:eastAsia="ru-RU"/>
              </w:rPr>
              <w:t xml:space="preserve">Редактирование, удаление записей </w:t>
            </w:r>
          </w:p>
        </w:tc>
      </w:tr>
    </w:tbl>
    <w:p w14:paraId="014A07DB" w14:textId="77777777" w:rsidR="00D10C93" w:rsidRPr="00D10C93" w:rsidRDefault="00D10C93" w:rsidP="00D10C93">
      <w:pPr>
        <w:spacing w:after="0" w:line="240" w:lineRule="auto"/>
        <w:ind w:firstLine="567"/>
        <w:rPr>
          <w:szCs w:val="28"/>
          <w:lang w:eastAsia="ru-RU"/>
        </w:rPr>
      </w:pPr>
    </w:p>
    <w:p w14:paraId="77A29D4C" w14:textId="528FC07B" w:rsidR="00893BC5" w:rsidRPr="00D42A8A" w:rsidRDefault="005F138C" w:rsidP="00960216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 w:rsidRPr="00D42A8A">
        <w:rPr>
          <w:sz w:val="24"/>
          <w:szCs w:val="24"/>
        </w:rPr>
        <w:t>С</w:t>
      </w:r>
      <w:r w:rsidR="003A2BF4" w:rsidRPr="00D42A8A">
        <w:rPr>
          <w:sz w:val="24"/>
          <w:szCs w:val="24"/>
        </w:rPr>
        <w:t xml:space="preserve">писок </w:t>
      </w:r>
      <w:r w:rsidRPr="00D42A8A">
        <w:rPr>
          <w:sz w:val="24"/>
          <w:szCs w:val="24"/>
        </w:rPr>
        <w:t>«</w:t>
      </w:r>
      <w:r w:rsidR="003A2BF4" w:rsidRPr="00D42A8A">
        <w:rPr>
          <w:sz w:val="24"/>
          <w:szCs w:val="24"/>
        </w:rPr>
        <w:t>Опросы</w:t>
      </w:r>
      <w:r w:rsidR="001555B1">
        <w:rPr>
          <w:sz w:val="24"/>
          <w:szCs w:val="24"/>
        </w:rPr>
        <w:t xml:space="preserve"> и конкурсы Компании</w:t>
      </w:r>
      <w:r w:rsidRPr="00D42A8A">
        <w:rPr>
          <w:sz w:val="24"/>
          <w:szCs w:val="24"/>
        </w:rPr>
        <w:t>»</w:t>
      </w:r>
    </w:p>
    <w:p w14:paraId="3479702F" w14:textId="5E3F9DE9" w:rsidR="00893BC5" w:rsidRPr="00E64666" w:rsidRDefault="00893BC5" w:rsidP="00867C8B">
      <w:pPr>
        <w:spacing w:after="0" w:line="240" w:lineRule="auto"/>
        <w:ind w:firstLine="567"/>
      </w:pPr>
      <w:r w:rsidRPr="00D42A8A">
        <w:t>При переходе по ссылке «</w:t>
      </w:r>
      <w:r w:rsidR="003A2BF4" w:rsidRPr="00D42A8A">
        <w:t>Опросы</w:t>
      </w:r>
      <w:r w:rsidR="001555B1">
        <w:t xml:space="preserve"> и конкурсы Компании</w:t>
      </w:r>
      <w:r w:rsidRPr="00D42A8A">
        <w:t>» осуществляется переход в список SharePoint «</w:t>
      </w:r>
      <w:r w:rsidR="003A2BF4" w:rsidRPr="00D42A8A">
        <w:t>Опросы</w:t>
      </w:r>
      <w:r w:rsidR="001555B1">
        <w:t xml:space="preserve"> и конкурсы Компании</w:t>
      </w:r>
      <w:r w:rsidRPr="00D42A8A">
        <w:t xml:space="preserve">». </w:t>
      </w:r>
      <w:r w:rsidR="00453E75" w:rsidRPr="009A5521">
        <w:t>Атрибуты списка представлены в</w:t>
      </w:r>
      <w:r w:rsidR="00453E75">
        <w:t xml:space="preserve"> таблице (см. </w:t>
      </w:r>
      <w:r w:rsidR="00E64666" w:rsidRPr="00E64666">
        <w:fldChar w:fldCharType="begin"/>
      </w:r>
      <w:r w:rsidR="00E64666" w:rsidRPr="00E64666">
        <w:instrText xml:space="preserve"> REF _Ref465079674 \h  \* MERGEFORMAT </w:instrText>
      </w:r>
      <w:r w:rsidR="00E64666" w:rsidRPr="00E64666">
        <w:fldChar w:fldCharType="separate"/>
      </w:r>
      <w:r w:rsidR="00E22EDC" w:rsidRPr="00E22EDC">
        <w:t xml:space="preserve">Таблица </w:t>
      </w:r>
      <w:r w:rsidR="00E22EDC" w:rsidRPr="00E22EDC">
        <w:rPr>
          <w:bCs/>
          <w:noProof/>
        </w:rPr>
        <w:t>92</w:t>
      </w:r>
      <w:r w:rsidR="00E64666" w:rsidRPr="00E64666">
        <w:fldChar w:fldCharType="end"/>
      </w:r>
      <w:r w:rsidR="00453E75" w:rsidRPr="00E64666">
        <w:t>).</w:t>
      </w:r>
    </w:p>
    <w:p w14:paraId="18B1BD70" w14:textId="6047A9C7" w:rsidR="00DB52F7" w:rsidRPr="00D42A8A" w:rsidRDefault="00893BC5" w:rsidP="00867C8B">
      <w:pPr>
        <w:spacing w:after="0" w:line="240" w:lineRule="auto"/>
        <w:ind w:firstLine="567"/>
      </w:pPr>
      <w:r w:rsidRPr="00E64666">
        <w:t>Список</w:t>
      </w:r>
      <w:r w:rsidRPr="00D42A8A">
        <w:t xml:space="preserve"> «</w:t>
      </w:r>
      <w:r w:rsidR="003A2BF4" w:rsidRPr="00D42A8A">
        <w:t>Опросы</w:t>
      </w:r>
      <w:r w:rsidR="001555B1">
        <w:t xml:space="preserve"> и конкурсы Компании</w:t>
      </w:r>
      <w:r w:rsidRPr="00D42A8A">
        <w:t xml:space="preserve">» содержит список созданных </w:t>
      </w:r>
      <w:r w:rsidR="003A2BF4" w:rsidRPr="00D42A8A">
        <w:t>опросов</w:t>
      </w:r>
      <w:r w:rsidRPr="00D42A8A">
        <w:t xml:space="preserve"> (название </w:t>
      </w:r>
      <w:r w:rsidR="003A2BF4" w:rsidRPr="00D42A8A">
        <w:t>опроса</w:t>
      </w:r>
      <w:r w:rsidRPr="00D42A8A">
        <w:t xml:space="preserve"> – ссылка для перехода на </w:t>
      </w:r>
      <w:r w:rsidR="003A2BF4" w:rsidRPr="00D42A8A">
        <w:t>опрос</w:t>
      </w:r>
      <w:r w:rsidRPr="00D42A8A">
        <w:t xml:space="preserve"> данной </w:t>
      </w:r>
      <w:r w:rsidR="003A2BF4" w:rsidRPr="00D42A8A">
        <w:t>тематики</w:t>
      </w:r>
      <w:r w:rsidRPr="00D42A8A">
        <w:t>).</w:t>
      </w:r>
      <w:r w:rsidR="00DB52F7" w:rsidRPr="00D42A8A">
        <w:t xml:space="preserve"> </w:t>
      </w:r>
    </w:p>
    <w:p w14:paraId="74DA2755" w14:textId="77777777" w:rsidR="00DB52F7" w:rsidRPr="00D42A8A" w:rsidRDefault="00DB52F7" w:rsidP="00867C8B">
      <w:pPr>
        <w:spacing w:after="0" w:line="240" w:lineRule="auto"/>
        <w:ind w:firstLine="567"/>
      </w:pPr>
      <w:r w:rsidRPr="00D42A8A">
        <w:t xml:space="preserve">Список имеет </w:t>
      </w:r>
      <w:r w:rsidRPr="00867C8B">
        <w:rPr>
          <w:szCs w:val="28"/>
          <w:lang w:eastAsia="ru-RU"/>
        </w:rPr>
        <w:t>два</w:t>
      </w:r>
      <w:r w:rsidRPr="00D42A8A">
        <w:t xml:space="preserve"> представления: </w:t>
      </w:r>
    </w:p>
    <w:p w14:paraId="29BC9FB5" w14:textId="3232E272" w:rsidR="00DB52F7" w:rsidRPr="00453E75" w:rsidRDefault="00DB52F7" w:rsidP="00453E75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453E75">
        <w:t>Активные</w:t>
      </w:r>
      <w:r w:rsidR="00CB6932" w:rsidRPr="00453E75">
        <w:t xml:space="preserve"> – </w:t>
      </w:r>
      <w:r w:rsidRPr="00453E75">
        <w:t>значение атрибута «Признак публикации»</w:t>
      </w:r>
      <w:r w:rsidR="00CB6932" w:rsidRPr="00453E75">
        <w:t xml:space="preserve"> – </w:t>
      </w:r>
      <w:r w:rsidRPr="00453E75">
        <w:t>«Да».</w:t>
      </w:r>
    </w:p>
    <w:p w14:paraId="23674FD5" w14:textId="5898922D" w:rsidR="00DB52F7" w:rsidRPr="00453E75" w:rsidRDefault="00DB52F7" w:rsidP="00453E75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453E75">
        <w:t>Все элементы</w:t>
      </w:r>
      <w:r w:rsidR="00CB6932" w:rsidRPr="00453E75">
        <w:t xml:space="preserve"> – </w:t>
      </w:r>
      <w:r w:rsidRPr="00453E75">
        <w:t xml:space="preserve">значение поля </w:t>
      </w:r>
      <w:r w:rsidR="00453E75">
        <w:t>«П</w:t>
      </w:r>
      <w:r w:rsidRPr="00453E75">
        <w:t>ризнак публикации</w:t>
      </w:r>
      <w:r w:rsidR="00453E75">
        <w:t xml:space="preserve">» </w:t>
      </w:r>
      <w:r w:rsidR="00453E75" w:rsidRPr="00453E75">
        <w:t>–</w:t>
      </w:r>
      <w:r w:rsidRPr="00453E75">
        <w:t xml:space="preserve"> «Нет».</w:t>
      </w:r>
    </w:p>
    <w:p w14:paraId="50112944" w14:textId="49CF72F3" w:rsidR="00893BC5" w:rsidRPr="00453E75" w:rsidRDefault="00893BC5" w:rsidP="00867C8B">
      <w:pPr>
        <w:spacing w:after="0" w:line="240" w:lineRule="auto"/>
        <w:ind w:firstLine="567"/>
      </w:pPr>
      <w:r w:rsidRPr="00453E75">
        <w:t xml:space="preserve">Управление содержимым списка осуществляют сотрудники с соответствующими правами, входящие в группу «Модераторы </w:t>
      </w:r>
      <w:r w:rsidR="003A2BF4" w:rsidRPr="00453E75">
        <w:t>опросов</w:t>
      </w:r>
      <w:r w:rsidRPr="00453E75">
        <w:t>».</w:t>
      </w:r>
    </w:p>
    <w:p w14:paraId="7C64CB0B" w14:textId="4F4210BE" w:rsidR="00EB2E43" w:rsidRPr="00B84F13" w:rsidRDefault="009F42BF" w:rsidP="00453E75">
      <w:pPr>
        <w:pStyle w:val="af1"/>
        <w:keepNext/>
        <w:spacing w:before="200"/>
        <w:rPr>
          <w:i/>
        </w:rPr>
      </w:pPr>
      <w:bookmarkStart w:id="825" w:name="_Ref446346797"/>
      <w:bookmarkStart w:id="826" w:name="_Ref465079674"/>
      <w:r>
        <w:rPr>
          <w:i/>
        </w:rPr>
        <w:t>Таблица</w:t>
      </w:r>
      <w:r w:rsidR="00EB2E43" w:rsidRPr="00B84F13">
        <w:rPr>
          <w:i/>
        </w:rPr>
        <w:t xml:space="preserve"> </w:t>
      </w:r>
      <w:bookmarkEnd w:id="825"/>
      <w:r w:rsidR="007A3E6F" w:rsidRPr="00BB57CA">
        <w:rPr>
          <w:bCs w:val="0"/>
          <w:i/>
        </w:rPr>
        <w:fldChar w:fldCharType="begin"/>
      </w:r>
      <w:r w:rsidR="007A3E6F" w:rsidRPr="00BB57CA">
        <w:rPr>
          <w:bCs w:val="0"/>
          <w:i/>
        </w:rPr>
        <w:instrText xml:space="preserve"> SEQ Таблица \* ARABIC </w:instrText>
      </w:r>
      <w:r w:rsidR="007A3E6F" w:rsidRPr="00BB57CA">
        <w:rPr>
          <w:bCs w:val="0"/>
          <w:i/>
        </w:rPr>
        <w:fldChar w:fldCharType="separate"/>
      </w:r>
      <w:r w:rsidR="00E22EDC">
        <w:rPr>
          <w:bCs w:val="0"/>
          <w:i/>
          <w:noProof/>
        </w:rPr>
        <w:t>92</w:t>
      </w:r>
      <w:r w:rsidR="007A3E6F" w:rsidRPr="00BB57CA">
        <w:rPr>
          <w:bCs w:val="0"/>
          <w:i/>
        </w:rPr>
        <w:fldChar w:fldCharType="end"/>
      </w:r>
      <w:bookmarkEnd w:id="826"/>
      <w:r w:rsidR="007A3E6F">
        <w:rPr>
          <w:bCs w:val="0"/>
          <w:i/>
        </w:rPr>
        <w:t xml:space="preserve"> </w:t>
      </w:r>
      <w:r w:rsidR="00CB6932">
        <w:rPr>
          <w:i/>
        </w:rPr>
        <w:t xml:space="preserve">– </w:t>
      </w:r>
      <w:r w:rsidR="00EB2E43" w:rsidRPr="00B84F13">
        <w:rPr>
          <w:i/>
        </w:rPr>
        <w:t>Атрибуты списка «</w:t>
      </w:r>
      <w:r w:rsidR="009D75E5">
        <w:rPr>
          <w:i/>
        </w:rPr>
        <w:t>О</w:t>
      </w:r>
      <w:r w:rsidR="00EB2E43">
        <w:rPr>
          <w:i/>
        </w:rPr>
        <w:t>просы</w:t>
      </w:r>
      <w:r w:rsidR="001555B1">
        <w:rPr>
          <w:i/>
        </w:rPr>
        <w:t xml:space="preserve"> и конкурсы Компании</w:t>
      </w:r>
      <w:r w:rsidR="00EB2E43" w:rsidRPr="00B84F13">
        <w:rPr>
          <w:i/>
        </w:rPr>
        <w:t>»</w:t>
      </w:r>
    </w:p>
    <w:tbl>
      <w:tblPr>
        <w:tblStyle w:val="af"/>
        <w:tblW w:w="5000" w:type="pct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63"/>
        <w:gridCol w:w="2588"/>
        <w:gridCol w:w="6193"/>
      </w:tblGrid>
      <w:tr w:rsidR="00EB2E43" w14:paraId="6B8EE297" w14:textId="77777777" w:rsidTr="00C958A3">
        <w:trPr>
          <w:cantSplit/>
          <w:tblHeader/>
        </w:trPr>
        <w:tc>
          <w:tcPr>
            <w:tcW w:w="301" w:type="pct"/>
            <w:shd w:val="clear" w:color="auto" w:fill="E7E6E6" w:themeFill="background2"/>
            <w:vAlign w:val="center"/>
          </w:tcPr>
          <w:p w14:paraId="41CE4F65" w14:textId="77777777" w:rsidR="00EB2E43" w:rsidRPr="004302B9" w:rsidRDefault="00EB2E43" w:rsidP="00453E75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№ п\п</w:t>
            </w:r>
          </w:p>
        </w:tc>
        <w:tc>
          <w:tcPr>
            <w:tcW w:w="1385" w:type="pct"/>
            <w:shd w:val="clear" w:color="auto" w:fill="E7E6E6" w:themeFill="background2"/>
            <w:vAlign w:val="center"/>
          </w:tcPr>
          <w:p w14:paraId="22C8ACD6" w14:textId="77777777" w:rsidR="00EB2E43" w:rsidRPr="004302B9" w:rsidRDefault="00EB2E43" w:rsidP="00453E75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Наименование</w:t>
            </w:r>
          </w:p>
        </w:tc>
        <w:tc>
          <w:tcPr>
            <w:tcW w:w="3314" w:type="pct"/>
            <w:shd w:val="clear" w:color="auto" w:fill="E7E6E6" w:themeFill="background2"/>
            <w:vAlign w:val="center"/>
          </w:tcPr>
          <w:p w14:paraId="079B4ABD" w14:textId="77777777" w:rsidR="00EB2E43" w:rsidRPr="004302B9" w:rsidRDefault="00EB2E43" w:rsidP="00453E75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Комментарий</w:t>
            </w:r>
          </w:p>
        </w:tc>
      </w:tr>
      <w:tr w:rsidR="00EB2E43" w14:paraId="62C7A6F7" w14:textId="77777777" w:rsidTr="00453E75">
        <w:trPr>
          <w:cantSplit/>
        </w:trPr>
        <w:tc>
          <w:tcPr>
            <w:tcW w:w="301" w:type="pct"/>
          </w:tcPr>
          <w:p w14:paraId="6397A1F4" w14:textId="346F8AEB" w:rsidR="00EB2E43" w:rsidRDefault="00453E75" w:rsidP="00453E75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1.</w:t>
            </w:r>
          </w:p>
        </w:tc>
        <w:tc>
          <w:tcPr>
            <w:tcW w:w="1385" w:type="pct"/>
          </w:tcPr>
          <w:p w14:paraId="4B2D0B72" w14:textId="0A1CF0EA" w:rsidR="00EB2E43" w:rsidRDefault="00681A87" w:rsidP="00453E75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681A87">
              <w:rPr>
                <w:rFonts w:cs="Times New Roman"/>
                <w:bCs w:val="0"/>
                <w:i w:val="0"/>
                <w:iCs w:val="0"/>
                <w:szCs w:val="24"/>
              </w:rPr>
              <w:t>Название</w:t>
            </w:r>
          </w:p>
        </w:tc>
        <w:tc>
          <w:tcPr>
            <w:tcW w:w="3314" w:type="pct"/>
          </w:tcPr>
          <w:p w14:paraId="1A1CED48" w14:textId="4AD85967" w:rsidR="00EB2E43" w:rsidRDefault="005F6DB4" w:rsidP="00453E75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Название опроса</w:t>
            </w:r>
          </w:p>
        </w:tc>
      </w:tr>
      <w:tr w:rsidR="00EB2E43" w14:paraId="0DF25A97" w14:textId="77777777" w:rsidTr="00453E75">
        <w:trPr>
          <w:cantSplit/>
        </w:trPr>
        <w:tc>
          <w:tcPr>
            <w:tcW w:w="301" w:type="pct"/>
          </w:tcPr>
          <w:p w14:paraId="205D3A55" w14:textId="36312101" w:rsidR="00EB2E43" w:rsidRDefault="00453E75" w:rsidP="00453E75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2.</w:t>
            </w:r>
          </w:p>
        </w:tc>
        <w:tc>
          <w:tcPr>
            <w:tcW w:w="1385" w:type="pct"/>
          </w:tcPr>
          <w:p w14:paraId="3393983C" w14:textId="2737E7F8" w:rsidR="00EB2E43" w:rsidRDefault="00681A87" w:rsidP="00453E75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681A87">
              <w:rPr>
                <w:rFonts w:cs="Times New Roman"/>
                <w:bCs w:val="0"/>
                <w:i w:val="0"/>
                <w:iCs w:val="0"/>
                <w:szCs w:val="24"/>
              </w:rPr>
              <w:t>Показывать имена пользователей в результатах опроса</w:t>
            </w:r>
          </w:p>
        </w:tc>
        <w:tc>
          <w:tcPr>
            <w:tcW w:w="3314" w:type="pct"/>
          </w:tcPr>
          <w:p w14:paraId="3CA6A5FD" w14:textId="79CEAEAE" w:rsidR="005F6DB4" w:rsidRDefault="005F6DB4" w:rsidP="00453E75">
            <w:pPr>
              <w:pStyle w:val="56"/>
              <w:tabs>
                <w:tab w:val="clear" w:pos="0"/>
              </w:tabs>
              <w:ind w:left="0" w:hanging="33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Если значение атрибута «</w:t>
            </w:r>
            <w:r w:rsidR="00453E75">
              <w:rPr>
                <w:rFonts w:cs="Times New Roman"/>
                <w:bCs w:val="0"/>
                <w:i w:val="0"/>
                <w:iCs w:val="0"/>
                <w:szCs w:val="24"/>
              </w:rPr>
              <w:t>Н</w:t>
            </w:r>
            <w:r>
              <w:rPr>
                <w:rFonts w:cs="Times New Roman"/>
                <w:bCs w:val="0"/>
                <w:i w:val="0"/>
                <w:iCs w:val="0"/>
                <w:szCs w:val="24"/>
              </w:rPr>
              <w:t>ет», в ответах на опрос вместо данных об авторе указываются «***».</w:t>
            </w:r>
          </w:p>
          <w:p w14:paraId="0D18DD66" w14:textId="523BE97A" w:rsidR="00EB2E43" w:rsidRDefault="005F6DB4" w:rsidP="00453E75">
            <w:pPr>
              <w:pStyle w:val="56"/>
              <w:tabs>
                <w:tab w:val="clear" w:pos="0"/>
              </w:tabs>
              <w:ind w:left="0" w:hanging="33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Если значение атрибута «</w:t>
            </w:r>
            <w:r w:rsidR="00453E75">
              <w:rPr>
                <w:rFonts w:cs="Times New Roman"/>
                <w:bCs w:val="0"/>
                <w:i w:val="0"/>
                <w:iCs w:val="0"/>
                <w:szCs w:val="24"/>
              </w:rPr>
              <w:t>Д</w:t>
            </w:r>
            <w:r>
              <w:rPr>
                <w:rFonts w:cs="Times New Roman"/>
                <w:bCs w:val="0"/>
                <w:i w:val="0"/>
                <w:iCs w:val="0"/>
                <w:szCs w:val="24"/>
              </w:rPr>
              <w:t>а», в ответах на опрос в данных об авторе указываются «ФИО».</w:t>
            </w:r>
          </w:p>
        </w:tc>
      </w:tr>
      <w:tr w:rsidR="00EB2E43" w14:paraId="7465A49E" w14:textId="77777777" w:rsidTr="00453E75">
        <w:trPr>
          <w:cantSplit/>
        </w:trPr>
        <w:tc>
          <w:tcPr>
            <w:tcW w:w="301" w:type="pct"/>
          </w:tcPr>
          <w:p w14:paraId="2589FFBD" w14:textId="15CBEFB8" w:rsidR="00EB2E43" w:rsidRDefault="00453E75" w:rsidP="00453E75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3.</w:t>
            </w:r>
          </w:p>
        </w:tc>
        <w:tc>
          <w:tcPr>
            <w:tcW w:w="1385" w:type="pct"/>
          </w:tcPr>
          <w:p w14:paraId="3A24C7EF" w14:textId="07D97EE0" w:rsidR="00EB2E43" w:rsidRDefault="00681A87" w:rsidP="00453E75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681A87">
              <w:rPr>
                <w:rFonts w:cs="Times New Roman"/>
                <w:bCs w:val="0"/>
                <w:i w:val="0"/>
                <w:iCs w:val="0"/>
                <w:szCs w:val="24"/>
              </w:rPr>
              <w:t>Тип опроса</w:t>
            </w:r>
          </w:p>
        </w:tc>
        <w:tc>
          <w:tcPr>
            <w:tcW w:w="3314" w:type="pct"/>
          </w:tcPr>
          <w:p w14:paraId="33E05E1C" w14:textId="12721774" w:rsidR="005F6DB4" w:rsidRDefault="005F6DB4" w:rsidP="00453E75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Возможные варианты:</w:t>
            </w:r>
          </w:p>
          <w:p w14:paraId="72B0EE0D" w14:textId="5F78C9A1" w:rsidR="00F94BD5" w:rsidRDefault="00F94BD5" w:rsidP="00BB57CA">
            <w:pPr>
              <w:pStyle w:val="56"/>
              <w:numPr>
                <w:ilvl w:val="0"/>
                <w:numId w:val="17"/>
              </w:numPr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Опрос</w:t>
            </w:r>
            <w:r w:rsidR="00453E75">
              <w:rPr>
                <w:rFonts w:cs="Times New Roman"/>
                <w:bCs w:val="0"/>
                <w:i w:val="0"/>
                <w:iCs w:val="0"/>
                <w:szCs w:val="24"/>
              </w:rPr>
              <w:t>;</w:t>
            </w:r>
          </w:p>
          <w:p w14:paraId="64E08CA4" w14:textId="37DC1D4D" w:rsidR="00F94BD5" w:rsidRPr="00453E75" w:rsidRDefault="00F94BD5" w:rsidP="00BB57CA">
            <w:pPr>
              <w:pStyle w:val="56"/>
              <w:numPr>
                <w:ilvl w:val="0"/>
                <w:numId w:val="17"/>
              </w:numPr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Фотоконкурс</w:t>
            </w:r>
            <w:r w:rsidRPr="00F94BD5">
              <w:rPr>
                <w:rFonts w:cs="Times New Roman"/>
                <w:bCs w:val="0"/>
                <w:i w:val="0"/>
                <w:iCs w:val="0"/>
                <w:szCs w:val="24"/>
              </w:rPr>
              <w:t xml:space="preserve"> </w:t>
            </w:r>
            <w:r w:rsidRPr="00453E75">
              <w:rPr>
                <w:rFonts w:cs="Times New Roman"/>
                <w:bCs w:val="0"/>
                <w:i w:val="0"/>
                <w:iCs w:val="0"/>
                <w:szCs w:val="24"/>
              </w:rPr>
              <w:t>(</w:t>
            </w:r>
            <w:r w:rsidRPr="00453E75">
              <w:rPr>
                <w:i w:val="0"/>
                <w:szCs w:val="24"/>
              </w:rPr>
              <w:t>при добавлении вопроса указывается путь до картинки</w:t>
            </w:r>
            <w:r w:rsidRPr="00453E75">
              <w:rPr>
                <w:rFonts w:cs="Times New Roman"/>
                <w:bCs w:val="0"/>
                <w:i w:val="0"/>
                <w:iCs w:val="0"/>
                <w:szCs w:val="24"/>
              </w:rPr>
              <w:t>)</w:t>
            </w:r>
            <w:r w:rsidR="00453E75">
              <w:rPr>
                <w:rFonts w:cs="Times New Roman"/>
                <w:bCs w:val="0"/>
                <w:i w:val="0"/>
                <w:iCs w:val="0"/>
                <w:szCs w:val="24"/>
              </w:rPr>
              <w:t>;</w:t>
            </w:r>
          </w:p>
          <w:p w14:paraId="78A5316A" w14:textId="1BEBE266" w:rsidR="00EB2E43" w:rsidRDefault="00F94BD5" w:rsidP="00BB57CA">
            <w:pPr>
              <w:pStyle w:val="56"/>
              <w:numPr>
                <w:ilvl w:val="0"/>
                <w:numId w:val="17"/>
              </w:numPr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453E75">
              <w:rPr>
                <w:rFonts w:cs="Times New Roman"/>
                <w:bCs w:val="0"/>
                <w:i w:val="0"/>
                <w:iCs w:val="0"/>
                <w:szCs w:val="24"/>
              </w:rPr>
              <w:t>Видеоконкурс</w:t>
            </w:r>
            <w:r w:rsidRPr="00453E75">
              <w:rPr>
                <w:i w:val="0"/>
                <w:szCs w:val="24"/>
              </w:rPr>
              <w:t xml:space="preserve"> (при добавлении вопроса указывается путь до видеофайла).</w:t>
            </w:r>
          </w:p>
        </w:tc>
      </w:tr>
      <w:tr w:rsidR="00EB2E43" w14:paraId="0F6413A4" w14:textId="77777777" w:rsidTr="00453E75">
        <w:trPr>
          <w:cantSplit/>
        </w:trPr>
        <w:tc>
          <w:tcPr>
            <w:tcW w:w="301" w:type="pct"/>
          </w:tcPr>
          <w:p w14:paraId="7A693E00" w14:textId="4BB81CD7" w:rsidR="00EB2E43" w:rsidRDefault="00453E75" w:rsidP="00453E75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4.</w:t>
            </w:r>
          </w:p>
        </w:tc>
        <w:tc>
          <w:tcPr>
            <w:tcW w:w="1385" w:type="pct"/>
          </w:tcPr>
          <w:p w14:paraId="327C88E7" w14:textId="02AC0880" w:rsidR="00EB2E43" w:rsidRDefault="00681A87" w:rsidP="00453E75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 w:rsidRPr="00681A87">
              <w:rPr>
                <w:rFonts w:cs="Times New Roman"/>
                <w:bCs w:val="0"/>
                <w:i w:val="0"/>
                <w:iCs w:val="0"/>
                <w:szCs w:val="24"/>
              </w:rPr>
              <w:t>Дата завершения опроса</w:t>
            </w:r>
          </w:p>
        </w:tc>
        <w:tc>
          <w:tcPr>
            <w:tcW w:w="3314" w:type="pct"/>
          </w:tcPr>
          <w:p w14:paraId="6E9CC5FB" w14:textId="617C2370" w:rsidR="00EB2E43" w:rsidRDefault="00F94BD5" w:rsidP="00453E75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Дата, до которой пользователи могут участвовать в опросе.</w:t>
            </w:r>
          </w:p>
        </w:tc>
      </w:tr>
      <w:tr w:rsidR="00681A87" w14:paraId="324EDCB9" w14:textId="77777777" w:rsidTr="00453E75">
        <w:trPr>
          <w:cantSplit/>
        </w:trPr>
        <w:tc>
          <w:tcPr>
            <w:tcW w:w="301" w:type="pct"/>
          </w:tcPr>
          <w:p w14:paraId="4B5F531D" w14:textId="71374A61" w:rsidR="00681A87" w:rsidRDefault="00453E75" w:rsidP="00453E75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lastRenderedPageBreak/>
              <w:t>5.</w:t>
            </w:r>
          </w:p>
        </w:tc>
        <w:tc>
          <w:tcPr>
            <w:tcW w:w="1385" w:type="pct"/>
          </w:tcPr>
          <w:p w14:paraId="23045F38" w14:textId="16B3FF7A" w:rsidR="00681A87" w:rsidRPr="00681A87" w:rsidRDefault="00681A87" w:rsidP="00453E75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Признак публикации</w:t>
            </w:r>
          </w:p>
        </w:tc>
        <w:tc>
          <w:tcPr>
            <w:tcW w:w="3314" w:type="pct"/>
          </w:tcPr>
          <w:p w14:paraId="79C5BF75" w14:textId="7D45F411" w:rsidR="00681A87" w:rsidRDefault="00F94BD5" w:rsidP="00453E75">
            <w:pPr>
              <w:pStyle w:val="56"/>
              <w:tabs>
                <w:tab w:val="clear" w:pos="0"/>
              </w:tabs>
              <w:ind w:left="0" w:firstLine="0"/>
              <w:jc w:val="left"/>
              <w:rPr>
                <w:rFonts w:cs="Times New Roman"/>
                <w:bCs w:val="0"/>
                <w:i w:val="0"/>
                <w:iCs w:val="0"/>
                <w:szCs w:val="24"/>
              </w:rPr>
            </w:pPr>
            <w:r>
              <w:rPr>
                <w:rFonts w:cs="Times New Roman"/>
                <w:bCs w:val="0"/>
                <w:i w:val="0"/>
                <w:iCs w:val="0"/>
                <w:szCs w:val="24"/>
              </w:rPr>
              <w:t>При выставлении данного атрибута, членам группы «Сотрудники Тюменьэнерго» предоставляется доступ для участия в опросе.</w:t>
            </w:r>
          </w:p>
        </w:tc>
      </w:tr>
    </w:tbl>
    <w:p w14:paraId="32C50805" w14:textId="3AF32077" w:rsidR="006915C0" w:rsidRPr="00AB7CDD" w:rsidRDefault="006915C0" w:rsidP="00AB7CDD">
      <w:pPr>
        <w:ind w:left="709" w:firstLine="0"/>
      </w:pPr>
    </w:p>
    <w:p w14:paraId="3D68F4CA" w14:textId="19DAF5EB" w:rsidR="00893BC5" w:rsidRPr="00453E75" w:rsidRDefault="00893BC5" w:rsidP="00867C8B">
      <w:pPr>
        <w:spacing w:after="0" w:line="240" w:lineRule="auto"/>
        <w:ind w:firstLine="567"/>
      </w:pPr>
      <w:r w:rsidRPr="00453E75">
        <w:t xml:space="preserve">При </w:t>
      </w:r>
      <w:r w:rsidR="00F94BD5" w:rsidRPr="00867C8B">
        <w:rPr>
          <w:szCs w:val="28"/>
          <w:lang w:eastAsia="ru-RU"/>
        </w:rPr>
        <w:t>создании</w:t>
      </w:r>
      <w:r w:rsidRPr="00453E75">
        <w:t xml:space="preserve"> элемента</w:t>
      </w:r>
      <w:r w:rsidR="00F94BD5" w:rsidRPr="00453E75">
        <w:t xml:space="preserve"> в списке «Опросы</w:t>
      </w:r>
      <w:r w:rsidR="001555B1">
        <w:t xml:space="preserve"> и конкурсы Компании</w:t>
      </w:r>
      <w:r w:rsidR="00F94BD5" w:rsidRPr="00453E75">
        <w:t>»</w:t>
      </w:r>
      <w:r w:rsidRPr="00453E75">
        <w:t xml:space="preserve"> создается список SharePoint «</w:t>
      </w:r>
      <w:r w:rsidR="00DB52F7" w:rsidRPr="00453E75">
        <w:t>О</w:t>
      </w:r>
      <w:r w:rsidR="003A2BF4" w:rsidRPr="00453E75">
        <w:t>прос</w:t>
      </w:r>
      <w:r w:rsidR="001555B1">
        <w:t>ы и конкурсы Компании</w:t>
      </w:r>
      <w:r w:rsidRPr="00453E75">
        <w:t>»</w:t>
      </w:r>
      <w:r w:rsidR="00DB52F7" w:rsidRPr="00453E75">
        <w:t xml:space="preserve">, название которого </w:t>
      </w:r>
      <w:r w:rsidRPr="00453E75">
        <w:t>соответству</w:t>
      </w:r>
      <w:r w:rsidR="00DB52F7" w:rsidRPr="00453E75">
        <w:t xml:space="preserve">ет </w:t>
      </w:r>
      <w:r w:rsidR="00453E75">
        <w:t>н</w:t>
      </w:r>
      <w:r w:rsidR="00DB52F7" w:rsidRPr="00453E75">
        <w:t>азванию созданного элемента</w:t>
      </w:r>
      <w:r w:rsidRPr="00453E75">
        <w:t>.</w:t>
      </w:r>
    </w:p>
    <w:p w14:paraId="7E83B01D" w14:textId="32D085D8" w:rsidR="00893BC5" w:rsidRPr="00453E75" w:rsidRDefault="00893BC5" w:rsidP="00867C8B">
      <w:pPr>
        <w:spacing w:after="0" w:line="240" w:lineRule="auto"/>
        <w:ind w:firstLine="567"/>
      </w:pPr>
      <w:r w:rsidRPr="00453E75">
        <w:t xml:space="preserve">При </w:t>
      </w:r>
      <w:r w:rsidRPr="00867C8B">
        <w:rPr>
          <w:szCs w:val="28"/>
          <w:lang w:eastAsia="ru-RU"/>
        </w:rPr>
        <w:t>изменении</w:t>
      </w:r>
      <w:r w:rsidRPr="00453E75">
        <w:t xml:space="preserve"> названия </w:t>
      </w:r>
      <w:r w:rsidR="00DB52F7" w:rsidRPr="00453E75">
        <w:t>элемента в списке «</w:t>
      </w:r>
      <w:r w:rsidR="001555B1" w:rsidRPr="00453E75">
        <w:t>Опрос</w:t>
      </w:r>
      <w:r w:rsidR="001555B1">
        <w:t>ы и конкурсы Компани</w:t>
      </w:r>
      <w:r w:rsidR="00AB7CDD">
        <w:t>и</w:t>
      </w:r>
      <w:r w:rsidR="00DB52F7" w:rsidRPr="00453E75">
        <w:t xml:space="preserve">» </w:t>
      </w:r>
      <w:r w:rsidRPr="00453E75">
        <w:t>изменяется название соответствующе</w:t>
      </w:r>
      <w:r w:rsidR="00DB52F7" w:rsidRPr="00453E75">
        <w:t>го</w:t>
      </w:r>
      <w:r w:rsidR="003A2BF4" w:rsidRPr="00453E75">
        <w:t xml:space="preserve"> опрос</w:t>
      </w:r>
      <w:r w:rsidR="00DB52F7" w:rsidRPr="00453E75">
        <w:t>а</w:t>
      </w:r>
      <w:r w:rsidR="003A2BF4" w:rsidRPr="00453E75">
        <w:t>.</w:t>
      </w:r>
    </w:p>
    <w:p w14:paraId="1D08345C" w14:textId="1A1500E8" w:rsidR="00893BC5" w:rsidRPr="00453E75" w:rsidRDefault="00893BC5" w:rsidP="00867C8B">
      <w:pPr>
        <w:spacing w:after="0" w:line="240" w:lineRule="auto"/>
        <w:ind w:firstLine="567"/>
      </w:pPr>
      <w:r w:rsidRPr="00453E75">
        <w:t xml:space="preserve">При </w:t>
      </w:r>
      <w:r w:rsidRPr="00867C8B">
        <w:rPr>
          <w:szCs w:val="28"/>
          <w:lang w:eastAsia="ru-RU"/>
        </w:rPr>
        <w:t>удалении</w:t>
      </w:r>
      <w:r w:rsidRPr="00453E75">
        <w:t xml:space="preserve"> </w:t>
      </w:r>
      <w:r w:rsidR="003A2BF4" w:rsidRPr="00453E75">
        <w:t xml:space="preserve">элемента в списке </w:t>
      </w:r>
      <w:r w:rsidR="00DB52F7" w:rsidRPr="00453E75">
        <w:t>«</w:t>
      </w:r>
      <w:r w:rsidR="001555B1" w:rsidRPr="00453E75">
        <w:t>Опрос</w:t>
      </w:r>
      <w:r w:rsidR="001555B1">
        <w:t>ы и конкурсы Компани</w:t>
      </w:r>
      <w:r w:rsidR="00AB7CDD">
        <w:t>и</w:t>
      </w:r>
      <w:r w:rsidR="00DB52F7" w:rsidRPr="00453E75">
        <w:t>»</w:t>
      </w:r>
      <w:r w:rsidRPr="00453E75">
        <w:t>, удаляется соответствующ</w:t>
      </w:r>
      <w:r w:rsidR="00DB52F7" w:rsidRPr="00453E75">
        <w:t xml:space="preserve">ий опрос. </w:t>
      </w:r>
    </w:p>
    <w:p w14:paraId="0A3E8FE2" w14:textId="6D3EB790" w:rsidR="00893BC5" w:rsidRPr="00453E75" w:rsidRDefault="003A2BF4" w:rsidP="00867C8B">
      <w:pPr>
        <w:spacing w:after="0" w:line="240" w:lineRule="auto"/>
        <w:ind w:firstLine="567"/>
      </w:pPr>
      <w:r w:rsidRPr="00453E75">
        <w:t>Опрос</w:t>
      </w:r>
      <w:r w:rsidR="00893BC5" w:rsidRPr="00453E75">
        <w:t xml:space="preserve"> </w:t>
      </w:r>
      <w:r w:rsidR="00893BC5" w:rsidRPr="00867C8B">
        <w:rPr>
          <w:szCs w:val="28"/>
          <w:lang w:eastAsia="ru-RU"/>
        </w:rPr>
        <w:t>представляет</w:t>
      </w:r>
      <w:r w:rsidR="00893BC5" w:rsidRPr="00453E75">
        <w:t xml:space="preserve"> собой список SharePoint «</w:t>
      </w:r>
      <w:r w:rsidR="001555B1" w:rsidRPr="00453E75">
        <w:t>Опрос</w:t>
      </w:r>
      <w:r w:rsidR="001555B1">
        <w:t>ы и конкурсы Компани</w:t>
      </w:r>
      <w:r w:rsidR="00AB7CDD">
        <w:t>и</w:t>
      </w:r>
      <w:r w:rsidR="00893BC5" w:rsidRPr="00453E75">
        <w:t>».</w:t>
      </w:r>
    </w:p>
    <w:p w14:paraId="27FD7CFB" w14:textId="77777777" w:rsidR="00893BC5" w:rsidRPr="006915C0" w:rsidRDefault="00893BC5" w:rsidP="00960216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 w:rsidRPr="006915C0">
        <w:rPr>
          <w:sz w:val="24"/>
          <w:szCs w:val="24"/>
        </w:rPr>
        <w:t xml:space="preserve">Уведомления </w:t>
      </w:r>
    </w:p>
    <w:p w14:paraId="18BA30F1" w14:textId="3683773B" w:rsidR="00053DBC" w:rsidRPr="00672083" w:rsidRDefault="003B0F9D" w:rsidP="00053DBC">
      <w:pPr>
        <w:pStyle w:val="ac"/>
        <w:spacing w:after="0" w:line="240" w:lineRule="auto"/>
        <w:ind w:left="0" w:firstLine="567"/>
      </w:pPr>
      <w:r>
        <w:t xml:space="preserve">При выставлении </w:t>
      </w:r>
      <w:r w:rsidR="00B07F33" w:rsidRPr="003B0F9D">
        <w:t>атрибута</w:t>
      </w:r>
      <w:r>
        <w:t xml:space="preserve"> «Признак публикации» значение – «</w:t>
      </w:r>
      <w:r w:rsidR="006915C0">
        <w:t>Д</w:t>
      </w:r>
      <w:r>
        <w:t>а»</w:t>
      </w:r>
      <w:r w:rsidR="00B07F33" w:rsidRPr="003B0F9D">
        <w:t xml:space="preserve">, членам группы «Сотрудники Тюменьэнерго» </w:t>
      </w:r>
      <w:r>
        <w:t>отправляется уведомление «</w:t>
      </w:r>
      <w:r w:rsidR="005210D0" w:rsidRPr="00453E75">
        <w:t>Шаблон для уведомлений Опросов</w:t>
      </w:r>
      <w:r>
        <w:t>»</w:t>
      </w:r>
      <w:r w:rsidR="00053DBC">
        <w:t>.</w:t>
      </w:r>
      <w:r w:rsidR="00053DBC" w:rsidRPr="00053DBC">
        <w:t xml:space="preserve"> </w:t>
      </w:r>
      <w:r w:rsidR="00053DBC">
        <w:t>Шаблоны уведомлений можно изменить в списке шаблонов уведомлений.</w:t>
      </w:r>
      <w:r w:rsidR="00053DBC" w:rsidRPr="00053DBC">
        <w:t xml:space="preserve"> </w:t>
      </w:r>
      <w:r w:rsidR="00053DBC" w:rsidRPr="00FA48C1">
        <w:t xml:space="preserve">Описание механизма отправки уведомлений </w:t>
      </w:r>
      <w:r w:rsidR="00053DBC" w:rsidRPr="00053DBC">
        <w:t xml:space="preserve">приведено в пункте </w:t>
      </w:r>
      <w:r w:rsidR="00AB7CDD">
        <w:fldChar w:fldCharType="begin"/>
      </w:r>
      <w:r w:rsidR="00AB7CDD">
        <w:instrText xml:space="preserve"> REF _Ref463460874 \r \h </w:instrText>
      </w:r>
      <w:r w:rsidR="00AB7CDD">
        <w:fldChar w:fldCharType="separate"/>
      </w:r>
      <w:r w:rsidR="00E22EDC">
        <w:t>4.3.4</w:t>
      </w:r>
      <w:r w:rsidR="00AB7CDD">
        <w:fldChar w:fldCharType="end"/>
      </w:r>
      <w:r w:rsidR="00053DBC" w:rsidRPr="00053DBC">
        <w:t xml:space="preserve"> настоящего документа.</w:t>
      </w:r>
    </w:p>
    <w:p w14:paraId="7A05766B" w14:textId="269AEF93" w:rsidR="00E05654" w:rsidRPr="00960216" w:rsidRDefault="00E05654" w:rsidP="00286A85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827" w:name="_Toc465336189"/>
      <w:r w:rsidRPr="001D7A85">
        <w:rPr>
          <w:sz w:val="24"/>
          <w:szCs w:val="24"/>
        </w:rPr>
        <w:t>Отзывы и предложения по работе Портала</w:t>
      </w:r>
      <w:bookmarkEnd w:id="827"/>
    </w:p>
    <w:p w14:paraId="174720B2" w14:textId="2462318F" w:rsidR="00E05654" w:rsidRDefault="00E05654" w:rsidP="00867C8B">
      <w:pPr>
        <w:spacing w:after="0" w:line="240" w:lineRule="auto"/>
        <w:ind w:firstLine="567"/>
      </w:pPr>
      <w:r>
        <w:t>Раздел представляет собой</w:t>
      </w:r>
      <w:r w:rsidRPr="006F3C0C">
        <w:t xml:space="preserve"> </w:t>
      </w:r>
      <w:r>
        <w:t xml:space="preserve">реализованную на базе форума </w:t>
      </w:r>
      <w:r w:rsidRPr="006F3C0C">
        <w:t>общедоступн</w:t>
      </w:r>
      <w:r>
        <w:t xml:space="preserve">ую </w:t>
      </w:r>
      <w:r w:rsidRPr="006F3C0C">
        <w:t>тем</w:t>
      </w:r>
      <w:r>
        <w:t>у</w:t>
      </w:r>
      <w:r w:rsidRPr="006F3C0C">
        <w:t xml:space="preserve"> «Отзывы и предложения по работе Портала», которая размещена на Главной странице Портала.</w:t>
      </w:r>
    </w:p>
    <w:p w14:paraId="2BD5FF1B" w14:textId="0CEE5FBE" w:rsidR="00A55057" w:rsidRPr="00602829" w:rsidRDefault="00602829" w:rsidP="007A3E6F">
      <w:pPr>
        <w:pStyle w:val="afc"/>
        <w:jc w:val="right"/>
        <w:outlineLvl w:val="2"/>
        <w:rPr>
          <w:b w:val="0"/>
          <w:i/>
          <w:sz w:val="24"/>
          <w:szCs w:val="24"/>
        </w:rPr>
      </w:pPr>
      <w:bookmarkStart w:id="828" w:name="_Toc465336190"/>
      <w:r w:rsidRPr="00602829">
        <w:rPr>
          <w:b w:val="0"/>
          <w:i/>
          <w:sz w:val="24"/>
          <w:szCs w:val="24"/>
        </w:rPr>
        <w:t xml:space="preserve">Таблица </w:t>
      </w:r>
      <w:r w:rsidR="007A3E6F" w:rsidRPr="007A3E6F">
        <w:rPr>
          <w:b w:val="0"/>
          <w:i/>
          <w:sz w:val="24"/>
          <w:szCs w:val="24"/>
        </w:rPr>
        <w:fldChar w:fldCharType="begin"/>
      </w:r>
      <w:r w:rsidR="007A3E6F" w:rsidRPr="007A3E6F">
        <w:rPr>
          <w:b w:val="0"/>
          <w:i/>
          <w:sz w:val="24"/>
          <w:szCs w:val="24"/>
        </w:rPr>
        <w:instrText xml:space="preserve"> SEQ Таблица \* ARABIC </w:instrText>
      </w:r>
      <w:r w:rsidR="007A3E6F" w:rsidRPr="007A3E6F">
        <w:rPr>
          <w:b w:val="0"/>
          <w:i/>
          <w:sz w:val="24"/>
          <w:szCs w:val="24"/>
        </w:rPr>
        <w:fldChar w:fldCharType="separate"/>
      </w:r>
      <w:r w:rsidR="00E22EDC">
        <w:rPr>
          <w:b w:val="0"/>
          <w:i/>
          <w:noProof/>
          <w:sz w:val="24"/>
          <w:szCs w:val="24"/>
        </w:rPr>
        <w:t>93</w:t>
      </w:r>
      <w:r w:rsidR="007A3E6F" w:rsidRPr="007A3E6F">
        <w:rPr>
          <w:b w:val="0"/>
          <w:i/>
          <w:sz w:val="24"/>
          <w:szCs w:val="24"/>
        </w:rPr>
        <w:fldChar w:fldCharType="end"/>
      </w:r>
      <w:r w:rsidRPr="00602829">
        <w:rPr>
          <w:b w:val="0"/>
          <w:i/>
          <w:sz w:val="24"/>
          <w:szCs w:val="24"/>
        </w:rPr>
        <w:t xml:space="preserve"> – Атрибуты списка “Отзывы и предложения по работе Портала</w:t>
      </w:r>
      <w:r w:rsidRPr="00602829">
        <w:rPr>
          <w:rStyle w:val="affff5"/>
          <w:rFonts w:eastAsia="Times New Roman" w:cs="Arial"/>
          <w:b w:val="0"/>
          <w:bCs w:val="0"/>
          <w:i/>
          <w:sz w:val="24"/>
          <w:szCs w:val="24"/>
          <w:lang w:eastAsia="ru-RU"/>
        </w:rPr>
        <w:t>”</w:t>
      </w:r>
      <w:bookmarkEnd w:id="828"/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90"/>
        <w:gridCol w:w="4819"/>
      </w:tblGrid>
      <w:tr w:rsidR="00A55057" w:rsidRPr="00C277A0" w14:paraId="6B3AA321" w14:textId="77777777" w:rsidTr="007A3E6F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297BF52C" w14:textId="77777777" w:rsidR="00A55057" w:rsidRPr="00C277A0" w:rsidRDefault="00A55057" w:rsidP="00E46227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6D0A88">
              <w:t>Наименование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13796AE2" w14:textId="77777777" w:rsidR="00A55057" w:rsidRPr="00C277A0" w:rsidRDefault="00A55057" w:rsidP="00E46227">
            <w:pPr>
              <w:pStyle w:val="aff7"/>
              <w:spacing w:line="240" w:lineRule="auto"/>
              <w:jc w:val="center"/>
              <w:rPr>
                <w:b w:val="0"/>
                <w:bCs/>
              </w:rPr>
            </w:pPr>
            <w:r w:rsidRPr="006D0A88">
              <w:t>Тип данных</w:t>
            </w:r>
          </w:p>
        </w:tc>
      </w:tr>
      <w:tr w:rsidR="00A55057" w:rsidRPr="00C277A0" w14:paraId="718EF242" w14:textId="77777777" w:rsidTr="007A3E6F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11C3A" w14:textId="60EC61F1" w:rsidR="00A55057" w:rsidRPr="00A55057" w:rsidRDefault="006B013E" w:rsidP="007A3E6F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left"/>
              <w:rPr>
                <w:color w:val="000000" w:themeColor="text1"/>
              </w:rPr>
            </w:pPr>
            <w:hyperlink r:id="rId42" w:history="1">
              <w:r w:rsidR="00A55057" w:rsidRPr="00A55057">
                <w:rPr>
                  <w:color w:val="000000" w:themeColor="text1"/>
                  <w:szCs w:val="24"/>
                  <w:lang w:eastAsia="ru-RU"/>
                </w:rPr>
                <w:t>Основной текст</w:t>
              </w:r>
            </w:hyperlink>
            <w:r w:rsidR="00A55057" w:rsidRPr="00A55057">
              <w:rPr>
                <w:color w:val="000000" w:themeColor="text1"/>
                <w:szCs w:val="24"/>
                <w:lang w:eastAsia="ru-RU"/>
              </w:rPr>
              <w:t xml:space="preserve"> 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4C4FF" w14:textId="77777777" w:rsidR="00A55057" w:rsidRPr="00C277A0" w:rsidRDefault="00A55057" w:rsidP="00E46227">
            <w:pPr>
              <w:spacing w:after="0" w:line="240" w:lineRule="auto"/>
              <w:ind w:firstLine="0"/>
            </w:pPr>
            <w:r w:rsidRPr="00C277A0">
              <w:t>String(255)</w:t>
            </w:r>
          </w:p>
        </w:tc>
      </w:tr>
      <w:tr w:rsidR="00A55057" w:rsidRPr="00C277A0" w14:paraId="5EA05209" w14:textId="77777777" w:rsidTr="007A3E6F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F0BC46" w14:textId="516D26CE" w:rsidR="00A55057" w:rsidRPr="00A55057" w:rsidRDefault="006B013E" w:rsidP="007A3E6F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left"/>
              <w:rPr>
                <w:color w:val="000000" w:themeColor="text1"/>
                <w:lang w:val="en-US"/>
              </w:rPr>
            </w:pPr>
            <w:hyperlink r:id="rId43" w:history="1">
              <w:r w:rsidR="00A55057" w:rsidRPr="00A55057">
                <w:rPr>
                  <w:color w:val="000000" w:themeColor="text1"/>
                  <w:szCs w:val="24"/>
                  <w:lang w:eastAsia="ru-RU"/>
                </w:rPr>
                <w:t>Тема</w:t>
              </w:r>
            </w:hyperlink>
            <w:r w:rsidR="00A55057" w:rsidRPr="00A55057">
              <w:rPr>
                <w:color w:val="000000" w:themeColor="text1"/>
                <w:szCs w:val="24"/>
                <w:lang w:eastAsia="ru-RU"/>
              </w:rPr>
              <w:t xml:space="preserve"> 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738B4B" w14:textId="78FFE4BC" w:rsidR="00A55057" w:rsidRPr="00C277A0" w:rsidRDefault="00A55057" w:rsidP="00E46227">
            <w:pPr>
              <w:spacing w:after="0" w:line="240" w:lineRule="auto"/>
              <w:ind w:firstLine="0"/>
            </w:pPr>
            <w:r w:rsidRPr="00C277A0">
              <w:t>String(255)</w:t>
            </w:r>
          </w:p>
        </w:tc>
      </w:tr>
      <w:tr w:rsidR="00A55057" w:rsidRPr="00C277A0" w14:paraId="2DAED88F" w14:textId="77777777" w:rsidTr="007A3E6F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81310" w14:textId="419B52C5" w:rsidR="00A55057" w:rsidRPr="00A55057" w:rsidRDefault="006B013E" w:rsidP="007A3E6F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left"/>
              <w:rPr>
                <w:color w:val="000000" w:themeColor="text1"/>
              </w:rPr>
            </w:pPr>
            <w:hyperlink r:id="rId44" w:history="1">
              <w:r w:rsidR="00A55057" w:rsidRPr="00A55057">
                <w:rPr>
                  <w:color w:val="000000" w:themeColor="text1"/>
                  <w:szCs w:val="24"/>
                  <w:lang w:eastAsia="ru-RU"/>
                </w:rPr>
                <w:t>Создано</w:t>
              </w:r>
            </w:hyperlink>
            <w:r w:rsidR="00A55057" w:rsidRPr="00A55057">
              <w:rPr>
                <w:color w:val="000000" w:themeColor="text1"/>
                <w:szCs w:val="24"/>
                <w:lang w:eastAsia="ru-RU"/>
              </w:rPr>
              <w:t xml:space="preserve"> 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026F3" w14:textId="4D38B778" w:rsidR="00A55057" w:rsidRPr="00C277A0" w:rsidRDefault="00A55057" w:rsidP="00E46227">
            <w:pPr>
              <w:tabs>
                <w:tab w:val="right" w:pos="2052"/>
              </w:tabs>
              <w:spacing w:after="0" w:line="240" w:lineRule="auto"/>
              <w:ind w:firstLine="0"/>
            </w:pPr>
            <w:r w:rsidRPr="00C277A0">
              <w:t>DateTime</w:t>
            </w:r>
          </w:p>
        </w:tc>
      </w:tr>
      <w:tr w:rsidR="00A55057" w:rsidRPr="00C277A0" w14:paraId="2AD90E5C" w14:textId="77777777" w:rsidTr="007A3E6F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F95CC" w14:textId="1121A6C6" w:rsidR="00A55057" w:rsidRPr="00A55057" w:rsidRDefault="006B013E" w:rsidP="007A3E6F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left"/>
              <w:rPr>
                <w:color w:val="000000" w:themeColor="text1"/>
              </w:rPr>
            </w:pPr>
            <w:hyperlink r:id="rId45" w:history="1">
              <w:r w:rsidR="00A55057" w:rsidRPr="00A55057">
                <w:rPr>
                  <w:color w:val="000000" w:themeColor="text1"/>
                  <w:szCs w:val="24"/>
                  <w:lang w:eastAsia="ru-RU"/>
                </w:rPr>
                <w:t>Изменено</w:t>
              </w:r>
            </w:hyperlink>
            <w:r w:rsidR="00A55057" w:rsidRPr="00A55057">
              <w:rPr>
                <w:color w:val="000000" w:themeColor="text1"/>
                <w:szCs w:val="24"/>
                <w:lang w:eastAsia="ru-RU"/>
              </w:rPr>
              <w:t xml:space="preserve"> 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292A4" w14:textId="77777777" w:rsidR="00A55057" w:rsidRPr="00C277A0" w:rsidRDefault="00A55057" w:rsidP="00E46227">
            <w:pPr>
              <w:spacing w:after="0" w:line="240" w:lineRule="auto"/>
              <w:ind w:firstLine="0"/>
            </w:pPr>
            <w:r w:rsidRPr="00C277A0">
              <w:t>DateTime</w:t>
            </w:r>
          </w:p>
        </w:tc>
      </w:tr>
      <w:tr w:rsidR="00A55057" w:rsidRPr="00C277A0" w14:paraId="3EC047B7" w14:textId="77777777" w:rsidTr="007A3E6F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8A3C1" w14:textId="65253B16" w:rsidR="00A55057" w:rsidRPr="00A55057" w:rsidRDefault="006B013E" w:rsidP="007A3E6F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left"/>
              <w:rPr>
                <w:color w:val="000000" w:themeColor="text1"/>
              </w:rPr>
            </w:pPr>
            <w:hyperlink r:id="rId46" w:history="1">
              <w:r w:rsidR="00A55057" w:rsidRPr="00A55057">
                <w:rPr>
                  <w:color w:val="000000" w:themeColor="text1"/>
                  <w:szCs w:val="24"/>
                  <w:lang w:eastAsia="ru-RU"/>
                </w:rPr>
                <w:t>Кем создано</w:t>
              </w:r>
            </w:hyperlink>
            <w:r w:rsidR="00A55057" w:rsidRPr="00A55057">
              <w:rPr>
                <w:color w:val="000000" w:themeColor="text1"/>
                <w:szCs w:val="24"/>
                <w:lang w:eastAsia="ru-RU"/>
              </w:rPr>
              <w:t xml:space="preserve"> 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F1621" w14:textId="14467057" w:rsidR="00A55057" w:rsidRPr="00C277A0" w:rsidRDefault="00A55057" w:rsidP="00E46227">
            <w:pPr>
              <w:spacing w:after="0" w:line="240" w:lineRule="auto"/>
              <w:ind w:firstLine="0"/>
              <w:rPr>
                <w:lang w:val="en-US"/>
              </w:rPr>
            </w:pPr>
            <w:r>
              <w:rPr>
                <w:lang w:val="en-US"/>
              </w:rPr>
              <w:t>SPUser</w:t>
            </w:r>
          </w:p>
        </w:tc>
      </w:tr>
      <w:tr w:rsidR="00A55057" w:rsidRPr="00C277A0" w14:paraId="772A4748" w14:textId="77777777" w:rsidTr="007A3E6F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D2AB7" w14:textId="225C5DC6" w:rsidR="00A55057" w:rsidRPr="00A55057" w:rsidRDefault="006B013E" w:rsidP="007A3E6F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  <w:lang w:eastAsia="ru-RU"/>
              </w:rPr>
            </w:pPr>
            <w:hyperlink r:id="rId47" w:history="1">
              <w:r w:rsidR="00A55057" w:rsidRPr="00A55057">
                <w:rPr>
                  <w:color w:val="000000" w:themeColor="text1"/>
                  <w:szCs w:val="24"/>
                  <w:lang w:eastAsia="ru-RU"/>
                </w:rPr>
                <w:t xml:space="preserve">Кем </w:t>
              </w:r>
              <w:hyperlink r:id="rId48" w:history="1">
                <w:r w:rsidR="00A55057">
                  <w:rPr>
                    <w:color w:val="000000" w:themeColor="text1"/>
                    <w:szCs w:val="24"/>
                    <w:lang w:eastAsia="ru-RU"/>
                  </w:rPr>
                  <w:t>и</w:t>
                </w:r>
                <w:r w:rsidR="00A55057" w:rsidRPr="00A55057">
                  <w:rPr>
                    <w:color w:val="000000" w:themeColor="text1"/>
                    <w:szCs w:val="24"/>
                    <w:lang w:eastAsia="ru-RU"/>
                  </w:rPr>
                  <w:t>зменено</w:t>
                </w:r>
              </w:hyperlink>
              <w:r w:rsidR="00A55057" w:rsidRPr="00A55057">
                <w:rPr>
                  <w:color w:val="000000" w:themeColor="text1"/>
                  <w:szCs w:val="24"/>
                  <w:lang w:eastAsia="ru-RU"/>
                </w:rPr>
                <w:t xml:space="preserve"> </w:t>
              </w:r>
            </w:hyperlink>
            <w:r w:rsidR="00A55057" w:rsidRPr="00A55057">
              <w:rPr>
                <w:color w:val="000000" w:themeColor="text1"/>
                <w:szCs w:val="24"/>
                <w:lang w:eastAsia="ru-RU"/>
              </w:rPr>
              <w:t xml:space="preserve"> 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C7391" w14:textId="27EC8C01" w:rsidR="00A55057" w:rsidRDefault="00A55057" w:rsidP="00E46227">
            <w:pPr>
              <w:spacing w:after="0" w:line="240" w:lineRule="auto"/>
              <w:ind w:firstLine="0"/>
              <w:rPr>
                <w:lang w:val="en-US"/>
              </w:rPr>
            </w:pPr>
            <w:r>
              <w:rPr>
                <w:lang w:val="en-US"/>
              </w:rPr>
              <w:t>SPUser</w:t>
            </w:r>
          </w:p>
        </w:tc>
      </w:tr>
      <w:tr w:rsidR="00A55057" w:rsidRPr="00C277A0" w14:paraId="75C30FD7" w14:textId="77777777" w:rsidTr="007A3E6F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C107E" w14:textId="0A30788C" w:rsidR="00A55057" w:rsidRPr="00A55057" w:rsidRDefault="006B013E" w:rsidP="007A3E6F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left"/>
              <w:rPr>
                <w:color w:val="000000" w:themeColor="text1"/>
              </w:rPr>
            </w:pPr>
            <w:hyperlink r:id="rId49" w:history="1">
              <w:r w:rsidR="00A55057" w:rsidRPr="00A55057">
                <w:rPr>
                  <w:color w:val="000000" w:themeColor="text1"/>
                  <w:szCs w:val="24"/>
                  <w:lang w:eastAsia="ru-RU"/>
                </w:rPr>
                <w:t>Автор последнего ответа</w:t>
              </w:r>
            </w:hyperlink>
            <w:r w:rsidR="00A55057" w:rsidRPr="00A55057">
              <w:rPr>
                <w:color w:val="000000" w:themeColor="text1"/>
                <w:szCs w:val="24"/>
                <w:lang w:eastAsia="ru-RU"/>
              </w:rPr>
              <w:t xml:space="preserve"> 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61A9E3" w14:textId="77777777" w:rsidR="00A55057" w:rsidRPr="00C277A0" w:rsidRDefault="00A55057" w:rsidP="00E46227">
            <w:pPr>
              <w:tabs>
                <w:tab w:val="right" w:pos="2052"/>
              </w:tabs>
              <w:spacing w:after="0" w:line="240" w:lineRule="auto"/>
              <w:ind w:firstLine="0"/>
            </w:pPr>
            <w:r w:rsidRPr="00C277A0">
              <w:t>String(255)</w:t>
            </w:r>
          </w:p>
        </w:tc>
      </w:tr>
      <w:tr w:rsidR="00A55057" w:rsidRPr="00C277A0" w14:paraId="117CDEF9" w14:textId="77777777" w:rsidTr="007A3E6F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EB0A7" w14:textId="187B01DE" w:rsidR="00A55057" w:rsidRPr="00A55057" w:rsidRDefault="006B013E" w:rsidP="007A3E6F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  <w:lang w:eastAsia="ru-RU"/>
              </w:rPr>
            </w:pPr>
            <w:hyperlink r:id="rId50" w:history="1">
              <w:r w:rsidR="00A55057" w:rsidRPr="00A55057">
                <w:rPr>
                  <w:color w:val="000000" w:themeColor="text1"/>
                  <w:szCs w:val="24"/>
                  <w:lang w:eastAsia="ru-RU"/>
                </w:rPr>
                <w:t>Редактор родительского элемента</w:t>
              </w:r>
            </w:hyperlink>
            <w:r w:rsidR="00A55057" w:rsidRPr="00A55057">
              <w:rPr>
                <w:color w:val="000000" w:themeColor="text1"/>
                <w:szCs w:val="24"/>
                <w:lang w:eastAsia="ru-RU"/>
              </w:rPr>
              <w:t xml:space="preserve"> 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BCF4F" w14:textId="38C346EE" w:rsidR="00A55057" w:rsidRPr="00C277A0" w:rsidRDefault="00A55057" w:rsidP="00E46227">
            <w:pPr>
              <w:tabs>
                <w:tab w:val="right" w:pos="2052"/>
              </w:tabs>
              <w:spacing w:after="0" w:line="240" w:lineRule="auto"/>
              <w:ind w:firstLine="0"/>
            </w:pPr>
            <w:r>
              <w:rPr>
                <w:lang w:val="en-US"/>
              </w:rPr>
              <w:t>SPUser</w:t>
            </w:r>
          </w:p>
        </w:tc>
      </w:tr>
      <w:tr w:rsidR="00A55057" w:rsidRPr="00C277A0" w14:paraId="41076A20" w14:textId="77777777" w:rsidTr="007A3E6F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6B41E" w14:textId="1D7157C0" w:rsidR="00A55057" w:rsidRPr="00A55057" w:rsidRDefault="006B013E" w:rsidP="007A3E6F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  <w:lang w:eastAsia="ru-RU"/>
              </w:rPr>
            </w:pPr>
            <w:hyperlink r:id="rId51" w:history="1">
              <w:r w:rsidR="00A55057" w:rsidRPr="00A55057">
                <w:rPr>
                  <w:color w:val="000000" w:themeColor="text1"/>
                  <w:szCs w:val="24"/>
                  <w:lang w:eastAsia="ru-RU"/>
                </w:rPr>
                <w:t>Вопрос</w:t>
              </w:r>
            </w:hyperlink>
            <w:r w:rsidR="00A55057" w:rsidRPr="00A55057">
              <w:rPr>
                <w:color w:val="000000" w:themeColor="text1"/>
                <w:szCs w:val="24"/>
                <w:lang w:eastAsia="ru-RU"/>
              </w:rPr>
              <w:t xml:space="preserve"> 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8C055" w14:textId="46EED1B6" w:rsidR="00A55057" w:rsidRPr="00A55057" w:rsidRDefault="00A55057" w:rsidP="00E46227">
            <w:pPr>
              <w:tabs>
                <w:tab w:val="right" w:pos="2052"/>
              </w:tabs>
              <w:spacing w:after="0" w:line="240" w:lineRule="auto"/>
              <w:ind w:firstLine="0"/>
              <w:rPr>
                <w:lang w:val="en-US"/>
              </w:rPr>
            </w:pPr>
            <w:r>
              <w:rPr>
                <w:lang w:val="en-US"/>
              </w:rPr>
              <w:t>Boolean</w:t>
            </w:r>
          </w:p>
        </w:tc>
      </w:tr>
    </w:tbl>
    <w:p w14:paraId="44D452B8" w14:textId="77777777" w:rsidR="007158F0" w:rsidRDefault="007158F0" w:rsidP="00995063">
      <w:pPr>
        <w:pStyle w:val="aff4"/>
      </w:pPr>
    </w:p>
    <w:p w14:paraId="3846FB1B" w14:textId="77777777" w:rsidR="00960216" w:rsidRPr="00DE693B" w:rsidRDefault="00960216" w:rsidP="00960216">
      <w:pPr>
        <w:pStyle w:val="Head4"/>
        <w:numPr>
          <w:ilvl w:val="3"/>
          <w:numId w:val="19"/>
        </w:numPr>
        <w:spacing w:line="240" w:lineRule="auto"/>
        <w:rPr>
          <w:sz w:val="24"/>
          <w:szCs w:val="24"/>
        </w:rPr>
      </w:pPr>
      <w:r w:rsidRPr="00DE693B">
        <w:rPr>
          <w:sz w:val="24"/>
          <w:szCs w:val="24"/>
        </w:rPr>
        <w:t>Распределение ролей пользователей</w:t>
      </w:r>
    </w:p>
    <w:p w14:paraId="73A42848" w14:textId="5883935E" w:rsidR="00960216" w:rsidRPr="00960216" w:rsidRDefault="00960216" w:rsidP="00960216">
      <w:pPr>
        <w:pStyle w:val="ac"/>
        <w:spacing w:after="0" w:line="240" w:lineRule="auto"/>
        <w:ind w:left="0" w:firstLine="567"/>
      </w:pPr>
      <w:r w:rsidRPr="00960216">
        <w:t>В рамках раздела «Отзывы и предложения о работе Портала» действует следующая матрица ролей (см.</w:t>
      </w:r>
      <w:r>
        <w:t xml:space="preserve"> </w:t>
      </w:r>
      <w:r w:rsidR="00E64666" w:rsidRPr="00E64666">
        <w:fldChar w:fldCharType="begin"/>
      </w:r>
      <w:r w:rsidR="00E64666" w:rsidRPr="00E64666">
        <w:instrText xml:space="preserve"> REF _Ref465079701 \h  \* MERGEFORMAT </w:instrText>
      </w:r>
      <w:r w:rsidR="00E64666" w:rsidRPr="00E64666">
        <w:fldChar w:fldCharType="separate"/>
      </w:r>
      <w:r w:rsidR="00E22EDC" w:rsidRPr="00E22EDC">
        <w:t xml:space="preserve">Таблица </w:t>
      </w:r>
      <w:r w:rsidR="00E22EDC" w:rsidRPr="00E22EDC">
        <w:rPr>
          <w:bCs/>
          <w:noProof/>
        </w:rPr>
        <w:t>94</w:t>
      </w:r>
      <w:r w:rsidR="00E64666" w:rsidRPr="00E64666">
        <w:fldChar w:fldCharType="end"/>
      </w:r>
      <w:r w:rsidRPr="00E64666">
        <w:t>).</w:t>
      </w:r>
    </w:p>
    <w:p w14:paraId="7BAA35A8" w14:textId="65BE9ADB" w:rsidR="00960216" w:rsidRPr="00960216" w:rsidRDefault="00960216" w:rsidP="00960216">
      <w:pPr>
        <w:pStyle w:val="af1"/>
        <w:keepNext/>
        <w:spacing w:before="200"/>
        <w:rPr>
          <w:i/>
        </w:rPr>
      </w:pPr>
      <w:bookmarkStart w:id="829" w:name="_Ref463371472"/>
      <w:bookmarkStart w:id="830" w:name="_Ref465079701"/>
      <w:r w:rsidRPr="00960216">
        <w:rPr>
          <w:i/>
        </w:rPr>
        <w:t xml:space="preserve">Таблица </w:t>
      </w:r>
      <w:bookmarkEnd w:id="829"/>
      <w:r w:rsidR="007A3E6F" w:rsidRPr="00BB57CA">
        <w:rPr>
          <w:bCs w:val="0"/>
          <w:i/>
        </w:rPr>
        <w:fldChar w:fldCharType="begin"/>
      </w:r>
      <w:r w:rsidR="007A3E6F" w:rsidRPr="00BB57CA">
        <w:rPr>
          <w:bCs w:val="0"/>
          <w:i/>
        </w:rPr>
        <w:instrText xml:space="preserve"> SEQ Таблица \* ARABIC </w:instrText>
      </w:r>
      <w:r w:rsidR="007A3E6F" w:rsidRPr="00BB57CA">
        <w:rPr>
          <w:bCs w:val="0"/>
          <w:i/>
        </w:rPr>
        <w:fldChar w:fldCharType="separate"/>
      </w:r>
      <w:r w:rsidR="00E22EDC">
        <w:rPr>
          <w:bCs w:val="0"/>
          <w:i/>
          <w:noProof/>
        </w:rPr>
        <w:t>94</w:t>
      </w:r>
      <w:r w:rsidR="007A3E6F" w:rsidRPr="00BB57CA">
        <w:rPr>
          <w:bCs w:val="0"/>
          <w:i/>
        </w:rPr>
        <w:fldChar w:fldCharType="end"/>
      </w:r>
      <w:bookmarkEnd w:id="830"/>
      <w:r w:rsidRPr="00960216">
        <w:rPr>
          <w:i/>
        </w:rPr>
        <w:t xml:space="preserve"> - Матрица ролей «Отзывы и предложения о работе Портала»</w:t>
      </w:r>
    </w:p>
    <w:tbl>
      <w:tblPr>
        <w:tblStyle w:val="371"/>
        <w:tblW w:w="5000" w:type="pct"/>
        <w:tblLook w:val="04A0" w:firstRow="1" w:lastRow="0" w:firstColumn="1" w:lastColumn="0" w:noHBand="0" w:noVBand="1"/>
      </w:tblPr>
      <w:tblGrid>
        <w:gridCol w:w="3397"/>
        <w:gridCol w:w="5947"/>
      </w:tblGrid>
      <w:tr w:rsidR="00960216" w:rsidRPr="00960216" w14:paraId="3AA8C386" w14:textId="77777777" w:rsidTr="00960216">
        <w:trPr>
          <w:tblHeader/>
        </w:trPr>
        <w:tc>
          <w:tcPr>
            <w:tcW w:w="1818" w:type="pct"/>
          </w:tcPr>
          <w:p w14:paraId="4BD976A0" w14:textId="77777777" w:rsidR="00960216" w:rsidRPr="00E64666" w:rsidRDefault="00960216" w:rsidP="00960216">
            <w:pPr>
              <w:spacing w:after="0" w:line="240" w:lineRule="auto"/>
              <w:ind w:firstLine="0"/>
              <w:jc w:val="center"/>
              <w:rPr>
                <w:b/>
                <w:szCs w:val="24"/>
                <w:lang w:eastAsia="ru-RU"/>
              </w:rPr>
            </w:pPr>
            <w:r w:rsidRPr="00E64666">
              <w:rPr>
                <w:b/>
                <w:szCs w:val="24"/>
                <w:lang w:eastAsia="ru-RU"/>
              </w:rPr>
              <w:t>Роль</w:t>
            </w:r>
          </w:p>
        </w:tc>
        <w:tc>
          <w:tcPr>
            <w:tcW w:w="3182" w:type="pct"/>
          </w:tcPr>
          <w:p w14:paraId="70A8B70E" w14:textId="77777777" w:rsidR="00960216" w:rsidRPr="00E64666" w:rsidRDefault="00960216" w:rsidP="00960216">
            <w:pPr>
              <w:spacing w:after="0" w:line="240" w:lineRule="auto"/>
              <w:ind w:firstLine="0"/>
              <w:jc w:val="center"/>
              <w:rPr>
                <w:b/>
                <w:szCs w:val="24"/>
                <w:lang w:eastAsia="ru-RU"/>
              </w:rPr>
            </w:pPr>
            <w:r w:rsidRPr="00E64666">
              <w:rPr>
                <w:b/>
                <w:szCs w:val="24"/>
                <w:lang w:eastAsia="ru-RU"/>
              </w:rPr>
              <w:t>Доступные действия</w:t>
            </w:r>
          </w:p>
        </w:tc>
      </w:tr>
      <w:tr w:rsidR="00960216" w:rsidRPr="00960216" w14:paraId="44FFB28E" w14:textId="77777777" w:rsidTr="00960216">
        <w:tc>
          <w:tcPr>
            <w:tcW w:w="1818" w:type="pct"/>
          </w:tcPr>
          <w:p w14:paraId="7761BAF3" w14:textId="77777777" w:rsidR="00960216" w:rsidRPr="00E64666" w:rsidRDefault="00960216" w:rsidP="00960216">
            <w:pPr>
              <w:spacing w:after="0" w:line="240" w:lineRule="auto"/>
              <w:ind w:firstLine="0"/>
              <w:jc w:val="left"/>
              <w:rPr>
                <w:b/>
                <w:szCs w:val="24"/>
                <w:lang w:eastAsia="ru-RU"/>
              </w:rPr>
            </w:pPr>
            <w:r w:rsidRPr="00E64666">
              <w:rPr>
                <w:szCs w:val="24"/>
                <w:lang w:eastAsia="ru-RU"/>
              </w:rPr>
              <w:t>Сотрудники Тюменьэнерго</w:t>
            </w:r>
          </w:p>
        </w:tc>
        <w:tc>
          <w:tcPr>
            <w:tcW w:w="3182" w:type="pct"/>
          </w:tcPr>
          <w:p w14:paraId="7B4E0338" w14:textId="77777777" w:rsidR="00960216" w:rsidRPr="00E64666" w:rsidRDefault="00960216" w:rsidP="00960216">
            <w:pPr>
              <w:spacing w:after="0" w:line="240" w:lineRule="auto"/>
              <w:ind w:firstLine="0"/>
              <w:rPr>
                <w:b/>
                <w:szCs w:val="24"/>
                <w:lang w:eastAsia="ru-RU"/>
              </w:rPr>
            </w:pPr>
            <w:r w:rsidRPr="00E64666">
              <w:rPr>
                <w:szCs w:val="24"/>
                <w:lang w:eastAsia="ru-RU"/>
              </w:rPr>
              <w:t>Создание новых записей с отзывами или пожеланиями</w:t>
            </w:r>
          </w:p>
        </w:tc>
      </w:tr>
      <w:tr w:rsidR="00960216" w:rsidRPr="00960216" w14:paraId="5B1A98A3" w14:textId="77777777" w:rsidTr="00960216">
        <w:tc>
          <w:tcPr>
            <w:tcW w:w="1818" w:type="pct"/>
          </w:tcPr>
          <w:p w14:paraId="2071BE17" w14:textId="77777777" w:rsidR="00960216" w:rsidRPr="00E64666" w:rsidRDefault="00960216" w:rsidP="00960216">
            <w:pPr>
              <w:spacing w:after="0" w:line="240" w:lineRule="auto"/>
              <w:ind w:firstLine="0"/>
              <w:jc w:val="left"/>
              <w:rPr>
                <w:szCs w:val="24"/>
                <w:lang w:eastAsia="ru-RU"/>
              </w:rPr>
            </w:pPr>
            <w:r w:rsidRPr="00E64666">
              <w:rPr>
                <w:szCs w:val="24"/>
                <w:lang w:eastAsia="ru-RU"/>
              </w:rPr>
              <w:t>КС-ОиПоРП-Модераторы</w:t>
            </w:r>
          </w:p>
        </w:tc>
        <w:tc>
          <w:tcPr>
            <w:tcW w:w="3182" w:type="pct"/>
          </w:tcPr>
          <w:p w14:paraId="46963D4A" w14:textId="77777777" w:rsidR="00960216" w:rsidRPr="00E64666" w:rsidRDefault="00960216" w:rsidP="00960216">
            <w:pPr>
              <w:spacing w:after="0" w:line="240" w:lineRule="auto"/>
              <w:ind w:firstLine="0"/>
              <w:jc w:val="left"/>
              <w:rPr>
                <w:szCs w:val="24"/>
                <w:lang w:eastAsia="ru-RU"/>
              </w:rPr>
            </w:pPr>
            <w:r w:rsidRPr="00E64666">
              <w:rPr>
                <w:szCs w:val="24"/>
                <w:lang w:eastAsia="ru-RU"/>
              </w:rPr>
              <w:t xml:space="preserve">Редактирование, удаление записей </w:t>
            </w:r>
          </w:p>
        </w:tc>
      </w:tr>
    </w:tbl>
    <w:p w14:paraId="265E7E02" w14:textId="77777777" w:rsidR="00960216" w:rsidRPr="00960216" w:rsidRDefault="00960216" w:rsidP="00960216">
      <w:pPr>
        <w:spacing w:after="0" w:line="240" w:lineRule="auto"/>
        <w:ind w:firstLine="567"/>
        <w:rPr>
          <w:szCs w:val="28"/>
          <w:lang w:eastAsia="ru-RU"/>
        </w:rPr>
      </w:pPr>
    </w:p>
    <w:p w14:paraId="6FBD55E8" w14:textId="1E01EF02" w:rsidR="00E64E27" w:rsidRPr="006915C0" w:rsidRDefault="00587FDA" w:rsidP="00286A85">
      <w:pPr>
        <w:pStyle w:val="afc"/>
        <w:numPr>
          <w:ilvl w:val="1"/>
          <w:numId w:val="19"/>
        </w:numPr>
        <w:ind w:left="567" w:hanging="567"/>
        <w:jc w:val="left"/>
      </w:pPr>
      <w:bookmarkStart w:id="831" w:name="_Toc423359135"/>
      <w:bookmarkStart w:id="832" w:name="_Toc423966279"/>
      <w:bookmarkStart w:id="833" w:name="_Toc424118527"/>
      <w:bookmarkStart w:id="834" w:name="_Toc424550059"/>
      <w:bookmarkStart w:id="835" w:name="_Toc425258034"/>
      <w:bookmarkStart w:id="836" w:name="_Toc427327480"/>
      <w:bookmarkStart w:id="837" w:name="_Toc465336191"/>
      <w:r w:rsidRPr="006915C0">
        <w:lastRenderedPageBreak/>
        <w:t>Д</w:t>
      </w:r>
      <w:r w:rsidR="00E64E27" w:rsidRPr="006915C0">
        <w:t>ополнительны</w:t>
      </w:r>
      <w:r w:rsidRPr="006915C0">
        <w:t>е</w:t>
      </w:r>
      <w:r w:rsidR="00E64E27" w:rsidRPr="006915C0">
        <w:t xml:space="preserve"> </w:t>
      </w:r>
      <w:bookmarkEnd w:id="831"/>
      <w:bookmarkEnd w:id="832"/>
      <w:bookmarkEnd w:id="833"/>
      <w:bookmarkEnd w:id="834"/>
      <w:bookmarkEnd w:id="835"/>
      <w:bookmarkEnd w:id="836"/>
      <w:r w:rsidR="00E05654">
        <w:t>разделы</w:t>
      </w:r>
      <w:bookmarkEnd w:id="837"/>
    </w:p>
    <w:p w14:paraId="4D95A58F" w14:textId="296BBF1B" w:rsidR="00E64E27" w:rsidRPr="00EC5358" w:rsidRDefault="00587FDA" w:rsidP="00286A85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838" w:name="_Toc465336192"/>
      <w:r w:rsidRPr="00EC5358">
        <w:rPr>
          <w:sz w:val="24"/>
          <w:szCs w:val="24"/>
        </w:rPr>
        <w:t>С</w:t>
      </w:r>
      <w:r w:rsidR="00E64E27" w:rsidRPr="00EC5358">
        <w:rPr>
          <w:sz w:val="24"/>
          <w:szCs w:val="24"/>
        </w:rPr>
        <w:t>четчик посещений</w:t>
      </w:r>
      <w:bookmarkEnd w:id="838"/>
    </w:p>
    <w:p w14:paraId="5550BBBC" w14:textId="101E8A2C" w:rsidR="0006099C" w:rsidRDefault="0006099C" w:rsidP="00867C8B">
      <w:pPr>
        <w:spacing w:after="0" w:line="240" w:lineRule="auto"/>
        <w:ind w:firstLine="567"/>
      </w:pPr>
      <w:r>
        <w:t xml:space="preserve">Счетчик </w:t>
      </w:r>
      <w:r w:rsidRPr="00867C8B">
        <w:rPr>
          <w:szCs w:val="28"/>
          <w:lang w:eastAsia="ru-RU"/>
        </w:rPr>
        <w:t>посещений</w:t>
      </w:r>
      <w:r>
        <w:t xml:space="preserve"> реализован с использованием службы аудита </w:t>
      </w:r>
      <w:r w:rsidRPr="00A71C04">
        <w:t>SharePoint</w:t>
      </w:r>
      <w:r>
        <w:t>. Настройки хранения журнала аудита управля</w:t>
      </w:r>
      <w:r w:rsidR="00A30FA0">
        <w:t>ю</w:t>
      </w:r>
      <w:r>
        <w:t xml:space="preserve">тся </w:t>
      </w:r>
      <w:r w:rsidR="006915C0">
        <w:t>А</w:t>
      </w:r>
      <w:r>
        <w:t>дминистраторами системы, при этом важно учесть, что увеличени</w:t>
      </w:r>
      <w:r w:rsidR="006915C0">
        <w:t>е</w:t>
      </w:r>
      <w:r>
        <w:t xml:space="preserve"> срока хранения повлечет за собой рост количества записей в таблице аудита и, как следствие, увеличение размера баз данных. </w:t>
      </w:r>
    </w:p>
    <w:p w14:paraId="153EFB48" w14:textId="77777777" w:rsidR="0006099C" w:rsidRDefault="0006099C" w:rsidP="00867C8B">
      <w:pPr>
        <w:spacing w:after="0" w:line="240" w:lineRule="auto"/>
        <w:ind w:firstLine="567"/>
      </w:pPr>
      <w:r>
        <w:t>Аудит</w:t>
      </w:r>
      <w:r w:rsidRPr="00867C8B">
        <w:rPr>
          <w:szCs w:val="28"/>
          <w:lang w:eastAsia="ru-RU"/>
        </w:rPr>
        <w:t>у</w:t>
      </w:r>
      <w:r>
        <w:t xml:space="preserve"> могут </w:t>
      </w:r>
      <w:r w:rsidRPr="00867C8B">
        <w:rPr>
          <w:szCs w:val="28"/>
          <w:lang w:eastAsia="ru-RU"/>
        </w:rPr>
        <w:t>подлежать</w:t>
      </w:r>
      <w:r>
        <w:t xml:space="preserve"> следующие события:</w:t>
      </w:r>
    </w:p>
    <w:p w14:paraId="2C3AC6C9" w14:textId="77777777" w:rsidR="0006099C" w:rsidRDefault="0006099C" w:rsidP="006915C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>На уровне элементов:</w:t>
      </w:r>
    </w:p>
    <w:p w14:paraId="65E8C763" w14:textId="58E00E48" w:rsidR="0006099C" w:rsidRDefault="006915C0" w:rsidP="006915C0">
      <w:pPr>
        <w:pStyle w:val="ac"/>
        <w:numPr>
          <w:ilvl w:val="1"/>
          <w:numId w:val="1"/>
        </w:numPr>
        <w:spacing w:after="0" w:line="240" w:lineRule="auto"/>
        <w:ind w:left="1134" w:hanging="283"/>
      </w:pPr>
      <w:r>
        <w:t>о</w:t>
      </w:r>
      <w:r w:rsidR="0006099C">
        <w:t>ткрытие и загрузка документов, просмотр элементов в списках, просмотр свойств элементов</w:t>
      </w:r>
      <w:r>
        <w:t>;</w:t>
      </w:r>
    </w:p>
    <w:p w14:paraId="2E360DE9" w14:textId="2690C16A" w:rsidR="0006099C" w:rsidRDefault="006915C0" w:rsidP="006915C0">
      <w:pPr>
        <w:pStyle w:val="ac"/>
        <w:numPr>
          <w:ilvl w:val="1"/>
          <w:numId w:val="1"/>
        </w:numPr>
        <w:spacing w:after="0" w:line="240" w:lineRule="auto"/>
        <w:ind w:left="1134" w:hanging="283"/>
      </w:pPr>
      <w:r>
        <w:t>и</w:t>
      </w:r>
      <w:r w:rsidR="0006099C">
        <w:t>зменение элементов</w:t>
      </w:r>
      <w:r>
        <w:t>;</w:t>
      </w:r>
    </w:p>
    <w:p w14:paraId="6AC08187" w14:textId="1A58D082" w:rsidR="0006099C" w:rsidRDefault="006915C0" w:rsidP="006915C0">
      <w:pPr>
        <w:pStyle w:val="ac"/>
        <w:numPr>
          <w:ilvl w:val="1"/>
          <w:numId w:val="1"/>
        </w:numPr>
        <w:spacing w:after="0" w:line="240" w:lineRule="auto"/>
        <w:ind w:left="1134" w:hanging="283"/>
      </w:pPr>
      <w:r>
        <w:t>и</w:t>
      </w:r>
      <w:r w:rsidR="0006099C">
        <w:t>звлечение и возврат элементов</w:t>
      </w:r>
      <w:r>
        <w:t>;</w:t>
      </w:r>
    </w:p>
    <w:p w14:paraId="763608BB" w14:textId="5C43CC43" w:rsidR="0006099C" w:rsidRDefault="006915C0" w:rsidP="006915C0">
      <w:pPr>
        <w:pStyle w:val="ac"/>
        <w:numPr>
          <w:ilvl w:val="1"/>
          <w:numId w:val="1"/>
        </w:numPr>
        <w:spacing w:after="0" w:line="240" w:lineRule="auto"/>
        <w:ind w:left="1134" w:hanging="283"/>
      </w:pPr>
      <w:r>
        <w:t>п</w:t>
      </w:r>
      <w:r w:rsidR="0006099C">
        <w:t>еремещение и копирование элементов в другое место сайта</w:t>
      </w:r>
      <w:r>
        <w:t>;</w:t>
      </w:r>
    </w:p>
    <w:p w14:paraId="11F9F555" w14:textId="300019A8" w:rsidR="0006099C" w:rsidRDefault="006915C0" w:rsidP="006915C0">
      <w:pPr>
        <w:pStyle w:val="ac"/>
        <w:numPr>
          <w:ilvl w:val="1"/>
          <w:numId w:val="1"/>
        </w:numPr>
        <w:spacing w:after="0" w:line="240" w:lineRule="auto"/>
        <w:ind w:left="1134" w:hanging="283"/>
      </w:pPr>
      <w:r>
        <w:t>у</w:t>
      </w:r>
      <w:r w:rsidR="0006099C">
        <w:t>даление и восстановление элементов</w:t>
      </w:r>
      <w:r>
        <w:t>.</w:t>
      </w:r>
    </w:p>
    <w:p w14:paraId="3D457A0C" w14:textId="77777777" w:rsidR="0006099C" w:rsidRDefault="0006099C" w:rsidP="006915C0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>
        <w:t xml:space="preserve">На уровне списков, библиотек, сайтов: </w:t>
      </w:r>
    </w:p>
    <w:p w14:paraId="2D67F2BB" w14:textId="0EE50A6A" w:rsidR="0006099C" w:rsidRDefault="006915C0" w:rsidP="006915C0">
      <w:pPr>
        <w:pStyle w:val="ac"/>
        <w:numPr>
          <w:ilvl w:val="1"/>
          <w:numId w:val="1"/>
        </w:numPr>
        <w:spacing w:after="0" w:line="240" w:lineRule="auto"/>
        <w:ind w:left="1134" w:hanging="283"/>
      </w:pPr>
      <w:r>
        <w:t>и</w:t>
      </w:r>
      <w:r w:rsidR="0006099C">
        <w:t>зменение столбцов и типов контента</w:t>
      </w:r>
      <w:r>
        <w:t>;</w:t>
      </w:r>
    </w:p>
    <w:p w14:paraId="07D7B7A5" w14:textId="03CD49D2" w:rsidR="0006099C" w:rsidRDefault="006915C0" w:rsidP="006915C0">
      <w:pPr>
        <w:pStyle w:val="ac"/>
        <w:numPr>
          <w:ilvl w:val="1"/>
          <w:numId w:val="1"/>
        </w:numPr>
        <w:spacing w:after="0" w:line="240" w:lineRule="auto"/>
        <w:ind w:left="1134" w:hanging="283"/>
      </w:pPr>
      <w:r>
        <w:t>п</w:t>
      </w:r>
      <w:r w:rsidR="0006099C">
        <w:t>оиск в контенте сайта</w:t>
      </w:r>
      <w:r>
        <w:t>;</w:t>
      </w:r>
    </w:p>
    <w:p w14:paraId="79ACE1E5" w14:textId="7595B170" w:rsidR="0006099C" w:rsidRDefault="006915C0" w:rsidP="006915C0">
      <w:pPr>
        <w:pStyle w:val="ac"/>
        <w:numPr>
          <w:ilvl w:val="1"/>
          <w:numId w:val="1"/>
        </w:numPr>
        <w:spacing w:after="0" w:line="240" w:lineRule="auto"/>
        <w:ind w:left="1134" w:hanging="283"/>
      </w:pPr>
      <w:r>
        <w:t>и</w:t>
      </w:r>
      <w:r w:rsidR="0006099C">
        <w:t>зменение атрибутов пользователей и разрешений</w:t>
      </w:r>
      <w:r>
        <w:t>.</w:t>
      </w:r>
    </w:p>
    <w:p w14:paraId="78630DCB" w14:textId="7119D36D" w:rsidR="002B5C27" w:rsidRDefault="0006099C" w:rsidP="00867C8B">
      <w:pPr>
        <w:spacing w:after="0" w:line="240" w:lineRule="auto"/>
        <w:ind w:firstLine="567"/>
      </w:pPr>
      <w:r>
        <w:t xml:space="preserve">Все события из </w:t>
      </w:r>
      <w:r w:rsidRPr="00867C8B">
        <w:rPr>
          <w:szCs w:val="28"/>
          <w:lang w:eastAsia="ru-RU"/>
        </w:rPr>
        <w:t>списка</w:t>
      </w:r>
      <w:r>
        <w:t xml:space="preserve"> выше хранятся в базе данных контента веб-приложения, в таблице </w:t>
      </w:r>
      <w:r w:rsidRPr="009C401C">
        <w:t>dbo</w:t>
      </w:r>
      <w:r w:rsidRPr="0068396C">
        <w:t>.</w:t>
      </w:r>
      <w:r w:rsidRPr="009C401C">
        <w:t>AuditData</w:t>
      </w:r>
      <w:r w:rsidRPr="0068396C">
        <w:t>.</w:t>
      </w:r>
      <w:r>
        <w:t xml:space="preserve"> Каждому элементу и событию соответствует десятичный код.</w:t>
      </w:r>
      <w:r w:rsidRPr="0068396C">
        <w:t xml:space="preserve"> </w:t>
      </w:r>
      <w:r>
        <w:t xml:space="preserve">В таблице </w:t>
      </w:r>
      <w:r w:rsidR="006915C0">
        <w:t xml:space="preserve">(см. </w:t>
      </w:r>
      <w:r w:rsidR="00E64666" w:rsidRPr="00E64666">
        <w:fldChar w:fldCharType="begin"/>
      </w:r>
      <w:r w:rsidR="00E64666" w:rsidRPr="00E64666">
        <w:instrText xml:space="preserve"> REF _Ref465079728 \h  \* MERGEFORMAT </w:instrText>
      </w:r>
      <w:r w:rsidR="00E64666" w:rsidRPr="00E64666">
        <w:fldChar w:fldCharType="separate"/>
      </w:r>
      <w:r w:rsidR="00E22EDC" w:rsidRPr="00E22EDC">
        <w:t xml:space="preserve">Таблица </w:t>
      </w:r>
      <w:r w:rsidR="00E22EDC" w:rsidRPr="00E22EDC">
        <w:rPr>
          <w:bCs/>
          <w:noProof/>
        </w:rPr>
        <w:t>95</w:t>
      </w:r>
      <w:r w:rsidR="00E64666" w:rsidRPr="00E64666">
        <w:fldChar w:fldCharType="end"/>
      </w:r>
      <w:r w:rsidR="00867233" w:rsidRPr="00E64666">
        <w:t>)</w:t>
      </w:r>
      <w:r w:rsidR="00867233">
        <w:t xml:space="preserve"> </w:t>
      </w:r>
      <w:r>
        <w:t>приведен пример записи с основными атрибутами в таблице аудита.</w:t>
      </w:r>
    </w:p>
    <w:p w14:paraId="40BDA8F7" w14:textId="4E095B26" w:rsidR="009C401C" w:rsidRPr="006915C0" w:rsidRDefault="009F42BF" w:rsidP="006915C0">
      <w:pPr>
        <w:pStyle w:val="af1"/>
        <w:keepNext/>
        <w:spacing w:before="200"/>
        <w:rPr>
          <w:i/>
        </w:rPr>
      </w:pPr>
      <w:bookmarkStart w:id="839" w:name="_Ref446347893"/>
      <w:bookmarkStart w:id="840" w:name="_Ref465079728"/>
      <w:bookmarkStart w:id="841" w:name="_Ref423442748"/>
      <w:r>
        <w:rPr>
          <w:i/>
        </w:rPr>
        <w:t>Таблица</w:t>
      </w:r>
      <w:r w:rsidR="009C401C" w:rsidRPr="006915C0">
        <w:rPr>
          <w:i/>
        </w:rPr>
        <w:t xml:space="preserve"> </w:t>
      </w:r>
      <w:bookmarkEnd w:id="839"/>
      <w:r w:rsidR="007A3E6F" w:rsidRPr="00BB57CA">
        <w:rPr>
          <w:bCs w:val="0"/>
          <w:i/>
        </w:rPr>
        <w:fldChar w:fldCharType="begin"/>
      </w:r>
      <w:r w:rsidR="007A3E6F" w:rsidRPr="00BB57CA">
        <w:rPr>
          <w:bCs w:val="0"/>
          <w:i/>
        </w:rPr>
        <w:instrText xml:space="preserve"> SEQ Таблица \* ARABIC </w:instrText>
      </w:r>
      <w:r w:rsidR="007A3E6F" w:rsidRPr="00BB57CA">
        <w:rPr>
          <w:bCs w:val="0"/>
          <w:i/>
        </w:rPr>
        <w:fldChar w:fldCharType="separate"/>
      </w:r>
      <w:r w:rsidR="00E22EDC">
        <w:rPr>
          <w:bCs w:val="0"/>
          <w:i/>
          <w:noProof/>
        </w:rPr>
        <w:t>95</w:t>
      </w:r>
      <w:r w:rsidR="007A3E6F" w:rsidRPr="00BB57CA">
        <w:rPr>
          <w:bCs w:val="0"/>
          <w:i/>
        </w:rPr>
        <w:fldChar w:fldCharType="end"/>
      </w:r>
      <w:bookmarkEnd w:id="840"/>
      <w:r w:rsidR="009C401C" w:rsidRPr="006915C0">
        <w:rPr>
          <w:i/>
        </w:rPr>
        <w:t xml:space="preserve"> –</w:t>
      </w:r>
      <w:r w:rsidR="00BE662E" w:rsidRPr="006915C0">
        <w:rPr>
          <w:i/>
        </w:rPr>
        <w:t xml:space="preserve"> </w:t>
      </w:r>
      <w:r w:rsidR="009C401C" w:rsidRPr="006915C0">
        <w:rPr>
          <w:i/>
        </w:rPr>
        <w:t>Основные атрибуты таблицы аудита</w:t>
      </w:r>
    </w:p>
    <w:tbl>
      <w:tblPr>
        <w:tblStyle w:val="af"/>
        <w:tblW w:w="4993" w:type="pct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1526"/>
        <w:gridCol w:w="1607"/>
        <w:gridCol w:w="995"/>
        <w:gridCol w:w="974"/>
        <w:gridCol w:w="849"/>
        <w:gridCol w:w="2146"/>
        <w:gridCol w:w="1234"/>
      </w:tblGrid>
      <w:tr w:rsidR="002B5C27" w:rsidRPr="002B5C27" w14:paraId="4E31FBCD" w14:textId="77777777" w:rsidTr="001F5171">
        <w:tc>
          <w:tcPr>
            <w:tcW w:w="818" w:type="pct"/>
            <w:shd w:val="clear" w:color="auto" w:fill="E7E6E6" w:themeFill="background2"/>
            <w:vAlign w:val="center"/>
          </w:tcPr>
          <w:p w14:paraId="0B150B7A" w14:textId="77777777" w:rsidR="0006099C" w:rsidRPr="001F5171" w:rsidRDefault="0006099C" w:rsidP="002B5C27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1F5171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SiteId</w:t>
            </w:r>
          </w:p>
        </w:tc>
        <w:tc>
          <w:tcPr>
            <w:tcW w:w="861" w:type="pct"/>
            <w:shd w:val="clear" w:color="auto" w:fill="E7E6E6" w:themeFill="background2"/>
            <w:vAlign w:val="center"/>
          </w:tcPr>
          <w:p w14:paraId="4165FBFF" w14:textId="77777777" w:rsidR="0006099C" w:rsidRPr="001F5171" w:rsidRDefault="0006099C" w:rsidP="002B5C27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1F5171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ItemId</w:t>
            </w:r>
          </w:p>
        </w:tc>
        <w:tc>
          <w:tcPr>
            <w:tcW w:w="533" w:type="pct"/>
            <w:shd w:val="clear" w:color="auto" w:fill="E7E6E6" w:themeFill="background2"/>
            <w:vAlign w:val="center"/>
          </w:tcPr>
          <w:p w14:paraId="008133B7" w14:textId="77777777" w:rsidR="0006099C" w:rsidRPr="001F5171" w:rsidRDefault="0006099C" w:rsidP="002B5C27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1F5171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ItemType</w:t>
            </w:r>
          </w:p>
        </w:tc>
        <w:tc>
          <w:tcPr>
            <w:tcW w:w="522" w:type="pct"/>
            <w:shd w:val="clear" w:color="auto" w:fill="E7E6E6" w:themeFill="background2"/>
            <w:vAlign w:val="center"/>
          </w:tcPr>
          <w:p w14:paraId="77A9B14B" w14:textId="77777777" w:rsidR="0006099C" w:rsidRPr="001F5171" w:rsidRDefault="0006099C" w:rsidP="002B5C27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1F5171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UserId</w:t>
            </w:r>
          </w:p>
        </w:tc>
        <w:tc>
          <w:tcPr>
            <w:tcW w:w="455" w:type="pct"/>
            <w:shd w:val="clear" w:color="auto" w:fill="E7E6E6" w:themeFill="background2"/>
            <w:vAlign w:val="center"/>
          </w:tcPr>
          <w:p w14:paraId="440384D4" w14:textId="77777777" w:rsidR="0006099C" w:rsidRPr="001F5171" w:rsidRDefault="0006099C" w:rsidP="002B5C27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1F5171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Event</w:t>
            </w:r>
          </w:p>
        </w:tc>
        <w:tc>
          <w:tcPr>
            <w:tcW w:w="1150" w:type="pct"/>
            <w:shd w:val="clear" w:color="auto" w:fill="E7E6E6" w:themeFill="background2"/>
            <w:vAlign w:val="center"/>
          </w:tcPr>
          <w:p w14:paraId="560BA4B0" w14:textId="77777777" w:rsidR="0006099C" w:rsidRPr="001F5171" w:rsidRDefault="0006099C" w:rsidP="002B5C27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1F5171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DocLocation</w:t>
            </w:r>
          </w:p>
        </w:tc>
        <w:tc>
          <w:tcPr>
            <w:tcW w:w="662" w:type="pct"/>
            <w:shd w:val="clear" w:color="auto" w:fill="E7E6E6" w:themeFill="background2"/>
            <w:vAlign w:val="center"/>
          </w:tcPr>
          <w:p w14:paraId="17B9CE74" w14:textId="77777777" w:rsidR="0006099C" w:rsidRPr="001F5171" w:rsidRDefault="0006099C" w:rsidP="002B5C27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1F5171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Occurred</w:t>
            </w:r>
          </w:p>
        </w:tc>
      </w:tr>
      <w:tr w:rsidR="0006099C" w14:paraId="11779848" w14:textId="77777777" w:rsidTr="001F5171">
        <w:tc>
          <w:tcPr>
            <w:tcW w:w="818" w:type="pct"/>
          </w:tcPr>
          <w:p w14:paraId="6E95C222" w14:textId="77777777" w:rsidR="0006099C" w:rsidRPr="001F5171" w:rsidRDefault="0006099C" w:rsidP="002B5C2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1F5171">
              <w:rPr>
                <w:szCs w:val="24"/>
              </w:rPr>
              <w:t>412411EC-028C-461E-9559-9338C5213DEC</w:t>
            </w:r>
          </w:p>
        </w:tc>
        <w:tc>
          <w:tcPr>
            <w:tcW w:w="861" w:type="pct"/>
          </w:tcPr>
          <w:p w14:paraId="02458A51" w14:textId="77777777" w:rsidR="0006099C" w:rsidRPr="001F5171" w:rsidRDefault="0006099C" w:rsidP="002B5C2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1F5171">
              <w:rPr>
                <w:szCs w:val="24"/>
              </w:rPr>
              <w:t>91863733-A243-4566-AC16-9A84C3B576C1</w:t>
            </w:r>
          </w:p>
        </w:tc>
        <w:tc>
          <w:tcPr>
            <w:tcW w:w="533" w:type="pct"/>
          </w:tcPr>
          <w:p w14:paraId="40D7F18F" w14:textId="77777777" w:rsidR="0006099C" w:rsidRPr="001F5171" w:rsidRDefault="0006099C" w:rsidP="002B5C2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1F5171">
              <w:rPr>
                <w:szCs w:val="24"/>
              </w:rPr>
              <w:t>1</w:t>
            </w:r>
          </w:p>
        </w:tc>
        <w:tc>
          <w:tcPr>
            <w:tcW w:w="522" w:type="pct"/>
          </w:tcPr>
          <w:p w14:paraId="375AD444" w14:textId="77777777" w:rsidR="0006099C" w:rsidRPr="001F5171" w:rsidRDefault="0006099C" w:rsidP="002B5C2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1F5171">
              <w:rPr>
                <w:szCs w:val="24"/>
              </w:rPr>
              <w:t>6974</w:t>
            </w:r>
          </w:p>
        </w:tc>
        <w:tc>
          <w:tcPr>
            <w:tcW w:w="455" w:type="pct"/>
          </w:tcPr>
          <w:p w14:paraId="328E12F7" w14:textId="77777777" w:rsidR="0006099C" w:rsidRPr="001F5171" w:rsidRDefault="0006099C" w:rsidP="002B5C27">
            <w:pPr>
              <w:spacing w:line="240" w:lineRule="auto"/>
              <w:ind w:firstLine="0"/>
              <w:jc w:val="center"/>
              <w:rPr>
                <w:szCs w:val="24"/>
                <w:lang w:val="en-US"/>
              </w:rPr>
            </w:pPr>
            <w:r w:rsidRPr="001F5171">
              <w:rPr>
                <w:szCs w:val="24"/>
                <w:lang w:val="en-US"/>
              </w:rPr>
              <w:t>3</w:t>
            </w:r>
          </w:p>
        </w:tc>
        <w:tc>
          <w:tcPr>
            <w:tcW w:w="1150" w:type="pct"/>
          </w:tcPr>
          <w:p w14:paraId="0F7A548A" w14:textId="77777777" w:rsidR="0006099C" w:rsidRPr="001F5171" w:rsidRDefault="0006099C" w:rsidP="002B5C2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1F5171">
              <w:rPr>
                <w:szCs w:val="24"/>
              </w:rPr>
              <w:t>default.aspx</w:t>
            </w:r>
          </w:p>
        </w:tc>
        <w:tc>
          <w:tcPr>
            <w:tcW w:w="662" w:type="pct"/>
          </w:tcPr>
          <w:p w14:paraId="6309FE8F" w14:textId="77777777" w:rsidR="0006099C" w:rsidRPr="001F5171" w:rsidRDefault="0006099C" w:rsidP="002B5C2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1F5171">
              <w:rPr>
                <w:szCs w:val="24"/>
              </w:rPr>
              <w:t>2014-11-01 23:00:40.000</w:t>
            </w:r>
          </w:p>
        </w:tc>
      </w:tr>
      <w:tr w:rsidR="0006099C" w14:paraId="5DE50C28" w14:textId="77777777" w:rsidTr="001F5171">
        <w:tc>
          <w:tcPr>
            <w:tcW w:w="818" w:type="pct"/>
          </w:tcPr>
          <w:p w14:paraId="3419BDF3" w14:textId="77777777" w:rsidR="0006099C" w:rsidRPr="001F5171" w:rsidRDefault="0006099C" w:rsidP="002B5C2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1F5171">
              <w:rPr>
                <w:szCs w:val="24"/>
              </w:rPr>
              <w:t>412411EC-028C-461E-9559-9338C5213DEC</w:t>
            </w:r>
          </w:p>
        </w:tc>
        <w:tc>
          <w:tcPr>
            <w:tcW w:w="861" w:type="pct"/>
          </w:tcPr>
          <w:p w14:paraId="5A98EB2B" w14:textId="77777777" w:rsidR="0006099C" w:rsidRPr="001F5171" w:rsidRDefault="0006099C" w:rsidP="002B5C27">
            <w:pPr>
              <w:spacing w:line="240" w:lineRule="auto"/>
              <w:ind w:firstLine="0"/>
              <w:jc w:val="left"/>
              <w:rPr>
                <w:szCs w:val="24"/>
                <w:lang w:val="en-US"/>
              </w:rPr>
            </w:pPr>
            <w:r w:rsidRPr="001F5171">
              <w:rPr>
                <w:szCs w:val="24"/>
                <w:lang w:val="en-US"/>
              </w:rPr>
              <w:t>4BB2C6D2-EBF8-426A-820F-C64AFC109D9D</w:t>
            </w:r>
          </w:p>
        </w:tc>
        <w:tc>
          <w:tcPr>
            <w:tcW w:w="533" w:type="pct"/>
          </w:tcPr>
          <w:p w14:paraId="3782ACEF" w14:textId="77777777" w:rsidR="0006099C" w:rsidRPr="001F5171" w:rsidRDefault="0006099C" w:rsidP="002B5C2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1F5171">
              <w:rPr>
                <w:szCs w:val="24"/>
              </w:rPr>
              <w:t>1</w:t>
            </w:r>
          </w:p>
        </w:tc>
        <w:tc>
          <w:tcPr>
            <w:tcW w:w="522" w:type="pct"/>
          </w:tcPr>
          <w:p w14:paraId="2B311E46" w14:textId="77777777" w:rsidR="0006099C" w:rsidRPr="001F5171" w:rsidRDefault="0006099C" w:rsidP="002B5C2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1F5171">
              <w:rPr>
                <w:szCs w:val="24"/>
              </w:rPr>
              <w:t>6974</w:t>
            </w:r>
          </w:p>
        </w:tc>
        <w:tc>
          <w:tcPr>
            <w:tcW w:w="455" w:type="pct"/>
          </w:tcPr>
          <w:p w14:paraId="166327EB" w14:textId="77777777" w:rsidR="0006099C" w:rsidRPr="001F5171" w:rsidRDefault="0006099C" w:rsidP="002B5C27">
            <w:pPr>
              <w:spacing w:line="240" w:lineRule="auto"/>
              <w:ind w:firstLine="0"/>
              <w:jc w:val="center"/>
              <w:rPr>
                <w:szCs w:val="24"/>
                <w:lang w:val="en-US"/>
              </w:rPr>
            </w:pPr>
            <w:r w:rsidRPr="001F5171">
              <w:rPr>
                <w:szCs w:val="24"/>
                <w:lang w:val="en-US"/>
              </w:rPr>
              <w:t>3</w:t>
            </w:r>
          </w:p>
        </w:tc>
        <w:tc>
          <w:tcPr>
            <w:tcW w:w="1150" w:type="pct"/>
          </w:tcPr>
          <w:p w14:paraId="74FF1698" w14:textId="77777777" w:rsidR="0006099C" w:rsidRPr="001F5171" w:rsidRDefault="0006099C" w:rsidP="002B5C2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1F5171">
              <w:rPr>
                <w:szCs w:val="24"/>
              </w:rPr>
              <w:t>PortalPages/SearchStuff.aspx</w:t>
            </w:r>
          </w:p>
        </w:tc>
        <w:tc>
          <w:tcPr>
            <w:tcW w:w="662" w:type="pct"/>
          </w:tcPr>
          <w:p w14:paraId="7912B635" w14:textId="77777777" w:rsidR="0006099C" w:rsidRPr="001F5171" w:rsidRDefault="0006099C" w:rsidP="002B5C2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1F5171">
              <w:rPr>
                <w:szCs w:val="24"/>
              </w:rPr>
              <w:t>2014-11-01 23:00:43.000</w:t>
            </w:r>
          </w:p>
        </w:tc>
      </w:tr>
    </w:tbl>
    <w:p w14:paraId="371052F1" w14:textId="7874E5ED" w:rsidR="0006099C" w:rsidRPr="00E64666" w:rsidRDefault="0006099C" w:rsidP="00E64666">
      <w:pPr>
        <w:spacing w:after="0" w:line="240" w:lineRule="auto"/>
        <w:ind w:firstLine="567"/>
      </w:pPr>
      <w:r w:rsidRPr="00E64666">
        <w:t>SiteId – уникальный идентификатор коллекции сайтов, в которой произошло событие</w:t>
      </w:r>
      <w:r w:rsidR="0073438C" w:rsidRPr="00E64666">
        <w:t>.</w:t>
      </w:r>
    </w:p>
    <w:p w14:paraId="084ABD6C" w14:textId="77777777" w:rsidR="0006099C" w:rsidRPr="00E64666" w:rsidRDefault="0006099C" w:rsidP="00E64666">
      <w:pPr>
        <w:spacing w:after="0" w:line="240" w:lineRule="auto"/>
        <w:ind w:firstLine="567"/>
      </w:pPr>
      <w:r w:rsidRPr="00E64666">
        <w:t>ItemId – уникальный идентификатор элемента, с которым произошло событие. Дополнительные данные об элементе можно получить из таблицы dbo.AllDocs, которая содержит данные обо всех файлах в веб-приложении.</w:t>
      </w:r>
    </w:p>
    <w:p w14:paraId="365191DB" w14:textId="0FF0B911" w:rsidR="0006099C" w:rsidRPr="00E64666" w:rsidRDefault="0006099C" w:rsidP="00E64666">
      <w:pPr>
        <w:spacing w:after="0" w:line="240" w:lineRule="auto"/>
        <w:ind w:firstLine="567"/>
      </w:pPr>
      <w:r w:rsidRPr="00E64666">
        <w:t>ItemType – тип элемента. Для формирования статистики использ</w:t>
      </w:r>
      <w:r w:rsidR="00A30FA0" w:rsidRPr="00E64666">
        <w:t>уют</w:t>
      </w:r>
      <w:r w:rsidRPr="00E64666">
        <w:t>ся элементы типа 1. Возможные типы элементов приведены в таблице ниже</w:t>
      </w:r>
      <w:r w:rsidR="002B5C27" w:rsidRPr="00E64666">
        <w:t xml:space="preserve"> (см. </w:t>
      </w:r>
      <w:r w:rsidR="00F95CFE" w:rsidRPr="00F95CFE">
        <w:fldChar w:fldCharType="begin"/>
      </w:r>
      <w:r w:rsidR="00F95CFE" w:rsidRPr="00F95CFE">
        <w:instrText xml:space="preserve"> REF _Ref465079764 \h  \* MERGEFORMAT </w:instrText>
      </w:r>
      <w:r w:rsidR="00F95CFE" w:rsidRPr="00F95CFE">
        <w:fldChar w:fldCharType="separate"/>
      </w:r>
      <w:r w:rsidR="00E22EDC" w:rsidRPr="00E22EDC">
        <w:t xml:space="preserve">Таблица </w:t>
      </w:r>
      <w:r w:rsidR="00E22EDC" w:rsidRPr="00E22EDC">
        <w:rPr>
          <w:bCs/>
          <w:noProof/>
        </w:rPr>
        <w:t>96</w:t>
      </w:r>
      <w:r w:rsidR="00F95CFE" w:rsidRPr="00F95CFE">
        <w:fldChar w:fldCharType="end"/>
      </w:r>
      <w:r w:rsidR="002B5C27" w:rsidRPr="00F95CFE">
        <w:t>)</w:t>
      </w:r>
      <w:r w:rsidRPr="00F95CFE">
        <w:t>.</w:t>
      </w:r>
    </w:p>
    <w:p w14:paraId="118CD69F" w14:textId="20F874CE" w:rsidR="009C401C" w:rsidRPr="002B5C27" w:rsidRDefault="009F42BF" w:rsidP="002B5C27">
      <w:pPr>
        <w:pStyle w:val="af1"/>
        <w:keepNext/>
        <w:spacing w:before="200"/>
        <w:rPr>
          <w:i/>
        </w:rPr>
      </w:pPr>
      <w:bookmarkStart w:id="842" w:name="_Ref446348255"/>
      <w:bookmarkStart w:id="843" w:name="_Ref465079764"/>
      <w:r>
        <w:rPr>
          <w:i/>
        </w:rPr>
        <w:t>Таблица</w:t>
      </w:r>
      <w:bookmarkEnd w:id="842"/>
      <w:r w:rsidR="009C401C" w:rsidRPr="002B5C27">
        <w:rPr>
          <w:i/>
        </w:rPr>
        <w:t xml:space="preserve"> </w:t>
      </w:r>
      <w:r w:rsidR="007A3E6F" w:rsidRPr="00BB57CA">
        <w:rPr>
          <w:bCs w:val="0"/>
          <w:i/>
        </w:rPr>
        <w:fldChar w:fldCharType="begin"/>
      </w:r>
      <w:r w:rsidR="007A3E6F" w:rsidRPr="00BB57CA">
        <w:rPr>
          <w:bCs w:val="0"/>
          <w:i/>
        </w:rPr>
        <w:instrText xml:space="preserve"> SEQ Таблица \* ARABIC </w:instrText>
      </w:r>
      <w:r w:rsidR="007A3E6F" w:rsidRPr="00BB57CA">
        <w:rPr>
          <w:bCs w:val="0"/>
          <w:i/>
        </w:rPr>
        <w:fldChar w:fldCharType="separate"/>
      </w:r>
      <w:r w:rsidR="00E22EDC">
        <w:rPr>
          <w:bCs w:val="0"/>
          <w:i/>
          <w:noProof/>
        </w:rPr>
        <w:t>96</w:t>
      </w:r>
      <w:r w:rsidR="007A3E6F" w:rsidRPr="00BB57CA">
        <w:rPr>
          <w:bCs w:val="0"/>
          <w:i/>
        </w:rPr>
        <w:fldChar w:fldCharType="end"/>
      </w:r>
      <w:bookmarkEnd w:id="843"/>
      <w:r w:rsidR="008B48B8" w:rsidRPr="00867C8B">
        <w:rPr>
          <w:i/>
        </w:rPr>
        <w:t xml:space="preserve"> </w:t>
      </w:r>
      <w:r w:rsidR="009C401C" w:rsidRPr="002B5C27">
        <w:rPr>
          <w:i/>
        </w:rPr>
        <w:t>–</w:t>
      </w:r>
      <w:r w:rsidR="002B5C27">
        <w:rPr>
          <w:i/>
        </w:rPr>
        <w:t xml:space="preserve"> </w:t>
      </w:r>
      <w:r w:rsidR="009C401C" w:rsidRPr="002B5C27">
        <w:rPr>
          <w:i/>
        </w:rPr>
        <w:t>Основные атрибуты таблицы аудита</w:t>
      </w:r>
    </w:p>
    <w:tbl>
      <w:tblPr>
        <w:tblStyle w:val="af"/>
        <w:tblW w:w="0" w:type="auto"/>
        <w:jc w:val="center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1229"/>
        <w:gridCol w:w="4986"/>
      </w:tblGrid>
      <w:tr w:rsidR="002B5C27" w:rsidRPr="002B5C27" w14:paraId="0EEE7754" w14:textId="77777777" w:rsidTr="001F5171">
        <w:trPr>
          <w:trHeight w:val="20"/>
          <w:tblHeader/>
          <w:jc w:val="center"/>
        </w:trPr>
        <w:tc>
          <w:tcPr>
            <w:tcW w:w="1229" w:type="dxa"/>
            <w:shd w:val="clear" w:color="auto" w:fill="E7E6E6" w:themeFill="background2"/>
            <w:vAlign w:val="center"/>
          </w:tcPr>
          <w:p w14:paraId="59AC1025" w14:textId="0D6D1BC0" w:rsidR="002B5C27" w:rsidRPr="002B5C27" w:rsidRDefault="002B5C27" w:rsidP="002B5C27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№ п\п</w:t>
            </w:r>
          </w:p>
        </w:tc>
        <w:tc>
          <w:tcPr>
            <w:tcW w:w="4986" w:type="dxa"/>
            <w:shd w:val="clear" w:color="auto" w:fill="E7E6E6" w:themeFill="background2"/>
            <w:vAlign w:val="center"/>
          </w:tcPr>
          <w:p w14:paraId="38F44B03" w14:textId="2DCE4155" w:rsidR="002B5C27" w:rsidRPr="002B5C27" w:rsidRDefault="002B5C27" w:rsidP="002B5C27">
            <w:pPr>
              <w:pStyle w:val="56"/>
              <w:tabs>
                <w:tab w:val="clear" w:pos="0"/>
              </w:tabs>
              <w:ind w:left="0" w:firstLine="0"/>
              <w:jc w:val="center"/>
              <w:rPr>
                <w:rFonts w:cs="Times New Roman"/>
                <w:b/>
                <w:bCs w:val="0"/>
                <w:i w:val="0"/>
                <w:iCs w:val="0"/>
                <w:szCs w:val="24"/>
              </w:rPr>
            </w:pPr>
            <w:r w:rsidRPr="004302B9">
              <w:rPr>
                <w:rFonts w:cs="Times New Roman"/>
                <w:b/>
                <w:bCs w:val="0"/>
                <w:i w:val="0"/>
                <w:iCs w:val="0"/>
                <w:szCs w:val="24"/>
              </w:rPr>
              <w:t>Наименование</w:t>
            </w:r>
          </w:p>
        </w:tc>
      </w:tr>
      <w:tr w:rsidR="002B5C27" w:rsidRPr="00430DEA" w14:paraId="6FB7F96C" w14:textId="77777777" w:rsidTr="00F95CFE">
        <w:trPr>
          <w:trHeight w:val="20"/>
          <w:jc w:val="center"/>
        </w:trPr>
        <w:tc>
          <w:tcPr>
            <w:tcW w:w="1229" w:type="dxa"/>
          </w:tcPr>
          <w:p w14:paraId="7C1CC7AE" w14:textId="1C0378E9" w:rsidR="002B5C27" w:rsidRPr="00430DEA" w:rsidRDefault="002B5C27" w:rsidP="002B5C27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  <w:r w:rsidRPr="00430DEA">
              <w:rPr>
                <w:color w:val="2A2A2A"/>
                <w:szCs w:val="24"/>
              </w:rPr>
              <w:t>1</w:t>
            </w:r>
          </w:p>
        </w:tc>
        <w:tc>
          <w:tcPr>
            <w:tcW w:w="4986" w:type="dxa"/>
          </w:tcPr>
          <w:p w14:paraId="77255EEF" w14:textId="77777777" w:rsidR="002B5C27" w:rsidRPr="00430DEA" w:rsidRDefault="002B5C27" w:rsidP="002B5C27">
            <w:pPr>
              <w:spacing w:after="0" w:line="240" w:lineRule="auto"/>
              <w:ind w:firstLine="0"/>
              <w:jc w:val="left"/>
              <w:rPr>
                <w:szCs w:val="24"/>
                <w:lang w:val="en-US"/>
              </w:rPr>
            </w:pPr>
            <w:r w:rsidRPr="00430DEA">
              <w:rPr>
                <w:color w:val="2A2A2A"/>
                <w:szCs w:val="24"/>
              </w:rPr>
              <w:t>Страница или файл</w:t>
            </w:r>
          </w:p>
        </w:tc>
      </w:tr>
      <w:tr w:rsidR="002B5C27" w14:paraId="48CD69E3" w14:textId="77777777" w:rsidTr="00F95CFE">
        <w:trPr>
          <w:trHeight w:val="20"/>
          <w:jc w:val="center"/>
        </w:trPr>
        <w:tc>
          <w:tcPr>
            <w:tcW w:w="1229" w:type="dxa"/>
          </w:tcPr>
          <w:p w14:paraId="49657469" w14:textId="4C425417" w:rsidR="002B5C27" w:rsidRPr="00430DEA" w:rsidRDefault="002B5C27" w:rsidP="002B5C27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  <w:r w:rsidRPr="00430DEA">
              <w:rPr>
                <w:color w:val="2A2A2A"/>
                <w:szCs w:val="24"/>
              </w:rPr>
              <w:lastRenderedPageBreak/>
              <w:t>3</w:t>
            </w:r>
          </w:p>
        </w:tc>
        <w:tc>
          <w:tcPr>
            <w:tcW w:w="4986" w:type="dxa"/>
          </w:tcPr>
          <w:p w14:paraId="542FCCB7" w14:textId="77777777" w:rsidR="002B5C27" w:rsidRPr="00430DEA" w:rsidRDefault="002B5C27" w:rsidP="002B5C27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430DEA">
              <w:rPr>
                <w:color w:val="2A2A2A"/>
                <w:szCs w:val="24"/>
              </w:rPr>
              <w:t>Элемент списка</w:t>
            </w:r>
          </w:p>
        </w:tc>
      </w:tr>
      <w:tr w:rsidR="002B5C27" w14:paraId="65B1DBAE" w14:textId="77777777" w:rsidTr="00F95CFE">
        <w:trPr>
          <w:trHeight w:val="20"/>
          <w:jc w:val="center"/>
        </w:trPr>
        <w:tc>
          <w:tcPr>
            <w:tcW w:w="1229" w:type="dxa"/>
          </w:tcPr>
          <w:p w14:paraId="0B640867" w14:textId="27A0E134" w:rsidR="002B5C27" w:rsidRPr="00430DEA" w:rsidRDefault="002B5C27" w:rsidP="002B5C27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  <w:r w:rsidRPr="00430DEA">
              <w:rPr>
                <w:color w:val="2A2A2A"/>
                <w:szCs w:val="24"/>
              </w:rPr>
              <w:t>4</w:t>
            </w:r>
          </w:p>
        </w:tc>
        <w:tc>
          <w:tcPr>
            <w:tcW w:w="4986" w:type="dxa"/>
          </w:tcPr>
          <w:p w14:paraId="17A31037" w14:textId="77777777" w:rsidR="002B5C27" w:rsidRPr="00430DEA" w:rsidRDefault="002B5C27" w:rsidP="002B5C27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430DEA">
              <w:rPr>
                <w:color w:val="2A2A2A"/>
                <w:szCs w:val="24"/>
              </w:rPr>
              <w:t>Список или библиотека</w:t>
            </w:r>
          </w:p>
        </w:tc>
      </w:tr>
      <w:tr w:rsidR="002B5C27" w14:paraId="238E11EE" w14:textId="77777777" w:rsidTr="00F95CFE">
        <w:trPr>
          <w:trHeight w:val="20"/>
          <w:jc w:val="center"/>
        </w:trPr>
        <w:tc>
          <w:tcPr>
            <w:tcW w:w="1229" w:type="dxa"/>
          </w:tcPr>
          <w:p w14:paraId="734589E9" w14:textId="61EC627A" w:rsidR="002B5C27" w:rsidRPr="00430DEA" w:rsidRDefault="002B5C27" w:rsidP="002B5C27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  <w:r w:rsidRPr="00430DEA">
              <w:rPr>
                <w:color w:val="2A2A2A"/>
                <w:szCs w:val="24"/>
              </w:rPr>
              <w:t>5</w:t>
            </w:r>
          </w:p>
        </w:tc>
        <w:tc>
          <w:tcPr>
            <w:tcW w:w="4986" w:type="dxa"/>
          </w:tcPr>
          <w:p w14:paraId="4DC89878" w14:textId="77777777" w:rsidR="002B5C27" w:rsidRPr="00430DEA" w:rsidRDefault="002B5C27" w:rsidP="002B5C27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430DEA">
              <w:rPr>
                <w:color w:val="2A2A2A"/>
                <w:szCs w:val="24"/>
              </w:rPr>
              <w:t>Папка</w:t>
            </w:r>
          </w:p>
        </w:tc>
      </w:tr>
      <w:tr w:rsidR="002B5C27" w14:paraId="0ED202F0" w14:textId="77777777" w:rsidTr="00F95CFE">
        <w:trPr>
          <w:trHeight w:val="20"/>
          <w:jc w:val="center"/>
        </w:trPr>
        <w:tc>
          <w:tcPr>
            <w:tcW w:w="1229" w:type="dxa"/>
          </w:tcPr>
          <w:p w14:paraId="1C52A53D" w14:textId="448AD350" w:rsidR="002B5C27" w:rsidRPr="00430DEA" w:rsidRDefault="002B5C27" w:rsidP="002B5C27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  <w:r w:rsidRPr="00430DEA">
              <w:rPr>
                <w:color w:val="2A2A2A"/>
                <w:szCs w:val="24"/>
              </w:rPr>
              <w:t>6</w:t>
            </w:r>
          </w:p>
        </w:tc>
        <w:tc>
          <w:tcPr>
            <w:tcW w:w="4986" w:type="dxa"/>
          </w:tcPr>
          <w:p w14:paraId="2999DD78" w14:textId="77777777" w:rsidR="002B5C27" w:rsidRPr="00430DEA" w:rsidRDefault="002B5C27" w:rsidP="002B5C27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430DEA">
              <w:rPr>
                <w:color w:val="2A2A2A"/>
                <w:szCs w:val="24"/>
              </w:rPr>
              <w:t>Сайт</w:t>
            </w:r>
          </w:p>
        </w:tc>
      </w:tr>
      <w:tr w:rsidR="002B5C27" w14:paraId="5724915A" w14:textId="77777777" w:rsidTr="00F95CFE">
        <w:trPr>
          <w:trHeight w:val="20"/>
          <w:jc w:val="center"/>
        </w:trPr>
        <w:tc>
          <w:tcPr>
            <w:tcW w:w="1229" w:type="dxa"/>
          </w:tcPr>
          <w:p w14:paraId="29C76976" w14:textId="1CD97A9B" w:rsidR="002B5C27" w:rsidRPr="00430DEA" w:rsidRDefault="002B5C27" w:rsidP="002B5C27">
            <w:pPr>
              <w:spacing w:after="0" w:line="240" w:lineRule="auto"/>
              <w:ind w:firstLine="0"/>
              <w:jc w:val="center"/>
              <w:rPr>
                <w:szCs w:val="24"/>
              </w:rPr>
            </w:pPr>
            <w:r w:rsidRPr="00430DEA">
              <w:rPr>
                <w:color w:val="2A2A2A"/>
                <w:szCs w:val="24"/>
              </w:rPr>
              <w:t>7</w:t>
            </w:r>
          </w:p>
        </w:tc>
        <w:tc>
          <w:tcPr>
            <w:tcW w:w="4986" w:type="dxa"/>
          </w:tcPr>
          <w:p w14:paraId="62259727" w14:textId="77777777" w:rsidR="002B5C27" w:rsidRPr="00430DEA" w:rsidRDefault="002B5C27" w:rsidP="002B5C27">
            <w:pPr>
              <w:spacing w:after="0" w:line="240" w:lineRule="auto"/>
              <w:ind w:firstLine="0"/>
              <w:jc w:val="left"/>
              <w:rPr>
                <w:szCs w:val="24"/>
              </w:rPr>
            </w:pPr>
            <w:r w:rsidRPr="00430DEA">
              <w:rPr>
                <w:color w:val="2A2A2A"/>
                <w:szCs w:val="24"/>
              </w:rPr>
              <w:t>Коллекция сайтов</w:t>
            </w:r>
          </w:p>
        </w:tc>
      </w:tr>
    </w:tbl>
    <w:p w14:paraId="6DC0DA61" w14:textId="77777777" w:rsidR="001F5171" w:rsidRDefault="001F5171" w:rsidP="00995063">
      <w:pPr>
        <w:pStyle w:val="aff4"/>
      </w:pPr>
    </w:p>
    <w:p w14:paraId="30E90FE6" w14:textId="77777777" w:rsidR="0006099C" w:rsidRPr="009C401C" w:rsidRDefault="0006099C" w:rsidP="001F5171">
      <w:pPr>
        <w:spacing w:after="0" w:line="240" w:lineRule="auto"/>
        <w:ind w:firstLine="567"/>
      </w:pPr>
      <w:r w:rsidRPr="001F5171">
        <w:t>UserId</w:t>
      </w:r>
      <w:r w:rsidRPr="009C401C">
        <w:t xml:space="preserve"> – </w:t>
      </w:r>
      <w:r>
        <w:t xml:space="preserve">уникальный идентификатор пользователя (объект </w:t>
      </w:r>
      <w:r w:rsidRPr="009C401C">
        <w:t>SPUser</w:t>
      </w:r>
      <w:r>
        <w:t xml:space="preserve">), который совершил событие. Дополнительные данные о пользователе могут быть получены из таблицы </w:t>
      </w:r>
      <w:r w:rsidRPr="009C401C">
        <w:t>dbo.UserInfo.</w:t>
      </w:r>
    </w:p>
    <w:p w14:paraId="7813BB19" w14:textId="29216592" w:rsidR="0006099C" w:rsidRDefault="0006099C" w:rsidP="001F5171">
      <w:pPr>
        <w:spacing w:after="0" w:line="240" w:lineRule="auto"/>
        <w:ind w:firstLine="567"/>
      </w:pPr>
      <w:r w:rsidRPr="001F5171">
        <w:t>Event</w:t>
      </w:r>
      <w:r w:rsidRPr="009C401C">
        <w:t xml:space="preserve"> –</w:t>
      </w:r>
      <w:r w:rsidRPr="00FA52D4">
        <w:t xml:space="preserve"> </w:t>
      </w:r>
      <w:r>
        <w:t>тип события. Для формирования статистики посещений использ</w:t>
      </w:r>
      <w:r w:rsidR="00A30FA0">
        <w:t>уют</w:t>
      </w:r>
      <w:r>
        <w:t>ся события с типом 3. Возможные типы событий приведены в таблице ниже</w:t>
      </w:r>
      <w:r w:rsidR="0073438C">
        <w:t xml:space="preserve"> (</w:t>
      </w:r>
      <w:r w:rsidR="0073438C" w:rsidRPr="001F5171">
        <w:t xml:space="preserve">см. </w:t>
      </w:r>
      <w:r w:rsidR="001F5171" w:rsidRPr="001F5171">
        <w:fldChar w:fldCharType="begin"/>
      </w:r>
      <w:r w:rsidR="001F5171" w:rsidRPr="001F5171">
        <w:instrText xml:space="preserve"> REF _Ref465079866 \h  \* MERGEFORMAT </w:instrText>
      </w:r>
      <w:r w:rsidR="001F5171" w:rsidRPr="001F5171">
        <w:fldChar w:fldCharType="separate"/>
      </w:r>
      <w:r w:rsidR="00E22EDC" w:rsidRPr="00E22EDC">
        <w:t xml:space="preserve">Таблица </w:t>
      </w:r>
      <w:r w:rsidR="00E22EDC" w:rsidRPr="00E22EDC">
        <w:rPr>
          <w:bCs/>
          <w:noProof/>
        </w:rPr>
        <w:t>97</w:t>
      </w:r>
      <w:r w:rsidR="001F5171" w:rsidRPr="001F5171">
        <w:fldChar w:fldCharType="end"/>
      </w:r>
      <w:r w:rsidR="0073438C" w:rsidRPr="001F5171">
        <w:t>)</w:t>
      </w:r>
      <w:r w:rsidR="009C401C" w:rsidRPr="001F5171">
        <w:t>.</w:t>
      </w:r>
    </w:p>
    <w:p w14:paraId="7F1F099E" w14:textId="6DBD5E19" w:rsidR="009C401C" w:rsidRPr="0073438C" w:rsidRDefault="009F42BF" w:rsidP="0073438C">
      <w:pPr>
        <w:pStyle w:val="af1"/>
        <w:keepNext/>
        <w:spacing w:before="200"/>
        <w:rPr>
          <w:i/>
        </w:rPr>
      </w:pPr>
      <w:bookmarkStart w:id="844" w:name="_Ref446348745"/>
      <w:bookmarkStart w:id="845" w:name="_Ref465079866"/>
      <w:r>
        <w:rPr>
          <w:i/>
        </w:rPr>
        <w:t>Таблица</w:t>
      </w:r>
      <w:r w:rsidR="009C401C" w:rsidRPr="0073438C">
        <w:rPr>
          <w:i/>
        </w:rPr>
        <w:t xml:space="preserve"> </w:t>
      </w:r>
      <w:bookmarkEnd w:id="844"/>
      <w:r w:rsidR="007A3E6F" w:rsidRPr="00BB57CA">
        <w:rPr>
          <w:bCs w:val="0"/>
          <w:i/>
        </w:rPr>
        <w:fldChar w:fldCharType="begin"/>
      </w:r>
      <w:r w:rsidR="007A3E6F" w:rsidRPr="00BB57CA">
        <w:rPr>
          <w:bCs w:val="0"/>
          <w:i/>
        </w:rPr>
        <w:instrText xml:space="preserve"> SEQ Таблица \* ARABIC </w:instrText>
      </w:r>
      <w:r w:rsidR="007A3E6F" w:rsidRPr="00BB57CA">
        <w:rPr>
          <w:bCs w:val="0"/>
          <w:i/>
        </w:rPr>
        <w:fldChar w:fldCharType="separate"/>
      </w:r>
      <w:r w:rsidR="00E22EDC">
        <w:rPr>
          <w:bCs w:val="0"/>
          <w:i/>
          <w:noProof/>
        </w:rPr>
        <w:t>97</w:t>
      </w:r>
      <w:r w:rsidR="007A3E6F" w:rsidRPr="00BB57CA">
        <w:rPr>
          <w:bCs w:val="0"/>
          <w:i/>
        </w:rPr>
        <w:fldChar w:fldCharType="end"/>
      </w:r>
      <w:bookmarkEnd w:id="845"/>
      <w:r w:rsidR="009C401C" w:rsidRPr="0073438C">
        <w:rPr>
          <w:i/>
        </w:rPr>
        <w:t xml:space="preserve"> –Типы событий</w:t>
      </w:r>
    </w:p>
    <w:tbl>
      <w:tblPr>
        <w:tblStyle w:val="af"/>
        <w:tblW w:w="7207" w:type="dxa"/>
        <w:jc w:val="center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1253"/>
        <w:gridCol w:w="5954"/>
      </w:tblGrid>
      <w:tr w:rsidR="0006099C" w:rsidRPr="005A68D5" w14:paraId="224CE02C" w14:textId="77777777" w:rsidTr="001555B1">
        <w:trPr>
          <w:trHeight w:val="440"/>
          <w:tblHeader/>
          <w:jc w:val="center"/>
        </w:trPr>
        <w:tc>
          <w:tcPr>
            <w:tcW w:w="1253" w:type="dxa"/>
            <w:shd w:val="clear" w:color="auto" w:fill="E7E6E6" w:themeFill="background2"/>
            <w:vAlign w:val="center"/>
          </w:tcPr>
          <w:p w14:paraId="27FDB867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rStyle w:val="ae"/>
                <w:color w:val="000000" w:themeColor="text1"/>
                <w:szCs w:val="24"/>
              </w:rPr>
              <w:t>ИД</w:t>
            </w:r>
          </w:p>
        </w:tc>
        <w:tc>
          <w:tcPr>
            <w:tcW w:w="5954" w:type="dxa"/>
            <w:shd w:val="clear" w:color="auto" w:fill="E7E6E6" w:themeFill="background2"/>
            <w:vAlign w:val="center"/>
          </w:tcPr>
          <w:p w14:paraId="4B9806E2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rStyle w:val="ae"/>
                <w:color w:val="000000" w:themeColor="text1"/>
                <w:szCs w:val="24"/>
              </w:rPr>
              <w:t>Значение</w:t>
            </w:r>
          </w:p>
        </w:tc>
      </w:tr>
      <w:tr w:rsidR="0006099C" w:rsidRPr="005A68D5" w14:paraId="6900E1B1" w14:textId="77777777" w:rsidTr="0073438C">
        <w:trPr>
          <w:trHeight w:val="272"/>
          <w:jc w:val="center"/>
        </w:trPr>
        <w:tc>
          <w:tcPr>
            <w:tcW w:w="1253" w:type="dxa"/>
          </w:tcPr>
          <w:p w14:paraId="7A40CA2D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1</w:t>
            </w:r>
          </w:p>
        </w:tc>
        <w:tc>
          <w:tcPr>
            <w:tcW w:w="5954" w:type="dxa"/>
          </w:tcPr>
          <w:p w14:paraId="22992A84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Документ извлечен</w:t>
            </w:r>
          </w:p>
        </w:tc>
      </w:tr>
      <w:tr w:rsidR="0006099C" w:rsidRPr="005A68D5" w14:paraId="7D2080E2" w14:textId="77777777" w:rsidTr="0073438C">
        <w:trPr>
          <w:trHeight w:val="262"/>
          <w:jc w:val="center"/>
        </w:trPr>
        <w:tc>
          <w:tcPr>
            <w:tcW w:w="1253" w:type="dxa"/>
          </w:tcPr>
          <w:p w14:paraId="61DF380A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2</w:t>
            </w:r>
          </w:p>
        </w:tc>
        <w:tc>
          <w:tcPr>
            <w:tcW w:w="5954" w:type="dxa"/>
          </w:tcPr>
          <w:p w14:paraId="4B75B152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Документ возвращен</w:t>
            </w:r>
          </w:p>
        </w:tc>
      </w:tr>
      <w:tr w:rsidR="0006099C" w:rsidRPr="005A68D5" w14:paraId="4C33129E" w14:textId="77777777" w:rsidTr="0073438C">
        <w:trPr>
          <w:trHeight w:val="265"/>
          <w:jc w:val="center"/>
        </w:trPr>
        <w:tc>
          <w:tcPr>
            <w:tcW w:w="1253" w:type="dxa"/>
          </w:tcPr>
          <w:p w14:paraId="62FD6618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3</w:t>
            </w:r>
          </w:p>
        </w:tc>
        <w:tc>
          <w:tcPr>
            <w:tcW w:w="5954" w:type="dxa"/>
          </w:tcPr>
          <w:p w14:paraId="2E429AA2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Объект просмотрен</w:t>
            </w:r>
          </w:p>
        </w:tc>
      </w:tr>
      <w:tr w:rsidR="0006099C" w:rsidRPr="005A68D5" w14:paraId="6A5D90DA" w14:textId="77777777" w:rsidTr="0073438C">
        <w:trPr>
          <w:trHeight w:val="270"/>
          <w:jc w:val="center"/>
        </w:trPr>
        <w:tc>
          <w:tcPr>
            <w:tcW w:w="1253" w:type="dxa"/>
          </w:tcPr>
          <w:p w14:paraId="5E5E021A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4</w:t>
            </w:r>
          </w:p>
        </w:tc>
        <w:tc>
          <w:tcPr>
            <w:tcW w:w="5954" w:type="dxa"/>
          </w:tcPr>
          <w:p w14:paraId="57837CF4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Объект удален</w:t>
            </w:r>
          </w:p>
        </w:tc>
      </w:tr>
      <w:tr w:rsidR="0006099C" w:rsidRPr="005A68D5" w14:paraId="62DFEB60" w14:textId="77777777" w:rsidTr="0073438C">
        <w:trPr>
          <w:trHeight w:val="259"/>
          <w:jc w:val="center"/>
        </w:trPr>
        <w:tc>
          <w:tcPr>
            <w:tcW w:w="1253" w:type="dxa"/>
          </w:tcPr>
          <w:p w14:paraId="228AF0D6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5</w:t>
            </w:r>
          </w:p>
        </w:tc>
        <w:tc>
          <w:tcPr>
            <w:tcW w:w="5954" w:type="dxa"/>
          </w:tcPr>
          <w:p w14:paraId="4745FBF6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Объект изменен</w:t>
            </w:r>
          </w:p>
        </w:tc>
      </w:tr>
      <w:tr w:rsidR="0006099C" w:rsidRPr="005A68D5" w14:paraId="4DA6C0A0" w14:textId="77777777" w:rsidTr="0073438C">
        <w:trPr>
          <w:trHeight w:val="264"/>
          <w:jc w:val="center"/>
        </w:trPr>
        <w:tc>
          <w:tcPr>
            <w:tcW w:w="1253" w:type="dxa"/>
          </w:tcPr>
          <w:p w14:paraId="4355A801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6</w:t>
            </w:r>
          </w:p>
        </w:tc>
        <w:tc>
          <w:tcPr>
            <w:tcW w:w="5954" w:type="dxa"/>
          </w:tcPr>
          <w:p w14:paraId="481AF7F1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Тип контента изменен</w:t>
            </w:r>
          </w:p>
        </w:tc>
      </w:tr>
      <w:tr w:rsidR="0006099C" w:rsidRPr="005A68D5" w14:paraId="40DC5E14" w14:textId="77777777" w:rsidTr="0073438C">
        <w:trPr>
          <w:trHeight w:val="267"/>
          <w:jc w:val="center"/>
        </w:trPr>
        <w:tc>
          <w:tcPr>
            <w:tcW w:w="1253" w:type="dxa"/>
          </w:tcPr>
          <w:p w14:paraId="11389F6E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7</w:t>
            </w:r>
          </w:p>
        </w:tc>
        <w:tc>
          <w:tcPr>
            <w:tcW w:w="5954" w:type="dxa"/>
          </w:tcPr>
          <w:p w14:paraId="4449089E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Дочерний объект удален</w:t>
            </w:r>
          </w:p>
        </w:tc>
      </w:tr>
      <w:tr w:rsidR="0006099C" w:rsidRPr="005A68D5" w14:paraId="6966515B" w14:textId="77777777" w:rsidTr="0073438C">
        <w:trPr>
          <w:trHeight w:val="116"/>
          <w:jc w:val="center"/>
        </w:trPr>
        <w:tc>
          <w:tcPr>
            <w:tcW w:w="1253" w:type="dxa"/>
          </w:tcPr>
          <w:p w14:paraId="61120672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8</w:t>
            </w:r>
          </w:p>
        </w:tc>
        <w:tc>
          <w:tcPr>
            <w:tcW w:w="5954" w:type="dxa"/>
          </w:tcPr>
          <w:p w14:paraId="0B8E33CF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  <w:lang w:val="en-US"/>
              </w:rPr>
            </w:pPr>
            <w:r w:rsidRPr="005A68D5">
              <w:rPr>
                <w:color w:val="000000" w:themeColor="text1"/>
                <w:szCs w:val="24"/>
                <w:lang w:val="en-US"/>
              </w:rPr>
              <w:t xml:space="preserve">List schema </w:t>
            </w:r>
            <w:r w:rsidRPr="005A68D5">
              <w:rPr>
                <w:color w:val="000000" w:themeColor="text1"/>
                <w:szCs w:val="24"/>
              </w:rPr>
              <w:t>изменена</w:t>
            </w:r>
            <w:r w:rsidRPr="005A68D5">
              <w:rPr>
                <w:color w:val="000000" w:themeColor="text1"/>
                <w:szCs w:val="24"/>
                <w:lang w:val="en-US"/>
              </w:rPr>
              <w:t xml:space="preserve"> </w:t>
            </w:r>
          </w:p>
        </w:tc>
      </w:tr>
      <w:tr w:rsidR="0006099C" w:rsidRPr="005A68D5" w14:paraId="68DC91D4" w14:textId="77777777" w:rsidTr="0073438C">
        <w:trPr>
          <w:trHeight w:val="261"/>
          <w:jc w:val="center"/>
        </w:trPr>
        <w:tc>
          <w:tcPr>
            <w:tcW w:w="1253" w:type="dxa"/>
          </w:tcPr>
          <w:p w14:paraId="154C0300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10</w:t>
            </w:r>
          </w:p>
        </w:tc>
        <w:tc>
          <w:tcPr>
            <w:tcW w:w="5954" w:type="dxa"/>
          </w:tcPr>
          <w:p w14:paraId="201BE2E8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Объект восстановлен (из корзины)</w:t>
            </w:r>
          </w:p>
        </w:tc>
      </w:tr>
      <w:tr w:rsidR="0006099C" w:rsidRPr="005A68D5" w14:paraId="728DF4BD" w14:textId="77777777" w:rsidTr="0073438C">
        <w:trPr>
          <w:trHeight w:val="252"/>
          <w:jc w:val="center"/>
        </w:trPr>
        <w:tc>
          <w:tcPr>
            <w:tcW w:w="1253" w:type="dxa"/>
          </w:tcPr>
          <w:p w14:paraId="70D37104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11</w:t>
            </w:r>
          </w:p>
        </w:tc>
        <w:tc>
          <w:tcPr>
            <w:tcW w:w="5954" w:type="dxa"/>
          </w:tcPr>
          <w:p w14:paraId="7AA3A215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Рабочий процесс</w:t>
            </w:r>
          </w:p>
        </w:tc>
      </w:tr>
      <w:tr w:rsidR="0006099C" w:rsidRPr="005A68D5" w14:paraId="618B8E83" w14:textId="77777777" w:rsidTr="0073438C">
        <w:trPr>
          <w:trHeight w:val="255"/>
          <w:jc w:val="center"/>
        </w:trPr>
        <w:tc>
          <w:tcPr>
            <w:tcW w:w="1253" w:type="dxa"/>
          </w:tcPr>
          <w:p w14:paraId="4AF2F344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12</w:t>
            </w:r>
          </w:p>
        </w:tc>
        <w:tc>
          <w:tcPr>
            <w:tcW w:w="5954" w:type="dxa"/>
          </w:tcPr>
          <w:p w14:paraId="656B543D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Объект скопирован</w:t>
            </w:r>
          </w:p>
        </w:tc>
      </w:tr>
      <w:tr w:rsidR="0006099C" w:rsidRPr="005A68D5" w14:paraId="083F1777" w14:textId="77777777" w:rsidTr="0073438C">
        <w:trPr>
          <w:trHeight w:val="260"/>
          <w:jc w:val="center"/>
        </w:trPr>
        <w:tc>
          <w:tcPr>
            <w:tcW w:w="1253" w:type="dxa"/>
          </w:tcPr>
          <w:p w14:paraId="41E71613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13</w:t>
            </w:r>
          </w:p>
        </w:tc>
        <w:tc>
          <w:tcPr>
            <w:tcW w:w="5954" w:type="dxa"/>
          </w:tcPr>
          <w:p w14:paraId="5946B29D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Объект перемещен</w:t>
            </w:r>
          </w:p>
        </w:tc>
      </w:tr>
      <w:tr w:rsidR="0006099C" w:rsidRPr="005A68D5" w14:paraId="609C141D" w14:textId="77777777" w:rsidTr="0073438C">
        <w:trPr>
          <w:trHeight w:val="235"/>
          <w:jc w:val="center"/>
        </w:trPr>
        <w:tc>
          <w:tcPr>
            <w:tcW w:w="1253" w:type="dxa"/>
          </w:tcPr>
          <w:p w14:paraId="7773EF51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15</w:t>
            </w:r>
          </w:p>
        </w:tc>
        <w:tc>
          <w:tcPr>
            <w:tcW w:w="5954" w:type="dxa"/>
          </w:tcPr>
          <w:p w14:paraId="35B0F462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Осуществлен поисковый запрос</w:t>
            </w:r>
          </w:p>
        </w:tc>
      </w:tr>
      <w:tr w:rsidR="0006099C" w:rsidRPr="005A68D5" w14:paraId="221B8246" w14:textId="77777777" w:rsidTr="0073438C">
        <w:trPr>
          <w:trHeight w:val="240"/>
          <w:jc w:val="center"/>
        </w:trPr>
        <w:tc>
          <w:tcPr>
            <w:tcW w:w="1253" w:type="dxa"/>
          </w:tcPr>
          <w:p w14:paraId="5EBC856F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16</w:t>
            </w:r>
          </w:p>
        </w:tc>
        <w:tc>
          <w:tcPr>
            <w:tcW w:w="5954" w:type="dxa"/>
          </w:tcPr>
          <w:p w14:paraId="0157D88E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Дочерний объект перемещен</w:t>
            </w:r>
          </w:p>
        </w:tc>
      </w:tr>
      <w:tr w:rsidR="0006099C" w:rsidRPr="005A68D5" w14:paraId="2807D039" w14:textId="77777777" w:rsidTr="0073438C">
        <w:trPr>
          <w:trHeight w:val="229"/>
          <w:jc w:val="center"/>
        </w:trPr>
        <w:tc>
          <w:tcPr>
            <w:tcW w:w="1253" w:type="dxa"/>
          </w:tcPr>
          <w:p w14:paraId="1461843C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30</w:t>
            </w:r>
          </w:p>
        </w:tc>
        <w:tc>
          <w:tcPr>
            <w:tcW w:w="5954" w:type="dxa"/>
          </w:tcPr>
          <w:p w14:paraId="7C1AB7BD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Создана группа безопасности</w:t>
            </w:r>
          </w:p>
        </w:tc>
      </w:tr>
      <w:tr w:rsidR="0006099C" w:rsidRPr="005A68D5" w14:paraId="0D9D6625" w14:textId="77777777" w:rsidTr="0073438C">
        <w:trPr>
          <w:trHeight w:val="234"/>
          <w:jc w:val="center"/>
        </w:trPr>
        <w:tc>
          <w:tcPr>
            <w:tcW w:w="1253" w:type="dxa"/>
          </w:tcPr>
          <w:p w14:paraId="4ECBF4FF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31</w:t>
            </w:r>
          </w:p>
        </w:tc>
        <w:tc>
          <w:tcPr>
            <w:tcW w:w="5954" w:type="dxa"/>
          </w:tcPr>
          <w:p w14:paraId="0182AFC2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Удалена группа безопасности</w:t>
            </w:r>
          </w:p>
        </w:tc>
      </w:tr>
      <w:tr w:rsidR="0006099C" w:rsidRPr="005A68D5" w14:paraId="0F0AF83E" w14:textId="77777777" w:rsidTr="0073438C">
        <w:trPr>
          <w:trHeight w:val="237"/>
          <w:jc w:val="center"/>
        </w:trPr>
        <w:tc>
          <w:tcPr>
            <w:tcW w:w="1253" w:type="dxa"/>
          </w:tcPr>
          <w:p w14:paraId="6A64438D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32</w:t>
            </w:r>
          </w:p>
        </w:tc>
        <w:tc>
          <w:tcPr>
            <w:tcW w:w="5954" w:type="dxa"/>
          </w:tcPr>
          <w:p w14:paraId="238060B6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Принципал добавлен в группу безопасности</w:t>
            </w:r>
          </w:p>
        </w:tc>
      </w:tr>
      <w:tr w:rsidR="0006099C" w:rsidRPr="005A68D5" w14:paraId="58965E80" w14:textId="77777777" w:rsidTr="0073438C">
        <w:trPr>
          <w:trHeight w:val="228"/>
          <w:jc w:val="center"/>
        </w:trPr>
        <w:tc>
          <w:tcPr>
            <w:tcW w:w="1253" w:type="dxa"/>
          </w:tcPr>
          <w:p w14:paraId="32E218FF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33</w:t>
            </w:r>
          </w:p>
        </w:tc>
        <w:tc>
          <w:tcPr>
            <w:tcW w:w="5954" w:type="dxa"/>
          </w:tcPr>
          <w:p w14:paraId="26E5CA80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Принципал удален из группы безопасности</w:t>
            </w:r>
          </w:p>
        </w:tc>
      </w:tr>
      <w:tr w:rsidR="0006099C" w:rsidRPr="005A68D5" w14:paraId="44CCC743" w14:textId="77777777" w:rsidTr="0073438C">
        <w:trPr>
          <w:trHeight w:val="231"/>
          <w:jc w:val="center"/>
        </w:trPr>
        <w:tc>
          <w:tcPr>
            <w:tcW w:w="1253" w:type="dxa"/>
          </w:tcPr>
          <w:p w14:paraId="1BB431B7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34</w:t>
            </w:r>
          </w:p>
        </w:tc>
        <w:tc>
          <w:tcPr>
            <w:tcW w:w="5954" w:type="dxa"/>
          </w:tcPr>
          <w:p w14:paraId="6AE3EB75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Роль безопасности создана</w:t>
            </w:r>
          </w:p>
        </w:tc>
      </w:tr>
      <w:tr w:rsidR="0006099C" w:rsidRPr="005A68D5" w14:paraId="01DB5646" w14:textId="77777777" w:rsidTr="0073438C">
        <w:trPr>
          <w:trHeight w:val="222"/>
          <w:jc w:val="center"/>
        </w:trPr>
        <w:tc>
          <w:tcPr>
            <w:tcW w:w="1253" w:type="dxa"/>
          </w:tcPr>
          <w:p w14:paraId="7F053492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35</w:t>
            </w:r>
          </w:p>
        </w:tc>
        <w:tc>
          <w:tcPr>
            <w:tcW w:w="5954" w:type="dxa"/>
          </w:tcPr>
          <w:p w14:paraId="05BEC013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Роль безопасности удалена</w:t>
            </w:r>
          </w:p>
        </w:tc>
      </w:tr>
      <w:tr w:rsidR="0006099C" w:rsidRPr="005A68D5" w14:paraId="666DF343" w14:textId="77777777" w:rsidTr="0073438C">
        <w:trPr>
          <w:trHeight w:val="323"/>
          <w:jc w:val="center"/>
        </w:trPr>
        <w:tc>
          <w:tcPr>
            <w:tcW w:w="1253" w:type="dxa"/>
          </w:tcPr>
          <w:p w14:paraId="568965D7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36</w:t>
            </w:r>
          </w:p>
        </w:tc>
        <w:tc>
          <w:tcPr>
            <w:tcW w:w="5954" w:type="dxa"/>
          </w:tcPr>
          <w:p w14:paraId="7014BB9A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Роль безопасности обновлена</w:t>
            </w:r>
          </w:p>
        </w:tc>
      </w:tr>
      <w:tr w:rsidR="0006099C" w:rsidRPr="005A68D5" w14:paraId="5C2EFA3F" w14:textId="77777777" w:rsidTr="0073438C">
        <w:trPr>
          <w:trHeight w:val="174"/>
          <w:jc w:val="center"/>
        </w:trPr>
        <w:tc>
          <w:tcPr>
            <w:tcW w:w="1253" w:type="dxa"/>
          </w:tcPr>
          <w:p w14:paraId="231A35F8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37</w:t>
            </w:r>
          </w:p>
        </w:tc>
        <w:tc>
          <w:tcPr>
            <w:tcW w:w="5954" w:type="dxa"/>
          </w:tcPr>
          <w:p w14:paraId="3F9542C3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Для роли безопасности прервано наследование</w:t>
            </w:r>
          </w:p>
        </w:tc>
      </w:tr>
      <w:tr w:rsidR="0006099C" w:rsidRPr="005A68D5" w14:paraId="5515591E" w14:textId="77777777" w:rsidTr="0073438C">
        <w:trPr>
          <w:trHeight w:val="319"/>
          <w:jc w:val="center"/>
        </w:trPr>
        <w:tc>
          <w:tcPr>
            <w:tcW w:w="1253" w:type="dxa"/>
          </w:tcPr>
          <w:p w14:paraId="114320B3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lastRenderedPageBreak/>
              <w:t>38</w:t>
            </w:r>
          </w:p>
        </w:tc>
        <w:tc>
          <w:tcPr>
            <w:tcW w:w="5954" w:type="dxa"/>
          </w:tcPr>
          <w:p w14:paraId="574A3663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Область безопасности обновлена</w:t>
            </w:r>
          </w:p>
        </w:tc>
      </w:tr>
      <w:tr w:rsidR="0006099C" w:rsidRPr="005A68D5" w14:paraId="5F2DFF3D" w14:textId="77777777" w:rsidTr="0073438C">
        <w:trPr>
          <w:trHeight w:val="200"/>
          <w:jc w:val="center"/>
        </w:trPr>
        <w:tc>
          <w:tcPr>
            <w:tcW w:w="1253" w:type="dxa"/>
          </w:tcPr>
          <w:p w14:paraId="2F08B5FB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39</w:t>
            </w:r>
          </w:p>
        </w:tc>
        <w:tc>
          <w:tcPr>
            <w:tcW w:w="5954" w:type="dxa"/>
          </w:tcPr>
          <w:p w14:paraId="7C3A2F1A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Для области безопасности восстановлено наследование</w:t>
            </w:r>
          </w:p>
        </w:tc>
      </w:tr>
      <w:tr w:rsidR="0006099C" w:rsidRPr="005A68D5" w14:paraId="65A8C294" w14:textId="77777777" w:rsidTr="0073438C">
        <w:trPr>
          <w:trHeight w:val="291"/>
          <w:jc w:val="center"/>
        </w:trPr>
        <w:tc>
          <w:tcPr>
            <w:tcW w:w="1253" w:type="dxa"/>
          </w:tcPr>
          <w:p w14:paraId="02A5BEAD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40</w:t>
            </w:r>
          </w:p>
        </w:tc>
        <w:tc>
          <w:tcPr>
            <w:tcW w:w="5954" w:type="dxa"/>
          </w:tcPr>
          <w:p w14:paraId="2B909B76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Для области безопасности прервано наследование</w:t>
            </w:r>
          </w:p>
        </w:tc>
      </w:tr>
      <w:tr w:rsidR="0006099C" w:rsidRPr="005A68D5" w14:paraId="1D8E7D64" w14:textId="77777777" w:rsidTr="0073438C">
        <w:trPr>
          <w:trHeight w:val="269"/>
          <w:jc w:val="center"/>
        </w:trPr>
        <w:tc>
          <w:tcPr>
            <w:tcW w:w="1253" w:type="dxa"/>
          </w:tcPr>
          <w:p w14:paraId="163D87E7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50</w:t>
            </w:r>
          </w:p>
        </w:tc>
        <w:tc>
          <w:tcPr>
            <w:tcW w:w="5954" w:type="dxa"/>
          </w:tcPr>
          <w:p w14:paraId="51935E1E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Событие аудита удалено</w:t>
            </w:r>
          </w:p>
        </w:tc>
      </w:tr>
      <w:tr w:rsidR="0006099C" w:rsidRPr="005A68D5" w14:paraId="5362B9B7" w14:textId="77777777" w:rsidTr="0073438C">
        <w:trPr>
          <w:trHeight w:val="247"/>
          <w:jc w:val="center"/>
        </w:trPr>
        <w:tc>
          <w:tcPr>
            <w:tcW w:w="1253" w:type="dxa"/>
          </w:tcPr>
          <w:p w14:paraId="7E6D2CA8" w14:textId="77777777" w:rsidR="0006099C" w:rsidRPr="005A68D5" w:rsidRDefault="0006099C" w:rsidP="0073438C">
            <w:pPr>
              <w:spacing w:after="0" w:line="240" w:lineRule="auto"/>
              <w:ind w:firstLine="0"/>
              <w:jc w:val="center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100</w:t>
            </w:r>
          </w:p>
        </w:tc>
        <w:tc>
          <w:tcPr>
            <w:tcW w:w="5954" w:type="dxa"/>
          </w:tcPr>
          <w:p w14:paraId="3D57263D" w14:textId="77777777" w:rsidR="0006099C" w:rsidRPr="005A68D5" w:rsidRDefault="0006099C" w:rsidP="0073438C">
            <w:pPr>
              <w:spacing w:after="0" w:line="240" w:lineRule="auto"/>
              <w:ind w:firstLine="0"/>
              <w:jc w:val="left"/>
              <w:rPr>
                <w:color w:val="000000" w:themeColor="text1"/>
                <w:szCs w:val="24"/>
              </w:rPr>
            </w:pPr>
            <w:r w:rsidRPr="005A68D5">
              <w:rPr>
                <w:color w:val="000000" w:themeColor="text1"/>
                <w:szCs w:val="24"/>
              </w:rPr>
              <w:t>Выполнено не стандартное событие</w:t>
            </w:r>
          </w:p>
        </w:tc>
      </w:tr>
    </w:tbl>
    <w:p w14:paraId="57E5CB8D" w14:textId="77777777" w:rsidR="0006099C" w:rsidRDefault="0006099C" w:rsidP="001F5171">
      <w:pPr>
        <w:spacing w:after="0" w:line="240" w:lineRule="auto"/>
        <w:ind w:firstLine="567"/>
      </w:pPr>
      <w:r w:rsidRPr="001F5171">
        <w:t>DocLocation</w:t>
      </w:r>
      <w:r w:rsidRPr="0073438C">
        <w:t xml:space="preserve"> – относительный путь до документа.</w:t>
      </w:r>
    </w:p>
    <w:p w14:paraId="25BEC621" w14:textId="77777777" w:rsidR="0006099C" w:rsidRDefault="0006099C" w:rsidP="001F5171">
      <w:pPr>
        <w:spacing w:after="0" w:line="240" w:lineRule="auto"/>
        <w:ind w:firstLine="567"/>
      </w:pPr>
      <w:r w:rsidRPr="001F5171">
        <w:t>Occurred</w:t>
      </w:r>
      <w:r w:rsidRPr="009C401C">
        <w:t xml:space="preserve"> – </w:t>
      </w:r>
      <w:r w:rsidRPr="005A68D5">
        <w:t xml:space="preserve">время </w:t>
      </w:r>
      <w:r>
        <w:t>возникновения события.</w:t>
      </w:r>
    </w:p>
    <w:p w14:paraId="22C394AA" w14:textId="4ADAF827" w:rsidR="0006099C" w:rsidRPr="00716A88" w:rsidRDefault="00A30FA0" w:rsidP="00867C8B">
      <w:pPr>
        <w:spacing w:after="0" w:line="240" w:lineRule="auto"/>
        <w:ind w:firstLine="567"/>
      </w:pPr>
      <w:r>
        <w:t xml:space="preserve">На основе </w:t>
      </w:r>
      <w:r w:rsidRPr="00867C8B">
        <w:rPr>
          <w:szCs w:val="28"/>
          <w:lang w:eastAsia="ru-RU"/>
        </w:rPr>
        <w:t>д</w:t>
      </w:r>
      <w:r w:rsidR="0006099C" w:rsidRPr="00867C8B">
        <w:rPr>
          <w:szCs w:val="28"/>
          <w:lang w:eastAsia="ru-RU"/>
        </w:rPr>
        <w:t>анны</w:t>
      </w:r>
      <w:r w:rsidRPr="00867C8B">
        <w:rPr>
          <w:szCs w:val="28"/>
          <w:lang w:eastAsia="ru-RU"/>
        </w:rPr>
        <w:t>х</w:t>
      </w:r>
      <w:r w:rsidR="0006099C">
        <w:t xml:space="preserve"> из всех сводных таблиц формир</w:t>
      </w:r>
      <w:r>
        <w:t>ует</w:t>
      </w:r>
      <w:r w:rsidR="0006099C">
        <w:t xml:space="preserve">ся единый отчет </w:t>
      </w:r>
      <w:r>
        <w:t xml:space="preserve">для </w:t>
      </w:r>
      <w:r w:rsidR="0006099C" w:rsidRPr="00C46475">
        <w:t>визуализ</w:t>
      </w:r>
      <w:r w:rsidRPr="00C46475">
        <w:t>а</w:t>
      </w:r>
      <w:r w:rsidRPr="00716A88">
        <w:t>ции</w:t>
      </w:r>
      <w:r w:rsidR="0006099C" w:rsidRPr="00716A88">
        <w:t xml:space="preserve"> на портале с помощью SQL Server Reporting Services. </w:t>
      </w:r>
    </w:p>
    <w:p w14:paraId="0D4A7121" w14:textId="730A4791" w:rsidR="00E64E27" w:rsidRPr="00716A88" w:rsidRDefault="00E83E10" w:rsidP="00286A85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846" w:name="_Ref425256493"/>
      <w:bookmarkStart w:id="847" w:name="_Toc465336193"/>
      <w:r w:rsidRPr="00716A88">
        <w:rPr>
          <w:sz w:val="24"/>
          <w:szCs w:val="24"/>
        </w:rPr>
        <w:t>Систем</w:t>
      </w:r>
      <w:r w:rsidR="00587FDA" w:rsidRPr="00716A88">
        <w:rPr>
          <w:sz w:val="24"/>
          <w:szCs w:val="24"/>
        </w:rPr>
        <w:t>а</w:t>
      </w:r>
      <w:r w:rsidR="00E64E27" w:rsidRPr="00716A88">
        <w:rPr>
          <w:sz w:val="24"/>
          <w:szCs w:val="24"/>
        </w:rPr>
        <w:t xml:space="preserve"> оповещений</w:t>
      </w:r>
      <w:bookmarkEnd w:id="841"/>
      <w:bookmarkEnd w:id="846"/>
      <w:bookmarkEnd w:id="847"/>
    </w:p>
    <w:p w14:paraId="7BE2A739" w14:textId="4B3AE961" w:rsidR="00E64E27" w:rsidRPr="00716A88" w:rsidRDefault="000875A9" w:rsidP="00867C8B">
      <w:pPr>
        <w:spacing w:after="0" w:line="240" w:lineRule="auto"/>
        <w:ind w:firstLine="567"/>
      </w:pPr>
      <w:r>
        <w:t>Раздел</w:t>
      </w:r>
      <w:r w:rsidR="000E1728" w:rsidRPr="00716A88">
        <w:t xml:space="preserve"> </w:t>
      </w:r>
      <w:r w:rsidR="00E64E27" w:rsidRPr="00867C8B">
        <w:rPr>
          <w:szCs w:val="28"/>
          <w:lang w:eastAsia="ru-RU"/>
        </w:rPr>
        <w:t>реализован</w:t>
      </w:r>
      <w:r w:rsidR="00E64E27" w:rsidRPr="00716A88">
        <w:t xml:space="preserve"> на основе стандартной системы оповещений </w:t>
      </w:r>
      <w:r w:rsidR="00D133B1" w:rsidRPr="00716A88">
        <w:t xml:space="preserve">MS </w:t>
      </w:r>
      <w:r w:rsidR="00E64E27" w:rsidRPr="00716A88">
        <w:t>SharePoint</w:t>
      </w:r>
      <w:r w:rsidR="00D133B1" w:rsidRPr="00716A88">
        <w:t>. Для изменения шаблонов оповещений</w:t>
      </w:r>
      <w:r w:rsidR="00E64E27" w:rsidRPr="00716A88">
        <w:t xml:space="preserve"> </w:t>
      </w:r>
      <w:r w:rsidR="00D133B1" w:rsidRPr="00716A88">
        <w:t xml:space="preserve">разработана специальная </w:t>
      </w:r>
      <w:r w:rsidR="00E64E27" w:rsidRPr="00716A88">
        <w:t>веб</w:t>
      </w:r>
      <w:r w:rsidR="00D133B1" w:rsidRPr="00716A88">
        <w:t>-часть</w:t>
      </w:r>
      <w:r w:rsidR="00E64E27" w:rsidRPr="00716A88">
        <w:t>.</w:t>
      </w:r>
    </w:p>
    <w:p w14:paraId="7FA993C0" w14:textId="77777777" w:rsidR="00996D83" w:rsidRPr="00716A88" w:rsidRDefault="00996D83" w:rsidP="00996D83">
      <w:pPr>
        <w:pStyle w:val="tgtextbasicjustify"/>
        <w:spacing w:before="60" w:after="60" w:line="240" w:lineRule="auto"/>
        <w:ind w:firstLine="0"/>
        <w:rPr>
          <w:i/>
        </w:rPr>
      </w:pPr>
      <w:r w:rsidRPr="00716A88">
        <w:rPr>
          <w:i/>
        </w:rPr>
        <w:t>Настройка рассылки уведомлений администратором:</w:t>
      </w:r>
    </w:p>
    <w:p w14:paraId="27961760" w14:textId="2E181D49" w:rsidR="00996D83" w:rsidRPr="00716A88" w:rsidRDefault="00996D83" w:rsidP="00996D83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716A88">
        <w:t xml:space="preserve">Чтобы оформить подписку для сотрудника, необходимо в списке в </w:t>
      </w:r>
      <w:r w:rsidR="00152052">
        <w:t>верхней панели меню</w:t>
      </w:r>
      <w:r w:rsidRPr="00716A88">
        <w:t xml:space="preserve"> выбрать </w:t>
      </w:r>
      <w:r w:rsidRPr="00716A88">
        <w:rPr>
          <w:i/>
        </w:rPr>
        <w:t xml:space="preserve">Список -&gt; Оповестить меня -&gt; Установить оповещения для этого списка. </w:t>
      </w:r>
      <w:r w:rsidRPr="00716A88">
        <w:t>Затем выбрать пользователя, события, задать частоту отправки оповещений и способ доставки.</w:t>
      </w:r>
    </w:p>
    <w:p w14:paraId="440B83A2" w14:textId="77777777" w:rsidR="00996D83" w:rsidRPr="00716A88" w:rsidRDefault="00996D83" w:rsidP="00996D83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716A88">
        <w:rPr>
          <w:color w:val="000000" w:themeColor="text1"/>
          <w:szCs w:val="24"/>
        </w:rPr>
        <w:t xml:space="preserve">Чтобы удалить подписку, необходимо в пункте </w:t>
      </w:r>
      <w:r w:rsidRPr="00716A88">
        <w:rPr>
          <w:i/>
          <w:color w:val="000000" w:themeColor="text1"/>
          <w:szCs w:val="24"/>
        </w:rPr>
        <w:t>Параметры сайта -&gt; Оповещения пользователя</w:t>
      </w:r>
      <w:r w:rsidRPr="00716A88">
        <w:rPr>
          <w:color w:val="000000" w:themeColor="text1"/>
          <w:szCs w:val="24"/>
        </w:rPr>
        <w:t xml:space="preserve"> выбрать пользователя и оповещение и нажать </w:t>
      </w:r>
      <w:r w:rsidRPr="00716A88">
        <w:rPr>
          <w:i/>
          <w:color w:val="000000" w:themeColor="text1"/>
          <w:szCs w:val="24"/>
        </w:rPr>
        <w:t>Удалить</w:t>
      </w:r>
      <w:r w:rsidRPr="00716A88">
        <w:rPr>
          <w:color w:val="000000" w:themeColor="text1"/>
          <w:szCs w:val="24"/>
        </w:rPr>
        <w:t>.</w:t>
      </w:r>
    </w:p>
    <w:p w14:paraId="08C5BBD1" w14:textId="77777777" w:rsidR="00996D83" w:rsidRPr="00716A88" w:rsidRDefault="00996D83" w:rsidP="00996D83">
      <w:pPr>
        <w:pStyle w:val="tgtextbasicjustify"/>
        <w:spacing w:before="60" w:after="60" w:line="240" w:lineRule="auto"/>
        <w:ind w:firstLine="0"/>
        <w:rPr>
          <w:i/>
        </w:rPr>
      </w:pPr>
      <w:r w:rsidRPr="00716A88">
        <w:rPr>
          <w:i/>
        </w:rPr>
        <w:t>Настройка рассылки уведомлений сотрудником:</w:t>
      </w:r>
    </w:p>
    <w:p w14:paraId="24C2EBDD" w14:textId="6E283456" w:rsidR="00996D83" w:rsidRPr="00716A88" w:rsidRDefault="00996D83" w:rsidP="00996D83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716A88">
        <w:rPr>
          <w:color w:val="000000" w:themeColor="text1"/>
          <w:szCs w:val="24"/>
        </w:rPr>
        <w:t xml:space="preserve">Чтобы пользователю </w:t>
      </w:r>
      <w:r w:rsidRPr="00716A88">
        <w:t xml:space="preserve">оформить подписку для </w:t>
      </w:r>
      <w:r w:rsidRPr="00716A88">
        <w:rPr>
          <w:color w:val="000000" w:themeColor="text1"/>
          <w:szCs w:val="24"/>
        </w:rPr>
        <w:t xml:space="preserve">себя, необходимо в списке в </w:t>
      </w:r>
      <w:r w:rsidR="00152052">
        <w:t>верхней панели меню</w:t>
      </w:r>
      <w:r w:rsidRPr="00716A88">
        <w:rPr>
          <w:color w:val="000000" w:themeColor="text1"/>
          <w:szCs w:val="24"/>
        </w:rPr>
        <w:t xml:space="preserve"> выбрать </w:t>
      </w:r>
      <w:r w:rsidRPr="00716A88">
        <w:rPr>
          <w:i/>
          <w:color w:val="000000" w:themeColor="text1"/>
          <w:szCs w:val="24"/>
        </w:rPr>
        <w:t>Список -&gt; Оповестить меня -&gt; Установить оповещения для этого списка</w:t>
      </w:r>
      <w:r w:rsidRPr="00716A88">
        <w:rPr>
          <w:color w:val="000000" w:themeColor="text1"/>
          <w:szCs w:val="24"/>
        </w:rPr>
        <w:t>. Затем в</w:t>
      </w:r>
      <w:r w:rsidRPr="00716A88">
        <w:t>ыбрать события, задать частоту отправки оповещений и способ доставки.</w:t>
      </w:r>
    </w:p>
    <w:p w14:paraId="64DF33D5" w14:textId="176CB7A3" w:rsidR="00996D83" w:rsidRPr="00716A88" w:rsidRDefault="00996D83" w:rsidP="00996D83">
      <w:pPr>
        <w:pStyle w:val="ac"/>
        <w:numPr>
          <w:ilvl w:val="0"/>
          <w:numId w:val="1"/>
        </w:numPr>
        <w:spacing w:after="0" w:line="240" w:lineRule="auto"/>
        <w:ind w:left="851" w:hanging="284"/>
      </w:pPr>
      <w:r w:rsidRPr="00716A88">
        <w:rPr>
          <w:color w:val="000000" w:themeColor="text1"/>
          <w:szCs w:val="24"/>
        </w:rPr>
        <w:t xml:space="preserve">Чтобы пользователю удалить свои подписки, необходимо в </w:t>
      </w:r>
      <w:r w:rsidR="00152052">
        <w:t xml:space="preserve">верхней панели меню </w:t>
      </w:r>
      <w:r w:rsidRPr="00716A88">
        <w:rPr>
          <w:color w:val="000000" w:themeColor="text1"/>
          <w:szCs w:val="24"/>
        </w:rPr>
        <w:t xml:space="preserve">выбрать </w:t>
      </w:r>
      <w:r w:rsidRPr="00716A88">
        <w:rPr>
          <w:i/>
          <w:color w:val="000000" w:themeColor="text1"/>
          <w:szCs w:val="24"/>
        </w:rPr>
        <w:t>Список </w:t>
      </w:r>
      <w:r w:rsidRPr="00716A88">
        <w:rPr>
          <w:i/>
          <w:color w:val="000000" w:themeColor="text1"/>
          <w:szCs w:val="24"/>
        </w:rPr>
        <w:noBreakHyphen/>
        <w:t>&gt; Оповестить меня</w:t>
      </w:r>
      <w:hyperlink w:anchor="_Hlk445311122" w:history="1" w:docLocation="1,672,705,0,,риббоне Список-&gt;Оповестить меня-">
        <w:r w:rsidRPr="00716A88">
          <w:rPr>
            <w:rStyle w:val="aff1"/>
            <w:i/>
            <w:color w:val="000000" w:themeColor="text1"/>
            <w:szCs w:val="24"/>
            <w:u w:val="none"/>
          </w:rPr>
          <w:t> -&gt;</w:t>
        </w:r>
      </w:hyperlink>
      <w:r w:rsidRPr="00716A88">
        <w:rPr>
          <w:rStyle w:val="aff1"/>
          <w:i/>
          <w:color w:val="000000" w:themeColor="text1"/>
          <w:szCs w:val="24"/>
          <w:u w:val="none"/>
        </w:rPr>
        <w:t> </w:t>
      </w:r>
      <w:r w:rsidRPr="00716A88">
        <w:rPr>
          <w:i/>
          <w:color w:val="000000" w:themeColor="text1"/>
          <w:szCs w:val="24"/>
        </w:rPr>
        <w:t>Управление моими оповещениями </w:t>
      </w:r>
      <w:r w:rsidRPr="00716A88">
        <w:rPr>
          <w:i/>
          <w:color w:val="000000" w:themeColor="text1"/>
          <w:szCs w:val="24"/>
        </w:rPr>
        <w:noBreakHyphen/>
        <w:t>&gt; Выбрать оповещение</w:t>
      </w:r>
      <w:r w:rsidRPr="00716A88">
        <w:rPr>
          <w:color w:val="000000" w:themeColor="text1"/>
          <w:szCs w:val="24"/>
        </w:rPr>
        <w:t xml:space="preserve"> и нажать </w:t>
      </w:r>
      <w:r w:rsidRPr="00716A88">
        <w:rPr>
          <w:i/>
          <w:color w:val="000000" w:themeColor="text1"/>
          <w:szCs w:val="24"/>
        </w:rPr>
        <w:t>Удалить</w:t>
      </w:r>
      <w:r w:rsidRPr="00716A88">
        <w:rPr>
          <w:color w:val="000000" w:themeColor="text1"/>
          <w:szCs w:val="24"/>
        </w:rPr>
        <w:t>. Причем оповещения, установленные администратором пользователю удалить не получится, появится ошибка «Нет доступа».</w:t>
      </w:r>
    </w:p>
    <w:p w14:paraId="45C5A3E9" w14:textId="40CDAD60" w:rsidR="00262667" w:rsidRPr="00C46475" w:rsidRDefault="00262667" w:rsidP="00867C8B">
      <w:pPr>
        <w:spacing w:after="0" w:line="240" w:lineRule="auto"/>
        <w:ind w:firstLine="567"/>
      </w:pPr>
      <w:r w:rsidRPr="00716A88">
        <w:t xml:space="preserve">Если у сотрудника нет уровня разрешений </w:t>
      </w:r>
      <w:r w:rsidR="00996D83" w:rsidRPr="00716A88">
        <w:t>«</w:t>
      </w:r>
      <w:r w:rsidRPr="00716A88">
        <w:t>оповещения</w:t>
      </w:r>
      <w:r w:rsidR="00996D83" w:rsidRPr="00716A88">
        <w:t>»</w:t>
      </w:r>
      <w:r w:rsidRPr="00716A88">
        <w:t>,</w:t>
      </w:r>
      <w:r w:rsidR="00996D83" w:rsidRPr="00716A88">
        <w:t xml:space="preserve"> </w:t>
      </w:r>
      <w:r w:rsidRPr="00716A88">
        <w:t xml:space="preserve">то кнопка в </w:t>
      </w:r>
      <w:r w:rsidR="00152052">
        <w:t xml:space="preserve">верхней панели меню </w:t>
      </w:r>
      <w:r w:rsidRPr="00716A88">
        <w:rPr>
          <w:i/>
        </w:rPr>
        <w:t>Список</w:t>
      </w:r>
      <w:r w:rsidR="00996D83" w:rsidRPr="00716A88">
        <w:rPr>
          <w:i/>
        </w:rPr>
        <w:t> </w:t>
      </w:r>
      <w:r w:rsidRPr="00716A88">
        <w:rPr>
          <w:i/>
        </w:rPr>
        <w:t>-&gt;</w:t>
      </w:r>
      <w:r w:rsidR="00996D83" w:rsidRPr="00716A88">
        <w:rPr>
          <w:i/>
        </w:rPr>
        <w:t> </w:t>
      </w:r>
      <w:r w:rsidRPr="00716A88">
        <w:rPr>
          <w:i/>
        </w:rPr>
        <w:t>Оповестить меня</w:t>
      </w:r>
      <w:r w:rsidR="00996D83" w:rsidRPr="00716A88">
        <w:rPr>
          <w:i/>
        </w:rPr>
        <w:t> </w:t>
      </w:r>
      <w:r w:rsidRPr="00716A88">
        <w:rPr>
          <w:i/>
        </w:rPr>
        <w:t>-&gt;</w:t>
      </w:r>
      <w:r w:rsidR="00996D83" w:rsidRPr="00716A88">
        <w:rPr>
          <w:i/>
        </w:rPr>
        <w:t> </w:t>
      </w:r>
      <w:r w:rsidRPr="00716A88">
        <w:rPr>
          <w:i/>
        </w:rPr>
        <w:t>Установить оповещения для этого списка</w:t>
      </w:r>
      <w:r w:rsidR="00996D83" w:rsidRPr="00716A88">
        <w:t xml:space="preserve"> н</w:t>
      </w:r>
      <w:r w:rsidRPr="00716A88">
        <w:t>едоступна, пользователь не сможет</w:t>
      </w:r>
      <w:r w:rsidR="00996D83" w:rsidRPr="00716A88">
        <w:t xml:space="preserve"> также</w:t>
      </w:r>
      <w:r w:rsidRPr="00716A88">
        <w:t xml:space="preserve"> отписаться от подписки.</w:t>
      </w:r>
    </w:p>
    <w:p w14:paraId="6C705E1E" w14:textId="30AEDD42" w:rsidR="00BB7623" w:rsidRPr="00E349BF" w:rsidRDefault="00587FDA" w:rsidP="00286A85">
      <w:pPr>
        <w:pStyle w:val="afc"/>
        <w:numPr>
          <w:ilvl w:val="2"/>
          <w:numId w:val="19"/>
        </w:numPr>
        <w:ind w:left="567" w:hanging="567"/>
        <w:jc w:val="left"/>
        <w:outlineLvl w:val="2"/>
        <w:rPr>
          <w:sz w:val="24"/>
          <w:szCs w:val="24"/>
        </w:rPr>
      </w:pPr>
      <w:bookmarkStart w:id="848" w:name="_Toc454207433"/>
      <w:bookmarkStart w:id="849" w:name="_Toc454209575"/>
      <w:bookmarkStart w:id="850" w:name="_Toc454207434"/>
      <w:bookmarkStart w:id="851" w:name="_Toc454209576"/>
      <w:bookmarkStart w:id="852" w:name="_Toc454207435"/>
      <w:bookmarkStart w:id="853" w:name="_Toc454209577"/>
      <w:bookmarkStart w:id="854" w:name="_Toc454207436"/>
      <w:bookmarkStart w:id="855" w:name="_Toc454209578"/>
      <w:bookmarkStart w:id="856" w:name="_Toc425258036"/>
      <w:bookmarkStart w:id="857" w:name="_Toc427327482"/>
      <w:bookmarkStart w:id="858" w:name="_Toc465336194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r w:rsidRPr="00E349BF">
        <w:rPr>
          <w:sz w:val="24"/>
          <w:szCs w:val="24"/>
        </w:rPr>
        <w:t>И</w:t>
      </w:r>
      <w:r w:rsidR="0058795C" w:rsidRPr="00E349BF">
        <w:rPr>
          <w:sz w:val="24"/>
          <w:szCs w:val="24"/>
        </w:rPr>
        <w:t>нформер</w:t>
      </w:r>
      <w:r w:rsidRPr="00E349BF">
        <w:rPr>
          <w:sz w:val="24"/>
          <w:szCs w:val="24"/>
        </w:rPr>
        <w:t>ы</w:t>
      </w:r>
      <w:r w:rsidR="0058795C" w:rsidRPr="00E349BF">
        <w:rPr>
          <w:sz w:val="24"/>
          <w:szCs w:val="24"/>
        </w:rPr>
        <w:t xml:space="preserve"> Главной страницы</w:t>
      </w:r>
      <w:bookmarkEnd w:id="856"/>
      <w:bookmarkEnd w:id="857"/>
      <w:bookmarkEnd w:id="858"/>
    </w:p>
    <w:p w14:paraId="4152F9FE" w14:textId="47874C26" w:rsidR="00A30FA0" w:rsidRPr="00F22691" w:rsidRDefault="00BB7623" w:rsidP="00867C8B">
      <w:pPr>
        <w:spacing w:after="0" w:line="240" w:lineRule="auto"/>
        <w:ind w:firstLine="567"/>
      </w:pPr>
      <w:r>
        <w:t>Наполнение информер</w:t>
      </w:r>
      <w:r w:rsidR="00A30FA0">
        <w:t>а</w:t>
      </w:r>
      <w:r>
        <w:t xml:space="preserve"> </w:t>
      </w:r>
      <w:r w:rsidR="00B01B0B">
        <w:t>«</w:t>
      </w:r>
      <w:r w:rsidRPr="00867C8B">
        <w:rPr>
          <w:szCs w:val="28"/>
          <w:lang w:eastAsia="ru-RU"/>
        </w:rPr>
        <w:t>Погод</w:t>
      </w:r>
      <w:r w:rsidR="00B01B0B" w:rsidRPr="00867C8B">
        <w:rPr>
          <w:szCs w:val="28"/>
          <w:lang w:eastAsia="ru-RU"/>
        </w:rPr>
        <w:t>а</w:t>
      </w:r>
      <w:r w:rsidR="00B01B0B">
        <w:t>»</w:t>
      </w:r>
      <w:r w:rsidR="00A30FA0">
        <w:t xml:space="preserve"> осуществля</w:t>
      </w:r>
      <w:r w:rsidR="007200DC">
        <w:t>е</w:t>
      </w:r>
      <w:r w:rsidR="00A30FA0">
        <w:t xml:space="preserve">тся </w:t>
      </w:r>
      <w:r w:rsidR="00A30FA0">
        <w:rPr>
          <w:szCs w:val="24"/>
        </w:rPr>
        <w:t xml:space="preserve">через </w:t>
      </w:r>
      <w:r w:rsidR="00A30FA0">
        <w:rPr>
          <w:szCs w:val="24"/>
          <w:lang w:val="en-US"/>
        </w:rPr>
        <w:t>API</w:t>
      </w:r>
      <w:r w:rsidR="00A30FA0" w:rsidRPr="00535DD6">
        <w:rPr>
          <w:szCs w:val="24"/>
        </w:rPr>
        <w:t xml:space="preserve"> </w:t>
      </w:r>
      <w:r w:rsidR="00A30FA0">
        <w:rPr>
          <w:szCs w:val="24"/>
        </w:rPr>
        <w:t xml:space="preserve">бесплатного сервиса </w:t>
      </w:r>
      <w:hyperlink r:id="rId52" w:history="1">
        <w:r w:rsidR="00A30FA0" w:rsidRPr="00C40BAB">
          <w:rPr>
            <w:rStyle w:val="aff1"/>
            <w:szCs w:val="24"/>
          </w:rPr>
          <w:t>https://www.gismeteo.ru/</w:t>
        </w:r>
      </w:hyperlink>
      <w:r w:rsidR="00A30FA0" w:rsidRPr="00A30FA0">
        <w:rPr>
          <w:szCs w:val="24"/>
        </w:rPr>
        <w:t>.</w:t>
      </w:r>
    </w:p>
    <w:p w14:paraId="1163EA17" w14:textId="0DB53FD6" w:rsidR="007D36B5" w:rsidRPr="00F22691" w:rsidRDefault="00A30FA0" w:rsidP="00867C8B">
      <w:pPr>
        <w:spacing w:after="0" w:line="240" w:lineRule="auto"/>
        <w:ind w:firstLine="567"/>
      </w:pPr>
      <w:r>
        <w:t>Наполнение информера «</w:t>
      </w:r>
      <w:r w:rsidR="007D36B5">
        <w:t>Курс валют</w:t>
      </w:r>
      <w:r>
        <w:t>» осуществля</w:t>
      </w:r>
      <w:r w:rsidR="007200DC">
        <w:t>е</w:t>
      </w:r>
      <w:r>
        <w:t xml:space="preserve">тся </w:t>
      </w:r>
      <w:r>
        <w:rPr>
          <w:szCs w:val="24"/>
        </w:rPr>
        <w:t xml:space="preserve">через </w:t>
      </w:r>
      <w:r>
        <w:rPr>
          <w:szCs w:val="24"/>
          <w:lang w:val="en-US"/>
        </w:rPr>
        <w:t>API</w:t>
      </w:r>
      <w:r w:rsidRPr="00535DD6">
        <w:rPr>
          <w:szCs w:val="24"/>
        </w:rPr>
        <w:t xml:space="preserve"> </w:t>
      </w:r>
      <w:r>
        <w:rPr>
          <w:szCs w:val="24"/>
        </w:rPr>
        <w:t>бесплатного сервиса</w:t>
      </w:r>
      <w:r w:rsidR="007D36B5" w:rsidRPr="007D36B5">
        <w:rPr>
          <w:szCs w:val="24"/>
        </w:rPr>
        <w:t xml:space="preserve"> </w:t>
      </w:r>
      <w:r w:rsidR="00B01B0B" w:rsidRPr="00B01B0B">
        <w:rPr>
          <w:rStyle w:val="aff1"/>
        </w:rPr>
        <w:t>http://www.cbr.ru</w:t>
      </w:r>
      <w:r w:rsidR="00B01B0B" w:rsidRPr="00B01B0B">
        <w:rPr>
          <w:szCs w:val="24"/>
        </w:rPr>
        <w:t>/</w:t>
      </w:r>
      <w:r w:rsidR="00BB7623">
        <w:rPr>
          <w:szCs w:val="24"/>
        </w:rPr>
        <w:t>.</w:t>
      </w:r>
      <w:r w:rsidR="00B01B0B">
        <w:rPr>
          <w:szCs w:val="24"/>
        </w:rPr>
        <w:t xml:space="preserve"> </w:t>
      </w:r>
    </w:p>
    <w:p w14:paraId="77936DEC" w14:textId="6DDAFD48" w:rsidR="00BB7623" w:rsidRDefault="00BB7623" w:rsidP="00867C8B">
      <w:pPr>
        <w:spacing w:after="0" w:line="240" w:lineRule="auto"/>
        <w:ind w:firstLine="567"/>
      </w:pPr>
      <w:r w:rsidRPr="00F22691">
        <w:t xml:space="preserve">Для обращения к API </w:t>
      </w:r>
      <w:r w:rsidRPr="00867C8B">
        <w:rPr>
          <w:szCs w:val="28"/>
          <w:lang w:eastAsia="ru-RU"/>
        </w:rPr>
        <w:t>необходимо</w:t>
      </w:r>
      <w:r w:rsidRPr="00F22691">
        <w:t xml:space="preserve">, чтобы на сервере был открыт сетевой доступ в </w:t>
      </w:r>
      <w:r w:rsidR="007D36B5" w:rsidRPr="00F22691">
        <w:t>И</w:t>
      </w:r>
      <w:r w:rsidRPr="00F22691">
        <w:t>нтернет</w:t>
      </w:r>
      <w:r w:rsidR="007D36B5" w:rsidRPr="00F22691">
        <w:t xml:space="preserve"> (к </w:t>
      </w:r>
      <w:r w:rsidR="007D36B5" w:rsidRPr="00867C8B">
        <w:rPr>
          <w:szCs w:val="28"/>
          <w:lang w:eastAsia="ru-RU"/>
        </w:rPr>
        <w:t>соответствующему</w:t>
      </w:r>
      <w:r w:rsidR="007D36B5" w:rsidRPr="00F22691">
        <w:t xml:space="preserve"> сервису)</w:t>
      </w:r>
      <w:r w:rsidRPr="00F22691">
        <w:t>.</w:t>
      </w:r>
    </w:p>
    <w:p w14:paraId="1FC25A99" w14:textId="77777777" w:rsidR="00B50BBC" w:rsidRPr="00EC5358" w:rsidRDefault="00B50BBC" w:rsidP="00B50BBC">
      <w:pPr>
        <w:pStyle w:val="Head4"/>
        <w:numPr>
          <w:ilvl w:val="3"/>
          <w:numId w:val="19"/>
        </w:numPr>
        <w:spacing w:line="240" w:lineRule="auto"/>
        <w:ind w:left="0" w:firstLine="0"/>
        <w:rPr>
          <w:sz w:val="24"/>
          <w:szCs w:val="24"/>
        </w:rPr>
      </w:pPr>
      <w:r w:rsidRPr="00EC5358">
        <w:rPr>
          <w:sz w:val="24"/>
          <w:szCs w:val="24"/>
        </w:rPr>
        <w:t>Календарь выходных и праздничных дней</w:t>
      </w:r>
    </w:p>
    <w:p w14:paraId="0E8B67E3" w14:textId="217CBECA" w:rsidR="00DC1618" w:rsidRPr="00E64E27" w:rsidRDefault="00B50BBC" w:rsidP="007B6828">
      <w:pPr>
        <w:spacing w:after="0" w:line="240" w:lineRule="auto"/>
        <w:ind w:firstLine="567"/>
      </w:pPr>
      <w:r w:rsidRPr="00BD24E9">
        <w:t xml:space="preserve">Решение </w:t>
      </w:r>
      <w:r w:rsidRPr="00867C8B">
        <w:rPr>
          <w:szCs w:val="28"/>
          <w:lang w:eastAsia="ru-RU"/>
        </w:rPr>
        <w:t>реализовано</w:t>
      </w:r>
      <w:r w:rsidRPr="00BD24E9">
        <w:t xml:space="preserve"> на основе стандартного списка типа </w:t>
      </w:r>
      <w:r>
        <w:t>«К</w:t>
      </w:r>
      <w:r w:rsidRPr="00BD24E9">
        <w:t>алендарь</w:t>
      </w:r>
      <w:r>
        <w:t>»</w:t>
      </w:r>
      <w:r w:rsidRPr="00BD24E9">
        <w:t xml:space="preserve">. Наполнение списка происходит автоматически через </w:t>
      </w:r>
      <w:hyperlink r:id="rId53" w:history="1">
        <w:r w:rsidRPr="000614CC">
          <w:t>http://xmlcalendar.ru/data/ru/2016/calendar.xml</w:t>
        </w:r>
      </w:hyperlink>
      <w:r w:rsidRPr="00BD24E9">
        <w:t xml:space="preserve"> с помощью TimerJob. Для обращения к </w:t>
      </w:r>
      <w:hyperlink r:id="rId54" w:history="1">
        <w:r w:rsidRPr="000614CC">
          <w:t>http://xmlcalendar.ru/data/ru/2016/calendar.xml</w:t>
        </w:r>
      </w:hyperlink>
      <w:r w:rsidRPr="00BD24E9">
        <w:t xml:space="preserve"> необходимо, чтобы на сервере был открыт сетевой доступ в Интернет (к этому адресу). </w:t>
      </w:r>
      <w:bookmarkStart w:id="859" w:name="_GoBack"/>
      <w:bookmarkEnd w:id="18"/>
      <w:bookmarkEnd w:id="19"/>
      <w:bookmarkEnd w:id="859"/>
    </w:p>
    <w:sectPr w:rsidR="00DC1618" w:rsidRPr="00E64E27" w:rsidSect="00CB146F">
      <w:footerReference w:type="default" r:id="rId55"/>
      <w:footerReference w:type="first" r:id="rId56"/>
      <w:pgSz w:w="11906" w:h="16838" w:code="9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C7971B7" w14:textId="77777777" w:rsidR="006B013E" w:rsidRDefault="006B013E" w:rsidP="006A7113">
      <w:pPr>
        <w:spacing w:after="0" w:line="240" w:lineRule="auto"/>
      </w:pPr>
      <w:r>
        <w:separator/>
      </w:r>
    </w:p>
  </w:endnote>
  <w:endnote w:type="continuationSeparator" w:id="0">
    <w:p w14:paraId="1A4C0FD8" w14:textId="77777777" w:rsidR="006B013E" w:rsidRDefault="006B013E" w:rsidP="006A7113">
      <w:pPr>
        <w:spacing w:after="0" w:line="240" w:lineRule="auto"/>
      </w:pPr>
      <w:r>
        <w:continuationSeparator/>
      </w:r>
    </w:p>
  </w:endnote>
  <w:endnote w:type="continuationNotice" w:id="1">
    <w:p w14:paraId="293A2594" w14:textId="77777777" w:rsidR="006B013E" w:rsidRDefault="006B013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imes New Roman Полужирный">
    <w:panose1 w:val="00000000000000000000"/>
    <w:charset w:val="00"/>
    <w:family w:val="roman"/>
    <w:notTrueType/>
    <w:pitch w:val="default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0203706"/>
      <w:docPartObj>
        <w:docPartGallery w:val="Page Numbers (Bottom of Page)"/>
        <w:docPartUnique/>
      </w:docPartObj>
    </w:sdtPr>
    <w:sdtEndPr/>
    <w:sdtContent>
      <w:p w14:paraId="5B302BEB" w14:textId="63506DA6" w:rsidR="009A2147" w:rsidRPr="004E3F57" w:rsidRDefault="009A2147" w:rsidP="004E3F57">
        <w:pPr>
          <w:pStyle w:val="af7"/>
          <w:ind w:firstLine="0"/>
          <w:jc w:val="left"/>
          <w:rPr>
            <w:sz w:val="20"/>
          </w:rPr>
        </w:pPr>
        <w:r>
          <w:rPr>
            <w:sz w:val="16"/>
            <w:lang w:val="ru-RU"/>
          </w:rPr>
          <w:t>Общее описание Портала</w:t>
        </w:r>
        <w:r>
          <w:rPr>
            <w:lang w:val="ru-RU"/>
          </w:rPr>
          <w:tab/>
        </w:r>
        <w:r>
          <w:rPr>
            <w:lang w:val="ru-RU"/>
          </w:rPr>
          <w:tab/>
        </w:r>
        <w:r w:rsidRPr="00C57C28">
          <w:rPr>
            <w:sz w:val="20"/>
          </w:rPr>
          <w:fldChar w:fldCharType="begin"/>
        </w:r>
        <w:r w:rsidRPr="00C57C28">
          <w:rPr>
            <w:sz w:val="20"/>
          </w:rPr>
          <w:instrText>PAGE   \* MERGEFORMAT</w:instrText>
        </w:r>
        <w:r w:rsidRPr="00C57C28">
          <w:rPr>
            <w:sz w:val="20"/>
          </w:rPr>
          <w:fldChar w:fldCharType="separate"/>
        </w:r>
        <w:r w:rsidR="007B6828" w:rsidRPr="007B6828">
          <w:rPr>
            <w:noProof/>
            <w:sz w:val="20"/>
            <w:lang w:val="ru-RU"/>
          </w:rPr>
          <w:t>7</w:t>
        </w:r>
        <w:r w:rsidRPr="00C57C28">
          <w:rPr>
            <w:sz w:val="2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76665930"/>
      <w:docPartObj>
        <w:docPartGallery w:val="Page Numbers (Bottom of Page)"/>
        <w:docPartUnique/>
      </w:docPartObj>
    </w:sdtPr>
    <w:sdtEndPr/>
    <w:sdtContent>
      <w:p w14:paraId="5D1D4837" w14:textId="479F6884" w:rsidR="009A2147" w:rsidRPr="004E3F57" w:rsidRDefault="009A2147" w:rsidP="004E3F57">
        <w:pPr>
          <w:pStyle w:val="af7"/>
          <w:ind w:firstLine="0"/>
          <w:jc w:val="left"/>
          <w:rPr>
            <w:sz w:val="20"/>
          </w:rPr>
        </w:pPr>
        <w:r>
          <w:rPr>
            <w:sz w:val="16"/>
            <w:lang w:val="ru-RU"/>
          </w:rPr>
          <w:t>Общее описание Портала</w:t>
        </w:r>
        <w:r>
          <w:rPr>
            <w:lang w:val="ru-RU"/>
          </w:rPr>
          <w:tab/>
        </w:r>
        <w:r>
          <w:rPr>
            <w:lang w:val="ru-RU"/>
          </w:rPr>
          <w:tab/>
        </w:r>
        <w:r>
          <w:rPr>
            <w:lang w:val="ru-RU"/>
          </w:rPr>
          <w:tab/>
        </w:r>
        <w:r>
          <w:rPr>
            <w:lang w:val="ru-RU"/>
          </w:rPr>
          <w:tab/>
        </w:r>
        <w:r>
          <w:rPr>
            <w:lang w:val="ru-RU"/>
          </w:rPr>
          <w:tab/>
        </w:r>
        <w:r>
          <w:rPr>
            <w:lang w:val="ru-RU"/>
          </w:rPr>
          <w:tab/>
        </w:r>
        <w:r>
          <w:rPr>
            <w:lang w:val="ru-RU"/>
          </w:rPr>
          <w:tab/>
        </w:r>
        <w:r>
          <w:rPr>
            <w:lang w:val="ru-RU"/>
          </w:rPr>
          <w:tab/>
        </w:r>
        <w:r>
          <w:rPr>
            <w:lang w:val="ru-RU"/>
          </w:rPr>
          <w:tab/>
        </w:r>
        <w:r w:rsidRPr="00C57C28">
          <w:rPr>
            <w:sz w:val="20"/>
          </w:rPr>
          <w:fldChar w:fldCharType="begin"/>
        </w:r>
        <w:r w:rsidRPr="00C57C28">
          <w:rPr>
            <w:sz w:val="20"/>
          </w:rPr>
          <w:instrText>PAGE   \* MERGEFORMAT</w:instrText>
        </w:r>
        <w:r w:rsidRPr="00C57C28">
          <w:rPr>
            <w:sz w:val="20"/>
          </w:rPr>
          <w:fldChar w:fldCharType="separate"/>
        </w:r>
        <w:r w:rsidR="007B6828" w:rsidRPr="007B6828">
          <w:rPr>
            <w:noProof/>
            <w:sz w:val="20"/>
            <w:lang w:val="ru-RU"/>
          </w:rPr>
          <w:t>112</w:t>
        </w:r>
        <w:r w:rsidRPr="00C57C28">
          <w:rPr>
            <w:sz w:val="2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88599036"/>
      <w:docPartObj>
        <w:docPartGallery w:val="Page Numbers (Bottom of Page)"/>
        <w:docPartUnique/>
      </w:docPartObj>
    </w:sdtPr>
    <w:sdtEndPr/>
    <w:sdtContent>
      <w:p w14:paraId="1E498DE8" w14:textId="009886A2" w:rsidR="009A2147" w:rsidRPr="00C065A2" w:rsidRDefault="009A2147" w:rsidP="00C065A2">
        <w:pPr>
          <w:pStyle w:val="af7"/>
          <w:ind w:firstLine="0"/>
        </w:pPr>
        <w:r>
          <w:rPr>
            <w:sz w:val="16"/>
            <w:lang w:val="ru-RU"/>
          </w:rPr>
          <w:t>Проектные</w:t>
        </w:r>
        <w:r w:rsidRPr="00F14437">
          <w:rPr>
            <w:sz w:val="16"/>
            <w:lang w:val="ru-RU"/>
          </w:rPr>
          <w:t xml:space="preserve"> решени</w:t>
        </w:r>
        <w:r>
          <w:rPr>
            <w:sz w:val="16"/>
            <w:lang w:val="ru-RU"/>
          </w:rPr>
          <w:t>я</w:t>
        </w:r>
        <w:r w:rsidRPr="00F14437">
          <w:rPr>
            <w:sz w:val="16"/>
            <w:lang w:val="ru-RU"/>
          </w:rPr>
          <w:t xml:space="preserve"> по</w:t>
        </w:r>
        <w:r>
          <w:rPr>
            <w:sz w:val="16"/>
            <w:lang w:val="ru-RU"/>
          </w:rPr>
          <w:t xml:space="preserve"> Порталу</w:t>
        </w:r>
        <w:r>
          <w:rPr>
            <w:lang w:val="ru-RU"/>
          </w:rPr>
          <w:tab/>
        </w:r>
        <w:r>
          <w:rPr>
            <w:lang w:val="ru-RU"/>
          </w:rPr>
          <w:tab/>
        </w:r>
        <w:r w:rsidRPr="00C57C28">
          <w:rPr>
            <w:sz w:val="20"/>
          </w:rPr>
          <w:fldChar w:fldCharType="begin"/>
        </w:r>
        <w:r w:rsidRPr="00C57C28">
          <w:rPr>
            <w:sz w:val="20"/>
          </w:rPr>
          <w:instrText>PAGE   \* MERGEFORMAT</w:instrText>
        </w:r>
        <w:r w:rsidRPr="00C57C28">
          <w:rPr>
            <w:sz w:val="20"/>
          </w:rPr>
          <w:fldChar w:fldCharType="separate"/>
        </w:r>
        <w:r w:rsidR="007B6828" w:rsidRPr="007B6828">
          <w:rPr>
            <w:noProof/>
            <w:sz w:val="20"/>
            <w:lang w:val="ru-RU"/>
          </w:rPr>
          <w:t>114</w:t>
        </w:r>
        <w:r w:rsidRPr="00C57C28">
          <w:rPr>
            <w:sz w:val="20"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1AC519" w14:textId="53BF4CB1" w:rsidR="009A2147" w:rsidRDefault="009A2147" w:rsidP="00C065A2">
    <w:pPr>
      <w:pStyle w:val="af7"/>
      <w:ind w:firstLine="0"/>
    </w:pPr>
    <w:r>
      <w:rPr>
        <w:sz w:val="16"/>
        <w:lang w:val="ru-RU"/>
      </w:rPr>
      <w:t>Общие описания Портала</w:t>
    </w:r>
    <w:r>
      <w:rPr>
        <w:lang w:val="ru-RU"/>
      </w:rPr>
      <w:tab/>
    </w:r>
    <w:r>
      <w:rPr>
        <w:lang w:val="ru-RU"/>
      </w:rPr>
      <w:tab/>
    </w:r>
    <w:r w:rsidRPr="00C57C28">
      <w:rPr>
        <w:sz w:val="20"/>
      </w:rPr>
      <w:fldChar w:fldCharType="begin"/>
    </w:r>
    <w:r w:rsidRPr="00C57C28">
      <w:rPr>
        <w:sz w:val="20"/>
      </w:rPr>
      <w:instrText>PAGE   \* MERGEFORMAT</w:instrText>
    </w:r>
    <w:r w:rsidRPr="00C57C28">
      <w:rPr>
        <w:sz w:val="20"/>
      </w:rPr>
      <w:fldChar w:fldCharType="separate"/>
    </w:r>
    <w:r w:rsidR="007B6828" w:rsidRPr="007B6828">
      <w:rPr>
        <w:noProof/>
        <w:sz w:val="20"/>
        <w:lang w:val="ru-RU"/>
      </w:rPr>
      <w:t>113</w:t>
    </w:r>
    <w:r w:rsidRPr="00C57C28">
      <w:rPr>
        <w:sz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92D155C" w14:textId="77777777" w:rsidR="006B013E" w:rsidRDefault="006B013E" w:rsidP="006A7113">
      <w:pPr>
        <w:spacing w:after="0" w:line="240" w:lineRule="auto"/>
      </w:pPr>
      <w:r>
        <w:separator/>
      </w:r>
    </w:p>
  </w:footnote>
  <w:footnote w:type="continuationSeparator" w:id="0">
    <w:p w14:paraId="63719238" w14:textId="77777777" w:rsidR="006B013E" w:rsidRDefault="006B013E" w:rsidP="006A7113">
      <w:pPr>
        <w:spacing w:after="0" w:line="240" w:lineRule="auto"/>
      </w:pPr>
      <w:r>
        <w:continuationSeparator/>
      </w:r>
    </w:p>
  </w:footnote>
  <w:footnote w:type="continuationNotice" w:id="1">
    <w:p w14:paraId="76E622DC" w14:textId="77777777" w:rsidR="006B013E" w:rsidRDefault="006B013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2425A4A" w14:textId="77777777" w:rsidR="009A2147" w:rsidRPr="00F14437" w:rsidRDefault="009A2147" w:rsidP="00F14437">
    <w:pPr>
      <w:spacing w:after="0"/>
      <w:ind w:firstLine="0"/>
      <w:jc w:val="center"/>
    </w:pPr>
    <w:r>
      <w:rPr>
        <w:sz w:val="16"/>
        <w:szCs w:val="16"/>
      </w:rPr>
      <w:t>Внедрение корпоративного интранет-портала АО «Тюменьэнерго»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2314F6"/>
    <w:multiLevelType w:val="multilevel"/>
    <w:tmpl w:val="C7ACB6C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63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 w15:restartNumberingAfterBreak="0">
    <w:nsid w:val="041676AE"/>
    <w:multiLevelType w:val="hybridMultilevel"/>
    <w:tmpl w:val="67246080"/>
    <w:lvl w:ilvl="0" w:tplc="87F4274C">
      <w:start w:val="1"/>
      <w:numFmt w:val="decimal"/>
      <w:pStyle w:val="4"/>
      <w:lvlText w:val="%1.1.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51B01A1"/>
    <w:multiLevelType w:val="hybridMultilevel"/>
    <w:tmpl w:val="6100A87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5F53B50"/>
    <w:multiLevelType w:val="multilevel"/>
    <w:tmpl w:val="C7ACB6C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63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" w15:restartNumberingAfterBreak="0">
    <w:nsid w:val="0BF9764D"/>
    <w:multiLevelType w:val="hybridMultilevel"/>
    <w:tmpl w:val="9EDAA30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FD875DB"/>
    <w:multiLevelType w:val="hybridMultilevel"/>
    <w:tmpl w:val="6CD220C2"/>
    <w:lvl w:ilvl="0" w:tplc="9EC8EA64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150D369A"/>
    <w:multiLevelType w:val="hybridMultilevel"/>
    <w:tmpl w:val="73B0A41A"/>
    <w:lvl w:ilvl="0" w:tplc="0419000F">
      <w:start w:val="1"/>
      <w:numFmt w:val="decimal"/>
      <w:lvlText w:val="%1."/>
      <w:lvlJc w:val="left"/>
      <w:pPr>
        <w:ind w:left="615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1E33431D"/>
    <w:multiLevelType w:val="multilevel"/>
    <w:tmpl w:val="46BE4E46"/>
    <w:lvl w:ilvl="0">
      <w:start w:val="1"/>
      <w:numFmt w:val="decimal"/>
      <w:pStyle w:val="3"/>
      <w:lvlText w:val="ПРИЛОЖЕНИЕ %1"/>
      <w:lvlJc w:val="left"/>
      <w:pPr>
        <w:tabs>
          <w:tab w:val="num" w:pos="3240"/>
        </w:tabs>
      </w:pPr>
      <w:rPr>
        <w:rFonts w:ascii="Arial" w:hAnsi="Arial" w:hint="default"/>
        <w:b/>
        <w:bCs/>
        <w:i w:val="0"/>
        <w:iCs w:val="0"/>
        <w:sz w:val="28"/>
        <w:szCs w:val="28"/>
      </w:rPr>
    </w:lvl>
    <w:lvl w:ilvl="1">
      <w:start w:val="1"/>
      <w:numFmt w:val="decimal"/>
      <w:pStyle w:val="3"/>
      <w:lvlText w:val="%1.%2."/>
      <w:lvlJc w:val="left"/>
      <w:pPr>
        <w:tabs>
          <w:tab w:val="num" w:pos="1429"/>
        </w:tabs>
        <w:ind w:firstLine="709"/>
      </w:pPr>
      <w:rPr>
        <w:rFonts w:ascii="Arial" w:hAnsi="Arial" w:hint="default"/>
        <w:b w:val="0"/>
        <w:bCs w:val="0"/>
        <w:i w:val="0"/>
        <w:iCs w:val="0"/>
        <w:sz w:val="24"/>
        <w:szCs w:val="24"/>
      </w:rPr>
    </w:lvl>
    <w:lvl w:ilvl="2">
      <w:start w:val="1"/>
      <w:numFmt w:val="decimal"/>
      <w:pStyle w:val="3"/>
      <w:lvlText w:val="%1.%2.%3."/>
      <w:lvlJc w:val="left"/>
      <w:pPr>
        <w:tabs>
          <w:tab w:val="num" w:pos="1418"/>
        </w:tabs>
        <w:ind w:firstLine="709"/>
      </w:pPr>
      <w:rPr>
        <w:rFonts w:ascii="Arial" w:hAnsi="Arial" w:hint="default"/>
        <w:b w:val="0"/>
        <w:bCs w:val="0"/>
        <w:i w:val="0"/>
        <w:iCs w:val="0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firstLine="709"/>
      </w:pPr>
      <w:rPr>
        <w:rFonts w:ascii="Arial" w:hAnsi="Arial" w:hint="default"/>
        <w:b w:val="0"/>
        <w:bCs w:val="0"/>
        <w:i w:val="0"/>
        <w:iCs w:val="0"/>
        <w:sz w:val="24"/>
        <w:szCs w:val="24"/>
      </w:rPr>
    </w:lvl>
    <w:lvl w:ilvl="4">
      <w:start w:val="1"/>
      <w:numFmt w:val="decimal"/>
      <w:lvlText w:val="%1.%2.%3.%4.%5."/>
      <w:lvlJc w:val="left"/>
      <w:pPr>
        <w:tabs>
          <w:tab w:val="num" w:pos="1621"/>
        </w:tabs>
        <w:ind w:left="1333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981"/>
        </w:tabs>
        <w:ind w:left="1837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701"/>
        </w:tabs>
        <w:ind w:left="2341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061"/>
        </w:tabs>
        <w:ind w:left="2845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781"/>
        </w:tabs>
        <w:ind w:left="3421" w:hanging="1440"/>
      </w:pPr>
      <w:rPr>
        <w:rFonts w:hint="default"/>
      </w:rPr>
    </w:lvl>
  </w:abstractNum>
  <w:abstractNum w:abstractNumId="8" w15:restartNumberingAfterBreak="0">
    <w:nsid w:val="218F281C"/>
    <w:multiLevelType w:val="hybridMultilevel"/>
    <w:tmpl w:val="85847D8C"/>
    <w:lvl w:ilvl="0" w:tplc="BDDACEE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22AE3304"/>
    <w:multiLevelType w:val="hybridMultilevel"/>
    <w:tmpl w:val="DB7EF06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2452273B"/>
    <w:multiLevelType w:val="hybridMultilevel"/>
    <w:tmpl w:val="FB161270"/>
    <w:lvl w:ilvl="0" w:tplc="C1D0FFE0">
      <w:start w:val="1"/>
      <w:numFmt w:val="bullet"/>
      <w:pStyle w:val="01"/>
      <w:lvlText w:val=""/>
      <w:lvlJc w:val="left"/>
      <w:pPr>
        <w:tabs>
          <w:tab w:val="num" w:pos="1418"/>
        </w:tabs>
        <w:ind w:left="1418" w:hanging="454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A873D3"/>
    <w:multiLevelType w:val="hybridMultilevel"/>
    <w:tmpl w:val="5448D2C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24F63D63"/>
    <w:multiLevelType w:val="hybridMultilevel"/>
    <w:tmpl w:val="9B2E9B8E"/>
    <w:lvl w:ilvl="0" w:tplc="2952B0FA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27D26E4C"/>
    <w:multiLevelType w:val="hybridMultilevel"/>
    <w:tmpl w:val="4B9C344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2B9F384D"/>
    <w:multiLevelType w:val="hybridMultilevel"/>
    <w:tmpl w:val="679C2A7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D53791D"/>
    <w:multiLevelType w:val="hybridMultilevel"/>
    <w:tmpl w:val="679C2A7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862A82"/>
    <w:multiLevelType w:val="hybridMultilevel"/>
    <w:tmpl w:val="0350890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2DF95761"/>
    <w:multiLevelType w:val="hybridMultilevel"/>
    <w:tmpl w:val="D3A4B94A"/>
    <w:lvl w:ilvl="0" w:tplc="C1D0FFE0">
      <w:start w:val="1"/>
      <w:numFmt w:val="lowerLetter"/>
      <w:pStyle w:val="a"/>
      <w:lvlText w:val="%1)"/>
      <w:lvlJc w:val="left"/>
      <w:pPr>
        <w:tabs>
          <w:tab w:val="num" w:pos="1353"/>
        </w:tabs>
        <w:ind w:left="1353" w:hanging="284"/>
      </w:pPr>
      <w:rPr>
        <w:rFonts w:ascii="Arial" w:hAnsi="Arial" w:hint="default"/>
        <w:b w:val="0"/>
        <w:bCs w:val="0"/>
        <w:i w:val="0"/>
        <w:iCs w:val="0"/>
        <w:sz w:val="24"/>
        <w:szCs w:val="24"/>
      </w:rPr>
    </w:lvl>
    <w:lvl w:ilvl="1" w:tplc="04190003">
      <w:start w:val="1"/>
      <w:numFmt w:val="lowerLetter"/>
      <w:lvlText w:val="%2."/>
      <w:lvlJc w:val="left"/>
      <w:pPr>
        <w:tabs>
          <w:tab w:val="num" w:pos="2572"/>
        </w:tabs>
        <w:ind w:left="2572" w:hanging="360"/>
      </w:pPr>
    </w:lvl>
    <w:lvl w:ilvl="2" w:tplc="04190005">
      <w:start w:val="1"/>
      <w:numFmt w:val="lowerRoman"/>
      <w:lvlText w:val="%3."/>
      <w:lvlJc w:val="right"/>
      <w:pPr>
        <w:tabs>
          <w:tab w:val="num" w:pos="3292"/>
        </w:tabs>
        <w:ind w:left="3292" w:hanging="180"/>
      </w:pPr>
    </w:lvl>
    <w:lvl w:ilvl="3" w:tplc="04190001">
      <w:start w:val="1"/>
      <w:numFmt w:val="decimal"/>
      <w:lvlText w:val="%4."/>
      <w:lvlJc w:val="left"/>
      <w:pPr>
        <w:tabs>
          <w:tab w:val="num" w:pos="4012"/>
        </w:tabs>
        <w:ind w:left="4012" w:hanging="360"/>
      </w:pPr>
    </w:lvl>
    <w:lvl w:ilvl="4" w:tplc="04190003">
      <w:start w:val="1"/>
      <w:numFmt w:val="lowerLetter"/>
      <w:lvlText w:val="%5."/>
      <w:lvlJc w:val="left"/>
      <w:pPr>
        <w:tabs>
          <w:tab w:val="num" w:pos="4732"/>
        </w:tabs>
        <w:ind w:left="4732" w:hanging="360"/>
      </w:pPr>
    </w:lvl>
    <w:lvl w:ilvl="5" w:tplc="04190005">
      <w:start w:val="1"/>
      <w:numFmt w:val="lowerRoman"/>
      <w:lvlText w:val="%6."/>
      <w:lvlJc w:val="right"/>
      <w:pPr>
        <w:tabs>
          <w:tab w:val="num" w:pos="5452"/>
        </w:tabs>
        <w:ind w:left="5452" w:hanging="180"/>
      </w:pPr>
    </w:lvl>
    <w:lvl w:ilvl="6" w:tplc="04190001">
      <w:start w:val="1"/>
      <w:numFmt w:val="decimal"/>
      <w:lvlText w:val="%7."/>
      <w:lvlJc w:val="left"/>
      <w:pPr>
        <w:tabs>
          <w:tab w:val="num" w:pos="6172"/>
        </w:tabs>
        <w:ind w:left="6172" w:hanging="360"/>
      </w:pPr>
    </w:lvl>
    <w:lvl w:ilvl="7" w:tplc="04190003">
      <w:start w:val="1"/>
      <w:numFmt w:val="lowerLetter"/>
      <w:lvlText w:val="%8."/>
      <w:lvlJc w:val="left"/>
      <w:pPr>
        <w:tabs>
          <w:tab w:val="num" w:pos="6892"/>
        </w:tabs>
        <w:ind w:left="6892" w:hanging="360"/>
      </w:pPr>
    </w:lvl>
    <w:lvl w:ilvl="8" w:tplc="04190005">
      <w:start w:val="1"/>
      <w:numFmt w:val="lowerRoman"/>
      <w:lvlText w:val="%9."/>
      <w:lvlJc w:val="right"/>
      <w:pPr>
        <w:tabs>
          <w:tab w:val="num" w:pos="7612"/>
        </w:tabs>
        <w:ind w:left="7612" w:hanging="180"/>
      </w:pPr>
    </w:lvl>
  </w:abstractNum>
  <w:abstractNum w:abstractNumId="18" w15:restartNumberingAfterBreak="0">
    <w:nsid w:val="2F0A581C"/>
    <w:multiLevelType w:val="hybridMultilevel"/>
    <w:tmpl w:val="CB865F3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3074023D"/>
    <w:multiLevelType w:val="hybridMultilevel"/>
    <w:tmpl w:val="3E022F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6284BC2"/>
    <w:multiLevelType w:val="multilevel"/>
    <w:tmpl w:val="678C001C"/>
    <w:lvl w:ilvl="0">
      <w:start w:val="1"/>
      <w:numFmt w:val="decimal"/>
      <w:pStyle w:val="a0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1" w15:restartNumberingAfterBreak="0">
    <w:nsid w:val="38780D15"/>
    <w:multiLevelType w:val="hybridMultilevel"/>
    <w:tmpl w:val="9B2E9B8E"/>
    <w:lvl w:ilvl="0" w:tplc="2952B0FA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3AFD4866"/>
    <w:multiLevelType w:val="hybridMultilevel"/>
    <w:tmpl w:val="48FAF6FC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23" w15:restartNumberingAfterBreak="0">
    <w:nsid w:val="3C7B71A5"/>
    <w:multiLevelType w:val="hybridMultilevel"/>
    <w:tmpl w:val="43FCA6B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3C8F0884"/>
    <w:multiLevelType w:val="hybridMultilevel"/>
    <w:tmpl w:val="F662BAEA"/>
    <w:lvl w:ilvl="0" w:tplc="2AA8EA08">
      <w:start w:val="1"/>
      <w:numFmt w:val="bullet"/>
      <w:lvlText w:val=""/>
      <w:lvlJc w:val="left"/>
      <w:pPr>
        <w:ind w:left="1134" w:hanging="425"/>
      </w:pPr>
      <w:rPr>
        <w:rFonts w:ascii="Symbol" w:hAnsi="Symbol" w:hint="default"/>
      </w:rPr>
    </w:lvl>
    <w:lvl w:ilvl="1" w:tplc="B8CCDE5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A6E09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E728E7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80CAB2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71CE85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3483FF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158E4A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EE2922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67678F"/>
    <w:multiLevelType w:val="hybridMultilevel"/>
    <w:tmpl w:val="9B2E9B8E"/>
    <w:lvl w:ilvl="0" w:tplc="2952B0FA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 w15:restartNumberingAfterBreak="0">
    <w:nsid w:val="42805C83"/>
    <w:multiLevelType w:val="hybridMultilevel"/>
    <w:tmpl w:val="3B00F55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46475145"/>
    <w:multiLevelType w:val="hybridMultilevel"/>
    <w:tmpl w:val="33F6B21C"/>
    <w:lvl w:ilvl="0" w:tplc="A992DAA2">
      <w:start w:val="1"/>
      <w:numFmt w:val="bullet"/>
      <w:pStyle w:val="a1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1B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1B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B30432A"/>
    <w:multiLevelType w:val="hybridMultilevel"/>
    <w:tmpl w:val="61E053E4"/>
    <w:lvl w:ilvl="0" w:tplc="0419000F">
      <w:start w:val="1"/>
      <w:numFmt w:val="decimal"/>
      <w:pStyle w:val="010"/>
      <w:lvlText w:val="%1)"/>
      <w:lvlJc w:val="left"/>
      <w:pPr>
        <w:tabs>
          <w:tab w:val="num" w:pos="1418"/>
        </w:tabs>
        <w:ind w:left="1418" w:hanging="454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4C714377"/>
    <w:multiLevelType w:val="hybridMultilevel"/>
    <w:tmpl w:val="8AF2CAFA"/>
    <w:lvl w:ilvl="0" w:tplc="877E4EA4">
      <w:start w:val="1"/>
      <w:numFmt w:val="bullet"/>
      <w:pStyle w:val="a2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4D3C3BFD"/>
    <w:multiLevelType w:val="hybridMultilevel"/>
    <w:tmpl w:val="3C1C722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50E53678"/>
    <w:multiLevelType w:val="multilevel"/>
    <w:tmpl w:val="896EB1C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63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2" w15:restartNumberingAfterBreak="0">
    <w:nsid w:val="520269D5"/>
    <w:multiLevelType w:val="hybridMultilevel"/>
    <w:tmpl w:val="9B2E9B8E"/>
    <w:lvl w:ilvl="0" w:tplc="2952B0FA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 w15:restartNumberingAfterBreak="0">
    <w:nsid w:val="529E3980"/>
    <w:multiLevelType w:val="hybridMultilevel"/>
    <w:tmpl w:val="34CA95F2"/>
    <w:lvl w:ilvl="0" w:tplc="2AA8EA0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549345BD"/>
    <w:multiLevelType w:val="hybridMultilevel"/>
    <w:tmpl w:val="4C581C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8B2714D"/>
    <w:multiLevelType w:val="multilevel"/>
    <w:tmpl w:val="C7ACB6C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6" w15:restartNumberingAfterBreak="0">
    <w:nsid w:val="593338B8"/>
    <w:multiLevelType w:val="hybridMultilevel"/>
    <w:tmpl w:val="40C67D74"/>
    <w:lvl w:ilvl="0" w:tplc="0419000F">
      <w:start w:val="1"/>
      <w:numFmt w:val="decimal"/>
      <w:lvlText w:val="%1."/>
      <w:lvlJc w:val="left"/>
      <w:pPr>
        <w:ind w:left="615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7" w15:restartNumberingAfterBreak="0">
    <w:nsid w:val="59333D33"/>
    <w:multiLevelType w:val="hybridMultilevel"/>
    <w:tmpl w:val="86BC76FA"/>
    <w:lvl w:ilvl="0" w:tplc="D2E05806">
      <w:start w:val="1"/>
      <w:numFmt w:val="bullet"/>
      <w:pStyle w:val="02"/>
      <w:lvlText w:val=""/>
      <w:lvlJc w:val="left"/>
      <w:pPr>
        <w:tabs>
          <w:tab w:val="num" w:pos="1871"/>
        </w:tabs>
        <w:ind w:left="1871" w:hanging="453"/>
      </w:pPr>
      <w:rPr>
        <w:rFonts w:ascii="Symbol" w:hAnsi="Symbol" w:hint="default"/>
        <w:color w:val="auto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pStyle w:val="Head4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D2D5977"/>
    <w:multiLevelType w:val="hybridMultilevel"/>
    <w:tmpl w:val="FE940B74"/>
    <w:lvl w:ilvl="0" w:tplc="2AA8EA08">
      <w:start w:val="1"/>
      <w:numFmt w:val="bullet"/>
      <w:lvlText w:val=""/>
      <w:lvlJc w:val="left"/>
      <w:pPr>
        <w:ind w:left="1134" w:hanging="425"/>
      </w:pPr>
      <w:rPr>
        <w:rFonts w:ascii="Symbol" w:hAnsi="Symbol" w:hint="default"/>
      </w:rPr>
    </w:lvl>
    <w:lvl w:ilvl="1" w:tplc="5F1C481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20A6E09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ABAABF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  <w:color w:val="auto"/>
      </w:rPr>
    </w:lvl>
    <w:lvl w:ilvl="4" w:tplc="980CAB2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71CE85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3483FF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158E4A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EE2922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D553FB1"/>
    <w:multiLevelType w:val="hybridMultilevel"/>
    <w:tmpl w:val="73B0A41A"/>
    <w:lvl w:ilvl="0" w:tplc="0419000F">
      <w:start w:val="1"/>
      <w:numFmt w:val="decimal"/>
      <w:lvlText w:val="%1."/>
      <w:lvlJc w:val="left"/>
      <w:pPr>
        <w:ind w:left="615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0" w15:restartNumberingAfterBreak="0">
    <w:nsid w:val="5E3604C0"/>
    <w:multiLevelType w:val="hybridMultilevel"/>
    <w:tmpl w:val="F4A888F4"/>
    <w:lvl w:ilvl="0" w:tplc="2AA8EA08">
      <w:start w:val="1"/>
      <w:numFmt w:val="bullet"/>
      <w:lvlText w:val=""/>
      <w:lvlJc w:val="left"/>
      <w:pPr>
        <w:ind w:left="1134" w:hanging="425"/>
      </w:pPr>
      <w:rPr>
        <w:rFonts w:ascii="Symbol" w:hAnsi="Symbol" w:hint="default"/>
      </w:rPr>
    </w:lvl>
    <w:lvl w:ilvl="1" w:tplc="5F1C481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20A6E09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ABAABF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  <w:color w:val="auto"/>
      </w:rPr>
    </w:lvl>
    <w:lvl w:ilvl="4" w:tplc="980CAB2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71CE85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3483FF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158E4A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EE2922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F8E227F"/>
    <w:multiLevelType w:val="hybridMultilevel"/>
    <w:tmpl w:val="FADC6558"/>
    <w:lvl w:ilvl="0" w:tplc="4D8670D4">
      <w:start w:val="1"/>
      <w:numFmt w:val="bullet"/>
      <w:pStyle w:val="2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2" w15:restartNumberingAfterBreak="0">
    <w:nsid w:val="60D81059"/>
    <w:multiLevelType w:val="hybridMultilevel"/>
    <w:tmpl w:val="9B2E9B8E"/>
    <w:lvl w:ilvl="0" w:tplc="2952B0FA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3" w15:restartNumberingAfterBreak="0">
    <w:nsid w:val="60F26432"/>
    <w:multiLevelType w:val="multilevel"/>
    <w:tmpl w:val="C7ACB6C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63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4" w15:restartNumberingAfterBreak="0">
    <w:nsid w:val="61CE61E0"/>
    <w:multiLevelType w:val="hybridMultilevel"/>
    <w:tmpl w:val="23829F8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5" w15:restartNumberingAfterBreak="0">
    <w:nsid w:val="61F96B50"/>
    <w:multiLevelType w:val="hybridMultilevel"/>
    <w:tmpl w:val="74DCA75A"/>
    <w:lvl w:ilvl="0" w:tplc="646E4C3A">
      <w:start w:val="1"/>
      <w:numFmt w:val="bullet"/>
      <w:pStyle w:val="1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26D3DF8"/>
    <w:multiLevelType w:val="multilevel"/>
    <w:tmpl w:val="908CE2A0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7" w15:restartNumberingAfterBreak="0">
    <w:nsid w:val="69AE041A"/>
    <w:multiLevelType w:val="hybridMultilevel"/>
    <w:tmpl w:val="A7645A1E"/>
    <w:lvl w:ilvl="0" w:tplc="6526BEAE">
      <w:start w:val="1"/>
      <w:numFmt w:val="bullet"/>
      <w:pStyle w:val="a3"/>
      <w:lvlText w:val=""/>
      <w:lvlJc w:val="left"/>
      <w:pPr>
        <w:tabs>
          <w:tab w:val="num" w:pos="1080"/>
        </w:tabs>
        <w:ind w:left="1021" w:hanging="30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9C20222"/>
    <w:multiLevelType w:val="hybridMultilevel"/>
    <w:tmpl w:val="14C4113C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49" w15:restartNumberingAfterBreak="0">
    <w:nsid w:val="6CB07A80"/>
    <w:multiLevelType w:val="hybridMultilevel"/>
    <w:tmpl w:val="28B2B6A8"/>
    <w:lvl w:ilvl="0" w:tplc="E632CA1C">
      <w:start w:val="1"/>
      <w:numFmt w:val="bullet"/>
      <w:pStyle w:val="tgbullets1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0" w15:restartNumberingAfterBreak="0">
    <w:nsid w:val="6CF66881"/>
    <w:multiLevelType w:val="multilevel"/>
    <w:tmpl w:val="BA3C13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51" w15:restartNumberingAfterBreak="0">
    <w:nsid w:val="6D4E0F4A"/>
    <w:multiLevelType w:val="hybridMultilevel"/>
    <w:tmpl w:val="6C5A56D4"/>
    <w:lvl w:ilvl="0" w:tplc="C1D0FFE0">
      <w:start w:val="1"/>
      <w:numFmt w:val="decimal"/>
      <w:pStyle w:val="a4"/>
      <w:lvlText w:val="Приложение %1."/>
      <w:lvlJc w:val="left"/>
      <w:pPr>
        <w:ind w:left="1080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1800" w:hanging="360"/>
      </w:pPr>
    </w:lvl>
    <w:lvl w:ilvl="2" w:tplc="04190005" w:tentative="1">
      <w:start w:val="1"/>
      <w:numFmt w:val="lowerRoman"/>
      <w:lvlText w:val="%3."/>
      <w:lvlJc w:val="right"/>
      <w:pPr>
        <w:ind w:left="2520" w:hanging="180"/>
      </w:pPr>
    </w:lvl>
    <w:lvl w:ilvl="3" w:tplc="04190001" w:tentative="1">
      <w:start w:val="1"/>
      <w:numFmt w:val="decimal"/>
      <w:lvlText w:val="%4."/>
      <w:lvlJc w:val="left"/>
      <w:pPr>
        <w:ind w:left="3240" w:hanging="360"/>
      </w:pPr>
    </w:lvl>
    <w:lvl w:ilvl="4" w:tplc="04190003" w:tentative="1">
      <w:start w:val="1"/>
      <w:numFmt w:val="lowerLetter"/>
      <w:lvlText w:val="%5."/>
      <w:lvlJc w:val="left"/>
      <w:pPr>
        <w:ind w:left="3960" w:hanging="360"/>
      </w:pPr>
    </w:lvl>
    <w:lvl w:ilvl="5" w:tplc="04190005" w:tentative="1">
      <w:start w:val="1"/>
      <w:numFmt w:val="lowerRoman"/>
      <w:lvlText w:val="%6."/>
      <w:lvlJc w:val="right"/>
      <w:pPr>
        <w:ind w:left="4680" w:hanging="180"/>
      </w:pPr>
    </w:lvl>
    <w:lvl w:ilvl="6" w:tplc="04190001" w:tentative="1">
      <w:start w:val="1"/>
      <w:numFmt w:val="decimal"/>
      <w:lvlText w:val="%7."/>
      <w:lvlJc w:val="left"/>
      <w:pPr>
        <w:ind w:left="5400" w:hanging="360"/>
      </w:pPr>
    </w:lvl>
    <w:lvl w:ilvl="7" w:tplc="04190003" w:tentative="1">
      <w:start w:val="1"/>
      <w:numFmt w:val="lowerLetter"/>
      <w:lvlText w:val="%8."/>
      <w:lvlJc w:val="left"/>
      <w:pPr>
        <w:ind w:left="6120" w:hanging="360"/>
      </w:pPr>
    </w:lvl>
    <w:lvl w:ilvl="8" w:tplc="04190005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2" w15:restartNumberingAfterBreak="0">
    <w:nsid w:val="72062C23"/>
    <w:multiLevelType w:val="hybridMultilevel"/>
    <w:tmpl w:val="FFA05FDC"/>
    <w:lvl w:ilvl="0" w:tplc="2AA8EA08">
      <w:start w:val="1"/>
      <w:numFmt w:val="bullet"/>
      <w:lvlText w:val=""/>
      <w:lvlJc w:val="left"/>
      <w:pPr>
        <w:ind w:left="1134" w:hanging="425"/>
      </w:pPr>
      <w:rPr>
        <w:rFonts w:ascii="Symbol" w:hAnsi="Symbol" w:hint="default"/>
      </w:rPr>
    </w:lvl>
    <w:lvl w:ilvl="1" w:tplc="5F1C481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20A6E09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ABAABF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  <w:color w:val="auto"/>
      </w:rPr>
    </w:lvl>
    <w:lvl w:ilvl="4" w:tplc="980CAB2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71CE85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3483FF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158E4A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EE2922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4234026"/>
    <w:multiLevelType w:val="hybridMultilevel"/>
    <w:tmpl w:val="9B2E9B8E"/>
    <w:lvl w:ilvl="0" w:tplc="2952B0FA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4" w15:restartNumberingAfterBreak="0">
    <w:nsid w:val="769A4E85"/>
    <w:multiLevelType w:val="hybridMultilevel"/>
    <w:tmpl w:val="372E6036"/>
    <w:lvl w:ilvl="0" w:tplc="0BCCD69A">
      <w:start w:val="1"/>
      <w:numFmt w:val="decimal"/>
      <w:pStyle w:val="a5"/>
      <w:lvlText w:val="%1."/>
      <w:lvlJc w:val="left"/>
      <w:pPr>
        <w:tabs>
          <w:tab w:val="num" w:pos="1080"/>
        </w:tabs>
        <w:ind w:left="0" w:firstLine="720"/>
      </w:pPr>
      <w:rPr>
        <w:rFonts w:hint="default"/>
      </w:rPr>
    </w:lvl>
    <w:lvl w:ilvl="1" w:tplc="04190001" w:tentative="1">
      <w:start w:val="1"/>
      <w:numFmt w:val="lowerLetter"/>
      <w:pStyle w:val="a6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 w15:restartNumberingAfterBreak="0">
    <w:nsid w:val="76E33951"/>
    <w:multiLevelType w:val="hybridMultilevel"/>
    <w:tmpl w:val="4CAEFD46"/>
    <w:lvl w:ilvl="0" w:tplc="2AA8EA08">
      <w:start w:val="1"/>
      <w:numFmt w:val="bullet"/>
      <w:lvlText w:val=""/>
      <w:lvlJc w:val="left"/>
      <w:pPr>
        <w:ind w:left="1134" w:hanging="425"/>
      </w:pPr>
      <w:rPr>
        <w:rFonts w:ascii="Symbol" w:hAnsi="Symbol" w:hint="default"/>
      </w:rPr>
    </w:lvl>
    <w:lvl w:ilvl="1" w:tplc="5F1C481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20A6E09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ABAABF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  <w:color w:val="auto"/>
      </w:rPr>
    </w:lvl>
    <w:lvl w:ilvl="4" w:tplc="980CAB2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71CE85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3483FF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158E4A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EE2922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9D24434"/>
    <w:multiLevelType w:val="hybridMultilevel"/>
    <w:tmpl w:val="9B2E9B8E"/>
    <w:lvl w:ilvl="0" w:tplc="2952B0FA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7" w15:restartNumberingAfterBreak="0">
    <w:nsid w:val="79EB6D20"/>
    <w:multiLevelType w:val="hybridMultilevel"/>
    <w:tmpl w:val="9B2E9B8E"/>
    <w:lvl w:ilvl="0" w:tplc="2952B0FA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8" w15:restartNumberingAfterBreak="0">
    <w:nsid w:val="7E70744D"/>
    <w:multiLevelType w:val="hybridMultilevel"/>
    <w:tmpl w:val="0D5E2A10"/>
    <w:lvl w:ilvl="0" w:tplc="F43E9F06">
      <w:start w:val="1"/>
      <w:numFmt w:val="bullet"/>
      <w:pStyle w:val="a7"/>
      <w:lvlText w:val=""/>
      <w:lvlJc w:val="left"/>
      <w:pPr>
        <w:ind w:left="7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51"/>
  </w:num>
  <w:num w:numId="3">
    <w:abstractNumId w:val="10"/>
  </w:num>
  <w:num w:numId="4">
    <w:abstractNumId w:val="37"/>
  </w:num>
  <w:num w:numId="5">
    <w:abstractNumId w:val="7"/>
  </w:num>
  <w:num w:numId="6">
    <w:abstractNumId w:val="28"/>
  </w:num>
  <w:num w:numId="7">
    <w:abstractNumId w:val="17"/>
  </w:num>
  <w:num w:numId="8">
    <w:abstractNumId w:val="27"/>
  </w:num>
  <w:num w:numId="9">
    <w:abstractNumId w:val="20"/>
  </w:num>
  <w:num w:numId="10">
    <w:abstractNumId w:val="26"/>
  </w:num>
  <w:num w:numId="11">
    <w:abstractNumId w:val="49"/>
  </w:num>
  <w:num w:numId="12">
    <w:abstractNumId w:val="54"/>
  </w:num>
  <w:num w:numId="13">
    <w:abstractNumId w:val="47"/>
  </w:num>
  <w:num w:numId="14">
    <w:abstractNumId w:val="29"/>
  </w:num>
  <w:num w:numId="15">
    <w:abstractNumId w:val="57"/>
  </w:num>
  <w:num w:numId="16">
    <w:abstractNumId w:val="48"/>
  </w:num>
  <w:num w:numId="17">
    <w:abstractNumId w:val="34"/>
  </w:num>
  <w:num w:numId="18">
    <w:abstractNumId w:val="32"/>
  </w:num>
  <w:num w:numId="19">
    <w:abstractNumId w:val="31"/>
  </w:num>
  <w:num w:numId="20">
    <w:abstractNumId w:val="41"/>
  </w:num>
  <w:num w:numId="21">
    <w:abstractNumId w:val="1"/>
  </w:num>
  <w:num w:numId="22">
    <w:abstractNumId w:val="58"/>
  </w:num>
  <w:num w:numId="23">
    <w:abstractNumId w:val="45"/>
  </w:num>
  <w:num w:numId="24">
    <w:abstractNumId w:val="5"/>
  </w:num>
  <w:num w:numId="25">
    <w:abstractNumId w:val="35"/>
  </w:num>
  <w:num w:numId="26">
    <w:abstractNumId w:val="42"/>
  </w:num>
  <w:num w:numId="27">
    <w:abstractNumId w:val="15"/>
  </w:num>
  <w:num w:numId="28">
    <w:abstractNumId w:val="14"/>
  </w:num>
  <w:num w:numId="29">
    <w:abstractNumId w:val="53"/>
  </w:num>
  <w:num w:numId="30">
    <w:abstractNumId w:val="12"/>
  </w:num>
  <w:num w:numId="31">
    <w:abstractNumId w:val="56"/>
  </w:num>
  <w:num w:numId="32">
    <w:abstractNumId w:val="25"/>
  </w:num>
  <w:num w:numId="33">
    <w:abstractNumId w:val="21"/>
  </w:num>
  <w:num w:numId="34">
    <w:abstractNumId w:val="46"/>
  </w:num>
  <w:num w:numId="35">
    <w:abstractNumId w:val="33"/>
  </w:num>
  <w:num w:numId="36">
    <w:abstractNumId w:val="19"/>
  </w:num>
  <w:num w:numId="37">
    <w:abstractNumId w:val="8"/>
  </w:num>
  <w:num w:numId="38">
    <w:abstractNumId w:val="40"/>
  </w:num>
  <w:num w:numId="39">
    <w:abstractNumId w:val="55"/>
  </w:num>
  <w:num w:numId="40">
    <w:abstractNumId w:val="52"/>
  </w:num>
  <w:num w:numId="41">
    <w:abstractNumId w:val="38"/>
  </w:num>
  <w:num w:numId="42">
    <w:abstractNumId w:val="50"/>
  </w:num>
  <w:num w:numId="43">
    <w:abstractNumId w:val="37"/>
  </w:num>
  <w:num w:numId="44">
    <w:abstractNumId w:val="37"/>
  </w:num>
  <w:num w:numId="45">
    <w:abstractNumId w:val="37"/>
  </w:num>
  <w:num w:numId="46">
    <w:abstractNumId w:val="37"/>
  </w:num>
  <w:num w:numId="47">
    <w:abstractNumId w:val="37"/>
  </w:num>
  <w:num w:numId="48">
    <w:abstractNumId w:val="43"/>
  </w:num>
  <w:num w:numId="49">
    <w:abstractNumId w:val="44"/>
  </w:num>
  <w:num w:numId="50">
    <w:abstractNumId w:val="23"/>
  </w:num>
  <w:num w:numId="51">
    <w:abstractNumId w:val="22"/>
  </w:num>
  <w:num w:numId="52">
    <w:abstractNumId w:val="37"/>
  </w:num>
  <w:num w:numId="53">
    <w:abstractNumId w:val="0"/>
  </w:num>
  <w:num w:numId="54">
    <w:abstractNumId w:val="18"/>
  </w:num>
  <w:num w:numId="55">
    <w:abstractNumId w:val="9"/>
  </w:num>
  <w:num w:numId="56">
    <w:abstractNumId w:val="3"/>
  </w:num>
  <w:num w:numId="57">
    <w:abstractNumId w:val="13"/>
  </w:num>
  <w:num w:numId="58">
    <w:abstractNumId w:val="2"/>
  </w:num>
  <w:num w:numId="59">
    <w:abstractNumId w:val="16"/>
  </w:num>
  <w:num w:numId="60">
    <w:abstractNumId w:val="11"/>
  </w:num>
  <w:num w:numId="61">
    <w:abstractNumId w:val="4"/>
  </w:num>
  <w:num w:numId="62">
    <w:abstractNumId w:val="30"/>
  </w:num>
  <w:num w:numId="63">
    <w:abstractNumId w:val="6"/>
  </w:num>
  <w:num w:numId="64">
    <w:abstractNumId w:val="39"/>
  </w:num>
  <w:num w:numId="65">
    <w:abstractNumId w:val="36"/>
  </w:num>
  <w:num w:numId="66">
    <w:abstractNumId w:val="37"/>
  </w:num>
  <w:num w:numId="67">
    <w:abstractNumId w:val="37"/>
  </w:num>
  <w:num w:numId="68">
    <w:abstractNumId w:val="37"/>
  </w:num>
  <w:num w:numId="69">
    <w:abstractNumId w:val="37"/>
  </w:num>
  <w:num w:numId="70">
    <w:abstractNumId w:val="37"/>
  </w:num>
  <w:num w:numId="71">
    <w:abstractNumId w:val="37"/>
  </w:num>
  <w:num w:numId="72">
    <w:abstractNumId w:val="37"/>
  </w:num>
  <w:num w:numId="73">
    <w:abstractNumId w:val="37"/>
  </w:num>
  <w:num w:numId="74">
    <w:abstractNumId w:val="37"/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6"/>
  <w:attachedTemplate r:id="rId1"/>
  <w:stylePaneFormatFilter w:val="0008" w:allStyles="0" w:customStyles="0" w:latentStyles="0" w:stylesInUse="1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5F0E"/>
    <w:rsid w:val="00000332"/>
    <w:rsid w:val="00000420"/>
    <w:rsid w:val="0000085C"/>
    <w:rsid w:val="000035C5"/>
    <w:rsid w:val="00004AA0"/>
    <w:rsid w:val="0000516C"/>
    <w:rsid w:val="00005D7B"/>
    <w:rsid w:val="00005F22"/>
    <w:rsid w:val="000064F5"/>
    <w:rsid w:val="00006593"/>
    <w:rsid w:val="0000687E"/>
    <w:rsid w:val="00006909"/>
    <w:rsid w:val="00006E69"/>
    <w:rsid w:val="00007865"/>
    <w:rsid w:val="00007ED1"/>
    <w:rsid w:val="00010006"/>
    <w:rsid w:val="0001005E"/>
    <w:rsid w:val="000113EF"/>
    <w:rsid w:val="0001199E"/>
    <w:rsid w:val="00011A75"/>
    <w:rsid w:val="00012240"/>
    <w:rsid w:val="000129C9"/>
    <w:rsid w:val="00012CFC"/>
    <w:rsid w:val="00012D4A"/>
    <w:rsid w:val="00013024"/>
    <w:rsid w:val="00013484"/>
    <w:rsid w:val="00014842"/>
    <w:rsid w:val="000148C9"/>
    <w:rsid w:val="000151D0"/>
    <w:rsid w:val="000152CC"/>
    <w:rsid w:val="000177F3"/>
    <w:rsid w:val="00020994"/>
    <w:rsid w:val="00020B91"/>
    <w:rsid w:val="00020E1A"/>
    <w:rsid w:val="000217F2"/>
    <w:rsid w:val="000226D1"/>
    <w:rsid w:val="00024A4D"/>
    <w:rsid w:val="00025821"/>
    <w:rsid w:val="00025CE1"/>
    <w:rsid w:val="0002673F"/>
    <w:rsid w:val="00026AD2"/>
    <w:rsid w:val="0002701C"/>
    <w:rsid w:val="00027F41"/>
    <w:rsid w:val="000315D1"/>
    <w:rsid w:val="00032397"/>
    <w:rsid w:val="000323D5"/>
    <w:rsid w:val="00032709"/>
    <w:rsid w:val="00032C94"/>
    <w:rsid w:val="00033925"/>
    <w:rsid w:val="00034042"/>
    <w:rsid w:val="0003595C"/>
    <w:rsid w:val="000360D7"/>
    <w:rsid w:val="000377AC"/>
    <w:rsid w:val="0004099A"/>
    <w:rsid w:val="00040BF2"/>
    <w:rsid w:val="00041EDE"/>
    <w:rsid w:val="0004282D"/>
    <w:rsid w:val="00042AA6"/>
    <w:rsid w:val="00043378"/>
    <w:rsid w:val="0004428F"/>
    <w:rsid w:val="00045CE4"/>
    <w:rsid w:val="00046437"/>
    <w:rsid w:val="00046FB0"/>
    <w:rsid w:val="000475C9"/>
    <w:rsid w:val="0005058C"/>
    <w:rsid w:val="00050874"/>
    <w:rsid w:val="00051515"/>
    <w:rsid w:val="0005157B"/>
    <w:rsid w:val="00051775"/>
    <w:rsid w:val="0005182B"/>
    <w:rsid w:val="000534B3"/>
    <w:rsid w:val="00053DBC"/>
    <w:rsid w:val="00054425"/>
    <w:rsid w:val="00054905"/>
    <w:rsid w:val="00054A65"/>
    <w:rsid w:val="00054F2C"/>
    <w:rsid w:val="0005518A"/>
    <w:rsid w:val="0005555B"/>
    <w:rsid w:val="0005712C"/>
    <w:rsid w:val="00057D8C"/>
    <w:rsid w:val="0006099C"/>
    <w:rsid w:val="00061331"/>
    <w:rsid w:val="0006135B"/>
    <w:rsid w:val="000614CC"/>
    <w:rsid w:val="00061937"/>
    <w:rsid w:val="00063B7B"/>
    <w:rsid w:val="00063CAE"/>
    <w:rsid w:val="00063D37"/>
    <w:rsid w:val="0006424D"/>
    <w:rsid w:val="00064D62"/>
    <w:rsid w:val="00065262"/>
    <w:rsid w:val="00065419"/>
    <w:rsid w:val="0006578D"/>
    <w:rsid w:val="000659DA"/>
    <w:rsid w:val="0006602E"/>
    <w:rsid w:val="00066344"/>
    <w:rsid w:val="00066EDE"/>
    <w:rsid w:val="00067277"/>
    <w:rsid w:val="000673B2"/>
    <w:rsid w:val="000675C0"/>
    <w:rsid w:val="00067686"/>
    <w:rsid w:val="000701AB"/>
    <w:rsid w:val="00070A1F"/>
    <w:rsid w:val="00070EF6"/>
    <w:rsid w:val="00072F34"/>
    <w:rsid w:val="00073B8E"/>
    <w:rsid w:val="000747CC"/>
    <w:rsid w:val="000751AF"/>
    <w:rsid w:val="000764F8"/>
    <w:rsid w:val="00076E7B"/>
    <w:rsid w:val="00077917"/>
    <w:rsid w:val="00080B63"/>
    <w:rsid w:val="00081215"/>
    <w:rsid w:val="0008184A"/>
    <w:rsid w:val="00081B2D"/>
    <w:rsid w:val="000828D2"/>
    <w:rsid w:val="00082AD7"/>
    <w:rsid w:val="00082EBC"/>
    <w:rsid w:val="00083659"/>
    <w:rsid w:val="000837AF"/>
    <w:rsid w:val="00084730"/>
    <w:rsid w:val="00084B26"/>
    <w:rsid w:val="00085109"/>
    <w:rsid w:val="00085693"/>
    <w:rsid w:val="00085F4C"/>
    <w:rsid w:val="0008608E"/>
    <w:rsid w:val="00086608"/>
    <w:rsid w:val="00086B74"/>
    <w:rsid w:val="00086D66"/>
    <w:rsid w:val="0008743E"/>
    <w:rsid w:val="000875A9"/>
    <w:rsid w:val="000875C5"/>
    <w:rsid w:val="00087F1B"/>
    <w:rsid w:val="00087FAB"/>
    <w:rsid w:val="0009046F"/>
    <w:rsid w:val="00091B02"/>
    <w:rsid w:val="00091E6F"/>
    <w:rsid w:val="000923D4"/>
    <w:rsid w:val="00092D06"/>
    <w:rsid w:val="000931BD"/>
    <w:rsid w:val="00093420"/>
    <w:rsid w:val="00093AD2"/>
    <w:rsid w:val="00093BEA"/>
    <w:rsid w:val="00093E58"/>
    <w:rsid w:val="00094E45"/>
    <w:rsid w:val="00095395"/>
    <w:rsid w:val="0009541E"/>
    <w:rsid w:val="00095E46"/>
    <w:rsid w:val="00096D51"/>
    <w:rsid w:val="0009790E"/>
    <w:rsid w:val="000A04D2"/>
    <w:rsid w:val="000A26B5"/>
    <w:rsid w:val="000A28C0"/>
    <w:rsid w:val="000A44C2"/>
    <w:rsid w:val="000A512E"/>
    <w:rsid w:val="000A54DA"/>
    <w:rsid w:val="000A59D1"/>
    <w:rsid w:val="000A607D"/>
    <w:rsid w:val="000A69C7"/>
    <w:rsid w:val="000B02AD"/>
    <w:rsid w:val="000B061E"/>
    <w:rsid w:val="000B0B54"/>
    <w:rsid w:val="000B246B"/>
    <w:rsid w:val="000B379B"/>
    <w:rsid w:val="000B380C"/>
    <w:rsid w:val="000B54B5"/>
    <w:rsid w:val="000B5722"/>
    <w:rsid w:val="000B5B08"/>
    <w:rsid w:val="000B5EEE"/>
    <w:rsid w:val="000B7CFE"/>
    <w:rsid w:val="000C0901"/>
    <w:rsid w:val="000C0947"/>
    <w:rsid w:val="000C1811"/>
    <w:rsid w:val="000C1C95"/>
    <w:rsid w:val="000C206B"/>
    <w:rsid w:val="000C2417"/>
    <w:rsid w:val="000C2433"/>
    <w:rsid w:val="000C4642"/>
    <w:rsid w:val="000C4779"/>
    <w:rsid w:val="000C5958"/>
    <w:rsid w:val="000C6710"/>
    <w:rsid w:val="000C6AE6"/>
    <w:rsid w:val="000D1B06"/>
    <w:rsid w:val="000D1B87"/>
    <w:rsid w:val="000D1FEC"/>
    <w:rsid w:val="000D25C9"/>
    <w:rsid w:val="000D2E96"/>
    <w:rsid w:val="000D556E"/>
    <w:rsid w:val="000D5836"/>
    <w:rsid w:val="000D686B"/>
    <w:rsid w:val="000D77C3"/>
    <w:rsid w:val="000D77C5"/>
    <w:rsid w:val="000D784B"/>
    <w:rsid w:val="000D7A22"/>
    <w:rsid w:val="000E1728"/>
    <w:rsid w:val="000E1E12"/>
    <w:rsid w:val="000E2F1A"/>
    <w:rsid w:val="000E2F23"/>
    <w:rsid w:val="000E315B"/>
    <w:rsid w:val="000E35DE"/>
    <w:rsid w:val="000E3894"/>
    <w:rsid w:val="000E3FF4"/>
    <w:rsid w:val="000E4162"/>
    <w:rsid w:val="000E421C"/>
    <w:rsid w:val="000E50D3"/>
    <w:rsid w:val="000E68F2"/>
    <w:rsid w:val="000E75F2"/>
    <w:rsid w:val="000F0853"/>
    <w:rsid w:val="000F15CA"/>
    <w:rsid w:val="000F1A3E"/>
    <w:rsid w:val="000F1F79"/>
    <w:rsid w:val="000F20F2"/>
    <w:rsid w:val="000F23D2"/>
    <w:rsid w:val="000F338B"/>
    <w:rsid w:val="000F34B5"/>
    <w:rsid w:val="000F5C8C"/>
    <w:rsid w:val="000F5CB9"/>
    <w:rsid w:val="000F6035"/>
    <w:rsid w:val="000F615B"/>
    <w:rsid w:val="000F630B"/>
    <w:rsid w:val="000F6320"/>
    <w:rsid w:val="000F654D"/>
    <w:rsid w:val="000F6A5D"/>
    <w:rsid w:val="000F7B8E"/>
    <w:rsid w:val="000F7D48"/>
    <w:rsid w:val="000F7DA0"/>
    <w:rsid w:val="00100047"/>
    <w:rsid w:val="0010010F"/>
    <w:rsid w:val="00100E7E"/>
    <w:rsid w:val="00101115"/>
    <w:rsid w:val="00102C88"/>
    <w:rsid w:val="00103F31"/>
    <w:rsid w:val="00104BE1"/>
    <w:rsid w:val="001054A3"/>
    <w:rsid w:val="00105AB4"/>
    <w:rsid w:val="001061D7"/>
    <w:rsid w:val="00107232"/>
    <w:rsid w:val="00107CFE"/>
    <w:rsid w:val="0011004D"/>
    <w:rsid w:val="001108DF"/>
    <w:rsid w:val="00110AA3"/>
    <w:rsid w:val="00111289"/>
    <w:rsid w:val="00111F4A"/>
    <w:rsid w:val="0011230C"/>
    <w:rsid w:val="00112E50"/>
    <w:rsid w:val="001132F9"/>
    <w:rsid w:val="0011350A"/>
    <w:rsid w:val="0011371C"/>
    <w:rsid w:val="0011382C"/>
    <w:rsid w:val="001138BF"/>
    <w:rsid w:val="00113C35"/>
    <w:rsid w:val="00113F2D"/>
    <w:rsid w:val="00114724"/>
    <w:rsid w:val="00117910"/>
    <w:rsid w:val="00121778"/>
    <w:rsid w:val="001221B4"/>
    <w:rsid w:val="001234CC"/>
    <w:rsid w:val="001262E4"/>
    <w:rsid w:val="00126648"/>
    <w:rsid w:val="00127692"/>
    <w:rsid w:val="00127922"/>
    <w:rsid w:val="00127F18"/>
    <w:rsid w:val="00130086"/>
    <w:rsid w:val="001301F2"/>
    <w:rsid w:val="00130D2D"/>
    <w:rsid w:val="0013145B"/>
    <w:rsid w:val="00131572"/>
    <w:rsid w:val="00131776"/>
    <w:rsid w:val="0013247F"/>
    <w:rsid w:val="0013307C"/>
    <w:rsid w:val="001331F2"/>
    <w:rsid w:val="00133391"/>
    <w:rsid w:val="00134903"/>
    <w:rsid w:val="001356CB"/>
    <w:rsid w:val="00135BA3"/>
    <w:rsid w:val="00135BBB"/>
    <w:rsid w:val="00136157"/>
    <w:rsid w:val="00137088"/>
    <w:rsid w:val="0013796E"/>
    <w:rsid w:val="0014045E"/>
    <w:rsid w:val="00140AA2"/>
    <w:rsid w:val="00141E9C"/>
    <w:rsid w:val="00142BD3"/>
    <w:rsid w:val="00142E46"/>
    <w:rsid w:val="00143339"/>
    <w:rsid w:val="001438CD"/>
    <w:rsid w:val="00144F17"/>
    <w:rsid w:val="0014503A"/>
    <w:rsid w:val="0014529A"/>
    <w:rsid w:val="00145B58"/>
    <w:rsid w:val="001467E6"/>
    <w:rsid w:val="001475BB"/>
    <w:rsid w:val="00147E3B"/>
    <w:rsid w:val="0015048F"/>
    <w:rsid w:val="001504AA"/>
    <w:rsid w:val="0015058D"/>
    <w:rsid w:val="00151965"/>
    <w:rsid w:val="00151C73"/>
    <w:rsid w:val="00151DD9"/>
    <w:rsid w:val="00152052"/>
    <w:rsid w:val="001527CA"/>
    <w:rsid w:val="00153A37"/>
    <w:rsid w:val="00153C83"/>
    <w:rsid w:val="001547E9"/>
    <w:rsid w:val="00154DAB"/>
    <w:rsid w:val="001555B1"/>
    <w:rsid w:val="001555C9"/>
    <w:rsid w:val="00155F54"/>
    <w:rsid w:val="001562D5"/>
    <w:rsid w:val="001563EF"/>
    <w:rsid w:val="00156ABD"/>
    <w:rsid w:val="00156F56"/>
    <w:rsid w:val="001578BD"/>
    <w:rsid w:val="00160FB7"/>
    <w:rsid w:val="00160FDF"/>
    <w:rsid w:val="00161AD2"/>
    <w:rsid w:val="00161E35"/>
    <w:rsid w:val="001628D0"/>
    <w:rsid w:val="001633D5"/>
    <w:rsid w:val="00163FDC"/>
    <w:rsid w:val="00164C93"/>
    <w:rsid w:val="00165603"/>
    <w:rsid w:val="00165B19"/>
    <w:rsid w:val="00165EFC"/>
    <w:rsid w:val="001665CB"/>
    <w:rsid w:val="00166C2E"/>
    <w:rsid w:val="00167F63"/>
    <w:rsid w:val="001705AD"/>
    <w:rsid w:val="00170B7B"/>
    <w:rsid w:val="00171F4E"/>
    <w:rsid w:val="00172182"/>
    <w:rsid w:val="0017376A"/>
    <w:rsid w:val="00173B00"/>
    <w:rsid w:val="00173B48"/>
    <w:rsid w:val="001743A8"/>
    <w:rsid w:val="001745EE"/>
    <w:rsid w:val="00174666"/>
    <w:rsid w:val="00174B3C"/>
    <w:rsid w:val="00175174"/>
    <w:rsid w:val="0017597F"/>
    <w:rsid w:val="0017785F"/>
    <w:rsid w:val="00177F39"/>
    <w:rsid w:val="00180D3D"/>
    <w:rsid w:val="001815AF"/>
    <w:rsid w:val="00182E69"/>
    <w:rsid w:val="00183F1A"/>
    <w:rsid w:val="001849F4"/>
    <w:rsid w:val="00184B62"/>
    <w:rsid w:val="00184F2F"/>
    <w:rsid w:val="0018506F"/>
    <w:rsid w:val="001859C3"/>
    <w:rsid w:val="00185D1B"/>
    <w:rsid w:val="001864D7"/>
    <w:rsid w:val="00187A74"/>
    <w:rsid w:val="00190203"/>
    <w:rsid w:val="00190EE5"/>
    <w:rsid w:val="00190F9C"/>
    <w:rsid w:val="00191095"/>
    <w:rsid w:val="00191368"/>
    <w:rsid w:val="0019139E"/>
    <w:rsid w:val="00191AE6"/>
    <w:rsid w:val="001926B3"/>
    <w:rsid w:val="0019282B"/>
    <w:rsid w:val="001929CC"/>
    <w:rsid w:val="00192F09"/>
    <w:rsid w:val="00193035"/>
    <w:rsid w:val="001931CA"/>
    <w:rsid w:val="0019323C"/>
    <w:rsid w:val="00193B92"/>
    <w:rsid w:val="001946DA"/>
    <w:rsid w:val="00195E8C"/>
    <w:rsid w:val="0019623C"/>
    <w:rsid w:val="00196A09"/>
    <w:rsid w:val="00196AE2"/>
    <w:rsid w:val="001A02F6"/>
    <w:rsid w:val="001A0AE1"/>
    <w:rsid w:val="001A1111"/>
    <w:rsid w:val="001A1501"/>
    <w:rsid w:val="001A3984"/>
    <w:rsid w:val="001A4AFF"/>
    <w:rsid w:val="001A4DCB"/>
    <w:rsid w:val="001A5222"/>
    <w:rsid w:val="001A57AA"/>
    <w:rsid w:val="001A5895"/>
    <w:rsid w:val="001A63A3"/>
    <w:rsid w:val="001A7510"/>
    <w:rsid w:val="001A77E7"/>
    <w:rsid w:val="001A79C3"/>
    <w:rsid w:val="001A7FA5"/>
    <w:rsid w:val="001B14D8"/>
    <w:rsid w:val="001B1836"/>
    <w:rsid w:val="001B1F7A"/>
    <w:rsid w:val="001B2405"/>
    <w:rsid w:val="001B279E"/>
    <w:rsid w:val="001B2BFB"/>
    <w:rsid w:val="001B34AF"/>
    <w:rsid w:val="001B3741"/>
    <w:rsid w:val="001B382F"/>
    <w:rsid w:val="001B49D8"/>
    <w:rsid w:val="001B4ADC"/>
    <w:rsid w:val="001B60A5"/>
    <w:rsid w:val="001B7EB6"/>
    <w:rsid w:val="001C102D"/>
    <w:rsid w:val="001C11C7"/>
    <w:rsid w:val="001C1F80"/>
    <w:rsid w:val="001C2687"/>
    <w:rsid w:val="001C27E1"/>
    <w:rsid w:val="001C4114"/>
    <w:rsid w:val="001C4181"/>
    <w:rsid w:val="001C4F8B"/>
    <w:rsid w:val="001C5157"/>
    <w:rsid w:val="001C5192"/>
    <w:rsid w:val="001C5813"/>
    <w:rsid w:val="001C5D4D"/>
    <w:rsid w:val="001C6275"/>
    <w:rsid w:val="001C689E"/>
    <w:rsid w:val="001C6C5A"/>
    <w:rsid w:val="001C7CF7"/>
    <w:rsid w:val="001D14E2"/>
    <w:rsid w:val="001D1EF0"/>
    <w:rsid w:val="001D408C"/>
    <w:rsid w:val="001D43AA"/>
    <w:rsid w:val="001D4EB8"/>
    <w:rsid w:val="001D59E0"/>
    <w:rsid w:val="001D61A6"/>
    <w:rsid w:val="001D68DA"/>
    <w:rsid w:val="001D769D"/>
    <w:rsid w:val="001D7A85"/>
    <w:rsid w:val="001E0403"/>
    <w:rsid w:val="001E0B90"/>
    <w:rsid w:val="001E1096"/>
    <w:rsid w:val="001E1276"/>
    <w:rsid w:val="001E15E2"/>
    <w:rsid w:val="001E251E"/>
    <w:rsid w:val="001E371B"/>
    <w:rsid w:val="001E38F9"/>
    <w:rsid w:val="001E4948"/>
    <w:rsid w:val="001E4D64"/>
    <w:rsid w:val="001E529F"/>
    <w:rsid w:val="001E5A66"/>
    <w:rsid w:val="001E5EF6"/>
    <w:rsid w:val="001E6B97"/>
    <w:rsid w:val="001E6D17"/>
    <w:rsid w:val="001E6E82"/>
    <w:rsid w:val="001F00C3"/>
    <w:rsid w:val="001F05BA"/>
    <w:rsid w:val="001F08BC"/>
    <w:rsid w:val="001F15A2"/>
    <w:rsid w:val="001F1A23"/>
    <w:rsid w:val="001F27DF"/>
    <w:rsid w:val="001F33D0"/>
    <w:rsid w:val="001F50F1"/>
    <w:rsid w:val="001F5171"/>
    <w:rsid w:val="001F5280"/>
    <w:rsid w:val="001F6831"/>
    <w:rsid w:val="001F6887"/>
    <w:rsid w:val="001F6E29"/>
    <w:rsid w:val="001F6EAC"/>
    <w:rsid w:val="001F7951"/>
    <w:rsid w:val="0020008C"/>
    <w:rsid w:val="00200DFC"/>
    <w:rsid w:val="002010E2"/>
    <w:rsid w:val="0020273E"/>
    <w:rsid w:val="002039DD"/>
    <w:rsid w:val="00204228"/>
    <w:rsid w:val="002044C6"/>
    <w:rsid w:val="002056F1"/>
    <w:rsid w:val="002059A7"/>
    <w:rsid w:val="00205E36"/>
    <w:rsid w:val="0020700B"/>
    <w:rsid w:val="002110F9"/>
    <w:rsid w:val="002117EC"/>
    <w:rsid w:val="00211F6F"/>
    <w:rsid w:val="002129F4"/>
    <w:rsid w:val="00212AC8"/>
    <w:rsid w:val="00214976"/>
    <w:rsid w:val="002151A7"/>
    <w:rsid w:val="00215946"/>
    <w:rsid w:val="00217502"/>
    <w:rsid w:val="002178DC"/>
    <w:rsid w:val="00217C0C"/>
    <w:rsid w:val="00217C38"/>
    <w:rsid w:val="00220D5D"/>
    <w:rsid w:val="00221A2D"/>
    <w:rsid w:val="00221E3C"/>
    <w:rsid w:val="0022203B"/>
    <w:rsid w:val="00222973"/>
    <w:rsid w:val="00222D4F"/>
    <w:rsid w:val="00223C80"/>
    <w:rsid w:val="002242C7"/>
    <w:rsid w:val="00224D3F"/>
    <w:rsid w:val="002250A9"/>
    <w:rsid w:val="00225A8D"/>
    <w:rsid w:val="00226B71"/>
    <w:rsid w:val="00230452"/>
    <w:rsid w:val="00230E08"/>
    <w:rsid w:val="0023203F"/>
    <w:rsid w:val="002325D4"/>
    <w:rsid w:val="00232C35"/>
    <w:rsid w:val="00233046"/>
    <w:rsid w:val="002332E6"/>
    <w:rsid w:val="002336F4"/>
    <w:rsid w:val="00234F88"/>
    <w:rsid w:val="002351E9"/>
    <w:rsid w:val="00235C9D"/>
    <w:rsid w:val="00235D94"/>
    <w:rsid w:val="002373EC"/>
    <w:rsid w:val="002376D2"/>
    <w:rsid w:val="00237AF6"/>
    <w:rsid w:val="00237D7F"/>
    <w:rsid w:val="00241746"/>
    <w:rsid w:val="002423D8"/>
    <w:rsid w:val="0024495D"/>
    <w:rsid w:val="002449A4"/>
    <w:rsid w:val="00246392"/>
    <w:rsid w:val="00251D90"/>
    <w:rsid w:val="00252386"/>
    <w:rsid w:val="00252417"/>
    <w:rsid w:val="0025399D"/>
    <w:rsid w:val="00254448"/>
    <w:rsid w:val="002546FC"/>
    <w:rsid w:val="00254D15"/>
    <w:rsid w:val="00254D9D"/>
    <w:rsid w:val="00257532"/>
    <w:rsid w:val="002578BF"/>
    <w:rsid w:val="00257DD5"/>
    <w:rsid w:val="00260218"/>
    <w:rsid w:val="0026153D"/>
    <w:rsid w:val="00261595"/>
    <w:rsid w:val="00261A4D"/>
    <w:rsid w:val="00261E10"/>
    <w:rsid w:val="00262667"/>
    <w:rsid w:val="00262975"/>
    <w:rsid w:val="00263EFC"/>
    <w:rsid w:val="00264997"/>
    <w:rsid w:val="00264B49"/>
    <w:rsid w:val="002669A1"/>
    <w:rsid w:val="00266C99"/>
    <w:rsid w:val="002673EF"/>
    <w:rsid w:val="00267E85"/>
    <w:rsid w:val="00270346"/>
    <w:rsid w:val="002708D2"/>
    <w:rsid w:val="0027118A"/>
    <w:rsid w:val="0027126B"/>
    <w:rsid w:val="00272676"/>
    <w:rsid w:val="00272FD6"/>
    <w:rsid w:val="002736C8"/>
    <w:rsid w:val="0027421C"/>
    <w:rsid w:val="002752CD"/>
    <w:rsid w:val="0027639F"/>
    <w:rsid w:val="0027735F"/>
    <w:rsid w:val="00277688"/>
    <w:rsid w:val="00277C65"/>
    <w:rsid w:val="00280313"/>
    <w:rsid w:val="0028142E"/>
    <w:rsid w:val="00282760"/>
    <w:rsid w:val="002837A0"/>
    <w:rsid w:val="0028402A"/>
    <w:rsid w:val="002840AA"/>
    <w:rsid w:val="002841BC"/>
    <w:rsid w:val="002843F7"/>
    <w:rsid w:val="00284E31"/>
    <w:rsid w:val="00284FB1"/>
    <w:rsid w:val="00285F54"/>
    <w:rsid w:val="00286A85"/>
    <w:rsid w:val="00286F84"/>
    <w:rsid w:val="00287C2D"/>
    <w:rsid w:val="002911C2"/>
    <w:rsid w:val="002914DF"/>
    <w:rsid w:val="00292697"/>
    <w:rsid w:val="002929FE"/>
    <w:rsid w:val="00292E5E"/>
    <w:rsid w:val="00292F3B"/>
    <w:rsid w:val="0029367B"/>
    <w:rsid w:val="002942C9"/>
    <w:rsid w:val="00295049"/>
    <w:rsid w:val="002965D9"/>
    <w:rsid w:val="00297092"/>
    <w:rsid w:val="002971E5"/>
    <w:rsid w:val="0029786E"/>
    <w:rsid w:val="002A280B"/>
    <w:rsid w:val="002A6719"/>
    <w:rsid w:val="002A6FA2"/>
    <w:rsid w:val="002A7A8B"/>
    <w:rsid w:val="002A7D75"/>
    <w:rsid w:val="002B0BEF"/>
    <w:rsid w:val="002B182F"/>
    <w:rsid w:val="002B3DBE"/>
    <w:rsid w:val="002B4598"/>
    <w:rsid w:val="002B497C"/>
    <w:rsid w:val="002B521C"/>
    <w:rsid w:val="002B5221"/>
    <w:rsid w:val="002B55D5"/>
    <w:rsid w:val="002B5B85"/>
    <w:rsid w:val="002B5C27"/>
    <w:rsid w:val="002B5D77"/>
    <w:rsid w:val="002B607D"/>
    <w:rsid w:val="002B616C"/>
    <w:rsid w:val="002B628B"/>
    <w:rsid w:val="002C0653"/>
    <w:rsid w:val="002C0785"/>
    <w:rsid w:val="002C0A1F"/>
    <w:rsid w:val="002C1D08"/>
    <w:rsid w:val="002C2F9B"/>
    <w:rsid w:val="002C4188"/>
    <w:rsid w:val="002C4F34"/>
    <w:rsid w:val="002C53ED"/>
    <w:rsid w:val="002C57C0"/>
    <w:rsid w:val="002C5DE8"/>
    <w:rsid w:val="002C6C8E"/>
    <w:rsid w:val="002C72E6"/>
    <w:rsid w:val="002C7C13"/>
    <w:rsid w:val="002C7DED"/>
    <w:rsid w:val="002C7E3B"/>
    <w:rsid w:val="002D0243"/>
    <w:rsid w:val="002D1DEB"/>
    <w:rsid w:val="002D2479"/>
    <w:rsid w:val="002D24E2"/>
    <w:rsid w:val="002D2CDF"/>
    <w:rsid w:val="002D39F9"/>
    <w:rsid w:val="002D41FD"/>
    <w:rsid w:val="002D436A"/>
    <w:rsid w:val="002D56FA"/>
    <w:rsid w:val="002D7961"/>
    <w:rsid w:val="002D7980"/>
    <w:rsid w:val="002E0039"/>
    <w:rsid w:val="002E0FC1"/>
    <w:rsid w:val="002E13E1"/>
    <w:rsid w:val="002E140B"/>
    <w:rsid w:val="002E1F4C"/>
    <w:rsid w:val="002E2506"/>
    <w:rsid w:val="002E28B9"/>
    <w:rsid w:val="002E2C42"/>
    <w:rsid w:val="002E302D"/>
    <w:rsid w:val="002E35C1"/>
    <w:rsid w:val="002E3D95"/>
    <w:rsid w:val="002E50D9"/>
    <w:rsid w:val="002E511F"/>
    <w:rsid w:val="002E5387"/>
    <w:rsid w:val="002E68F8"/>
    <w:rsid w:val="002E6CDA"/>
    <w:rsid w:val="002E6D7F"/>
    <w:rsid w:val="002E7294"/>
    <w:rsid w:val="002E7661"/>
    <w:rsid w:val="002E78FA"/>
    <w:rsid w:val="002E7E3E"/>
    <w:rsid w:val="002E7ECB"/>
    <w:rsid w:val="002F08AE"/>
    <w:rsid w:val="002F0FAE"/>
    <w:rsid w:val="002F1808"/>
    <w:rsid w:val="002F1F40"/>
    <w:rsid w:val="002F246F"/>
    <w:rsid w:val="002F3254"/>
    <w:rsid w:val="002F3F2A"/>
    <w:rsid w:val="002F41B2"/>
    <w:rsid w:val="002F4374"/>
    <w:rsid w:val="002F5140"/>
    <w:rsid w:val="002F58EF"/>
    <w:rsid w:val="002F64F1"/>
    <w:rsid w:val="002F6605"/>
    <w:rsid w:val="002F67AD"/>
    <w:rsid w:val="002F6FE5"/>
    <w:rsid w:val="002F79BE"/>
    <w:rsid w:val="003001FB"/>
    <w:rsid w:val="003005AC"/>
    <w:rsid w:val="00300755"/>
    <w:rsid w:val="0030100C"/>
    <w:rsid w:val="00303692"/>
    <w:rsid w:val="003039E9"/>
    <w:rsid w:val="00303D4B"/>
    <w:rsid w:val="00304825"/>
    <w:rsid w:val="003049A1"/>
    <w:rsid w:val="00304FC3"/>
    <w:rsid w:val="003057E7"/>
    <w:rsid w:val="00305AD7"/>
    <w:rsid w:val="003060A1"/>
    <w:rsid w:val="00310991"/>
    <w:rsid w:val="00310D25"/>
    <w:rsid w:val="0031141A"/>
    <w:rsid w:val="00311444"/>
    <w:rsid w:val="00311B25"/>
    <w:rsid w:val="00313E7B"/>
    <w:rsid w:val="00314466"/>
    <w:rsid w:val="00314B74"/>
    <w:rsid w:val="00316F5E"/>
    <w:rsid w:val="0031728D"/>
    <w:rsid w:val="003177FE"/>
    <w:rsid w:val="00317F32"/>
    <w:rsid w:val="003203E3"/>
    <w:rsid w:val="00320E59"/>
    <w:rsid w:val="00321B57"/>
    <w:rsid w:val="00321FC4"/>
    <w:rsid w:val="00322AFF"/>
    <w:rsid w:val="00322CB9"/>
    <w:rsid w:val="0032318F"/>
    <w:rsid w:val="00324363"/>
    <w:rsid w:val="00324441"/>
    <w:rsid w:val="0032481E"/>
    <w:rsid w:val="00326806"/>
    <w:rsid w:val="00330EE4"/>
    <w:rsid w:val="00331438"/>
    <w:rsid w:val="00331C11"/>
    <w:rsid w:val="00331D1F"/>
    <w:rsid w:val="003320B9"/>
    <w:rsid w:val="003329AD"/>
    <w:rsid w:val="00332BEB"/>
    <w:rsid w:val="00332CFE"/>
    <w:rsid w:val="00332D57"/>
    <w:rsid w:val="00332F8C"/>
    <w:rsid w:val="00333410"/>
    <w:rsid w:val="00333AB4"/>
    <w:rsid w:val="00334215"/>
    <w:rsid w:val="003346D5"/>
    <w:rsid w:val="0033574E"/>
    <w:rsid w:val="00335F32"/>
    <w:rsid w:val="00336C4B"/>
    <w:rsid w:val="0033736D"/>
    <w:rsid w:val="00337547"/>
    <w:rsid w:val="00337F09"/>
    <w:rsid w:val="003400BC"/>
    <w:rsid w:val="003409AD"/>
    <w:rsid w:val="0034123A"/>
    <w:rsid w:val="003414C4"/>
    <w:rsid w:val="003414FB"/>
    <w:rsid w:val="0034163C"/>
    <w:rsid w:val="00341A45"/>
    <w:rsid w:val="00341F10"/>
    <w:rsid w:val="00343463"/>
    <w:rsid w:val="003444E5"/>
    <w:rsid w:val="00344B69"/>
    <w:rsid w:val="003455B2"/>
    <w:rsid w:val="003456C6"/>
    <w:rsid w:val="003456E0"/>
    <w:rsid w:val="00345F42"/>
    <w:rsid w:val="00345FEB"/>
    <w:rsid w:val="00347038"/>
    <w:rsid w:val="003470FB"/>
    <w:rsid w:val="003472A0"/>
    <w:rsid w:val="003473B2"/>
    <w:rsid w:val="00350018"/>
    <w:rsid w:val="0035152F"/>
    <w:rsid w:val="00352C44"/>
    <w:rsid w:val="00352E7C"/>
    <w:rsid w:val="0035402C"/>
    <w:rsid w:val="003565CE"/>
    <w:rsid w:val="0035783D"/>
    <w:rsid w:val="003600C3"/>
    <w:rsid w:val="00360577"/>
    <w:rsid w:val="00360DD0"/>
    <w:rsid w:val="00362414"/>
    <w:rsid w:val="003629BE"/>
    <w:rsid w:val="00362ED3"/>
    <w:rsid w:val="00363163"/>
    <w:rsid w:val="00365383"/>
    <w:rsid w:val="00365C01"/>
    <w:rsid w:val="003664DB"/>
    <w:rsid w:val="003667E8"/>
    <w:rsid w:val="00366B48"/>
    <w:rsid w:val="00367804"/>
    <w:rsid w:val="00370106"/>
    <w:rsid w:val="003704E3"/>
    <w:rsid w:val="0037090B"/>
    <w:rsid w:val="00370B08"/>
    <w:rsid w:val="00371111"/>
    <w:rsid w:val="00371627"/>
    <w:rsid w:val="00371CD9"/>
    <w:rsid w:val="003724F1"/>
    <w:rsid w:val="003734AE"/>
    <w:rsid w:val="00373ADD"/>
    <w:rsid w:val="0037624E"/>
    <w:rsid w:val="003766C7"/>
    <w:rsid w:val="00377435"/>
    <w:rsid w:val="0037789E"/>
    <w:rsid w:val="00377B86"/>
    <w:rsid w:val="00380535"/>
    <w:rsid w:val="00380C19"/>
    <w:rsid w:val="00381D5C"/>
    <w:rsid w:val="00381F95"/>
    <w:rsid w:val="003828C0"/>
    <w:rsid w:val="00382F9E"/>
    <w:rsid w:val="0038364F"/>
    <w:rsid w:val="00384942"/>
    <w:rsid w:val="003849C5"/>
    <w:rsid w:val="0038533D"/>
    <w:rsid w:val="003854B1"/>
    <w:rsid w:val="00385D1E"/>
    <w:rsid w:val="0038688D"/>
    <w:rsid w:val="00387840"/>
    <w:rsid w:val="00387A1E"/>
    <w:rsid w:val="0039007B"/>
    <w:rsid w:val="00390459"/>
    <w:rsid w:val="0039100A"/>
    <w:rsid w:val="00391613"/>
    <w:rsid w:val="00391A68"/>
    <w:rsid w:val="00392DB1"/>
    <w:rsid w:val="00394779"/>
    <w:rsid w:val="00394D0D"/>
    <w:rsid w:val="00394FC7"/>
    <w:rsid w:val="00396D74"/>
    <w:rsid w:val="0039738C"/>
    <w:rsid w:val="003A115C"/>
    <w:rsid w:val="003A142D"/>
    <w:rsid w:val="003A193A"/>
    <w:rsid w:val="003A1BE1"/>
    <w:rsid w:val="003A2BD6"/>
    <w:rsid w:val="003A2BF4"/>
    <w:rsid w:val="003A30C8"/>
    <w:rsid w:val="003A3B11"/>
    <w:rsid w:val="003A4002"/>
    <w:rsid w:val="003A4304"/>
    <w:rsid w:val="003A494C"/>
    <w:rsid w:val="003A4EAC"/>
    <w:rsid w:val="003A66F1"/>
    <w:rsid w:val="003A6B6B"/>
    <w:rsid w:val="003B042B"/>
    <w:rsid w:val="003B0B49"/>
    <w:rsid w:val="003B0BA5"/>
    <w:rsid w:val="003B0F9D"/>
    <w:rsid w:val="003B1698"/>
    <w:rsid w:val="003B17FE"/>
    <w:rsid w:val="003B2669"/>
    <w:rsid w:val="003B339F"/>
    <w:rsid w:val="003B3C91"/>
    <w:rsid w:val="003B3E01"/>
    <w:rsid w:val="003B4B11"/>
    <w:rsid w:val="003B4D46"/>
    <w:rsid w:val="003B784A"/>
    <w:rsid w:val="003B7EDB"/>
    <w:rsid w:val="003C015D"/>
    <w:rsid w:val="003C07FC"/>
    <w:rsid w:val="003C083E"/>
    <w:rsid w:val="003C27F3"/>
    <w:rsid w:val="003C2C59"/>
    <w:rsid w:val="003C2ECC"/>
    <w:rsid w:val="003C408C"/>
    <w:rsid w:val="003C54B0"/>
    <w:rsid w:val="003C5944"/>
    <w:rsid w:val="003C5C64"/>
    <w:rsid w:val="003C66C7"/>
    <w:rsid w:val="003C708E"/>
    <w:rsid w:val="003C76CB"/>
    <w:rsid w:val="003C7C90"/>
    <w:rsid w:val="003D0996"/>
    <w:rsid w:val="003D1603"/>
    <w:rsid w:val="003D2885"/>
    <w:rsid w:val="003D2EBD"/>
    <w:rsid w:val="003D3474"/>
    <w:rsid w:val="003D35D2"/>
    <w:rsid w:val="003D45B1"/>
    <w:rsid w:val="003D4E96"/>
    <w:rsid w:val="003D4EDE"/>
    <w:rsid w:val="003D4EDF"/>
    <w:rsid w:val="003D5C78"/>
    <w:rsid w:val="003D6D51"/>
    <w:rsid w:val="003D73A4"/>
    <w:rsid w:val="003D7918"/>
    <w:rsid w:val="003E08C0"/>
    <w:rsid w:val="003E15BE"/>
    <w:rsid w:val="003E1704"/>
    <w:rsid w:val="003E2CE6"/>
    <w:rsid w:val="003E3009"/>
    <w:rsid w:val="003E316A"/>
    <w:rsid w:val="003E36EE"/>
    <w:rsid w:val="003E3B76"/>
    <w:rsid w:val="003E5DFD"/>
    <w:rsid w:val="003E6498"/>
    <w:rsid w:val="003E7F62"/>
    <w:rsid w:val="003E7FB7"/>
    <w:rsid w:val="003F0091"/>
    <w:rsid w:val="003F0472"/>
    <w:rsid w:val="003F05A1"/>
    <w:rsid w:val="003F1312"/>
    <w:rsid w:val="003F1B76"/>
    <w:rsid w:val="003F1BD2"/>
    <w:rsid w:val="003F211A"/>
    <w:rsid w:val="003F29DC"/>
    <w:rsid w:val="003F3289"/>
    <w:rsid w:val="003F4611"/>
    <w:rsid w:val="003F4B17"/>
    <w:rsid w:val="003F5878"/>
    <w:rsid w:val="003F5EDE"/>
    <w:rsid w:val="003F6092"/>
    <w:rsid w:val="003F6815"/>
    <w:rsid w:val="003F6E84"/>
    <w:rsid w:val="00400B5F"/>
    <w:rsid w:val="00401226"/>
    <w:rsid w:val="004014D5"/>
    <w:rsid w:val="00402756"/>
    <w:rsid w:val="00402B0C"/>
    <w:rsid w:val="00402B9A"/>
    <w:rsid w:val="00403E50"/>
    <w:rsid w:val="00404296"/>
    <w:rsid w:val="00406254"/>
    <w:rsid w:val="00407954"/>
    <w:rsid w:val="004117F3"/>
    <w:rsid w:val="00411C2C"/>
    <w:rsid w:val="0041336F"/>
    <w:rsid w:val="00413FC2"/>
    <w:rsid w:val="00414168"/>
    <w:rsid w:val="0041473A"/>
    <w:rsid w:val="00414779"/>
    <w:rsid w:val="00414780"/>
    <w:rsid w:val="00414785"/>
    <w:rsid w:val="00414A48"/>
    <w:rsid w:val="00414AB4"/>
    <w:rsid w:val="00414BBF"/>
    <w:rsid w:val="004151D6"/>
    <w:rsid w:val="00415276"/>
    <w:rsid w:val="00415FBB"/>
    <w:rsid w:val="00417245"/>
    <w:rsid w:val="00417329"/>
    <w:rsid w:val="004174B0"/>
    <w:rsid w:val="00421E87"/>
    <w:rsid w:val="00421EDA"/>
    <w:rsid w:val="004227E4"/>
    <w:rsid w:val="00422832"/>
    <w:rsid w:val="00423D58"/>
    <w:rsid w:val="004244C0"/>
    <w:rsid w:val="00424BF8"/>
    <w:rsid w:val="00424E65"/>
    <w:rsid w:val="004253D1"/>
    <w:rsid w:val="004264EC"/>
    <w:rsid w:val="004269D8"/>
    <w:rsid w:val="00427059"/>
    <w:rsid w:val="0042758F"/>
    <w:rsid w:val="004279E6"/>
    <w:rsid w:val="004302B9"/>
    <w:rsid w:val="0043034F"/>
    <w:rsid w:val="004304F0"/>
    <w:rsid w:val="004305B2"/>
    <w:rsid w:val="0043133E"/>
    <w:rsid w:val="00433245"/>
    <w:rsid w:val="004338A4"/>
    <w:rsid w:val="00433B60"/>
    <w:rsid w:val="00433D3F"/>
    <w:rsid w:val="004342C0"/>
    <w:rsid w:val="00434B96"/>
    <w:rsid w:val="0043536C"/>
    <w:rsid w:val="00435823"/>
    <w:rsid w:val="00437CAC"/>
    <w:rsid w:val="00437E21"/>
    <w:rsid w:val="0044271C"/>
    <w:rsid w:val="004428D9"/>
    <w:rsid w:val="00442F63"/>
    <w:rsid w:val="00443360"/>
    <w:rsid w:val="00443736"/>
    <w:rsid w:val="00443992"/>
    <w:rsid w:val="00443E46"/>
    <w:rsid w:val="0044471B"/>
    <w:rsid w:val="00446C8E"/>
    <w:rsid w:val="00446F56"/>
    <w:rsid w:val="004470BE"/>
    <w:rsid w:val="0045008E"/>
    <w:rsid w:val="00450B27"/>
    <w:rsid w:val="004515F7"/>
    <w:rsid w:val="00451BD6"/>
    <w:rsid w:val="00452A84"/>
    <w:rsid w:val="00453002"/>
    <w:rsid w:val="00453C23"/>
    <w:rsid w:val="00453E75"/>
    <w:rsid w:val="00454812"/>
    <w:rsid w:val="004549AA"/>
    <w:rsid w:val="00455D66"/>
    <w:rsid w:val="00455FD1"/>
    <w:rsid w:val="00456364"/>
    <w:rsid w:val="00457452"/>
    <w:rsid w:val="004574FF"/>
    <w:rsid w:val="004576C6"/>
    <w:rsid w:val="004609EA"/>
    <w:rsid w:val="0046121F"/>
    <w:rsid w:val="00461D4D"/>
    <w:rsid w:val="004622E3"/>
    <w:rsid w:val="00462AC9"/>
    <w:rsid w:val="004645C7"/>
    <w:rsid w:val="0046469A"/>
    <w:rsid w:val="00466BF9"/>
    <w:rsid w:val="00467B60"/>
    <w:rsid w:val="004702E8"/>
    <w:rsid w:val="00470AE6"/>
    <w:rsid w:val="00470B91"/>
    <w:rsid w:val="004712B8"/>
    <w:rsid w:val="00471EF2"/>
    <w:rsid w:val="0047206D"/>
    <w:rsid w:val="00472F9D"/>
    <w:rsid w:val="00473CB8"/>
    <w:rsid w:val="00474E17"/>
    <w:rsid w:val="0047551A"/>
    <w:rsid w:val="00475D00"/>
    <w:rsid w:val="00475DB2"/>
    <w:rsid w:val="004774C8"/>
    <w:rsid w:val="004775A3"/>
    <w:rsid w:val="0048178A"/>
    <w:rsid w:val="0048188D"/>
    <w:rsid w:val="00481F08"/>
    <w:rsid w:val="00482122"/>
    <w:rsid w:val="00482511"/>
    <w:rsid w:val="00482ACA"/>
    <w:rsid w:val="00483C90"/>
    <w:rsid w:val="00483C9A"/>
    <w:rsid w:val="004845D0"/>
    <w:rsid w:val="00484ABE"/>
    <w:rsid w:val="00484E1E"/>
    <w:rsid w:val="00484F24"/>
    <w:rsid w:val="0048578B"/>
    <w:rsid w:val="00485910"/>
    <w:rsid w:val="00485CD5"/>
    <w:rsid w:val="00485D84"/>
    <w:rsid w:val="00486813"/>
    <w:rsid w:val="00486CB4"/>
    <w:rsid w:val="00487854"/>
    <w:rsid w:val="00490FF2"/>
    <w:rsid w:val="004912C4"/>
    <w:rsid w:val="004918E2"/>
    <w:rsid w:val="004924CA"/>
    <w:rsid w:val="00492589"/>
    <w:rsid w:val="00492F54"/>
    <w:rsid w:val="0049322D"/>
    <w:rsid w:val="00493F5D"/>
    <w:rsid w:val="00494C66"/>
    <w:rsid w:val="0049529E"/>
    <w:rsid w:val="00495329"/>
    <w:rsid w:val="00495BEC"/>
    <w:rsid w:val="00495C23"/>
    <w:rsid w:val="00496234"/>
    <w:rsid w:val="00496913"/>
    <w:rsid w:val="004971C2"/>
    <w:rsid w:val="00497F7F"/>
    <w:rsid w:val="004A16A8"/>
    <w:rsid w:val="004A3084"/>
    <w:rsid w:val="004A3096"/>
    <w:rsid w:val="004A31C2"/>
    <w:rsid w:val="004A3433"/>
    <w:rsid w:val="004A35AC"/>
    <w:rsid w:val="004A3C7C"/>
    <w:rsid w:val="004A425C"/>
    <w:rsid w:val="004A433B"/>
    <w:rsid w:val="004A44C0"/>
    <w:rsid w:val="004A4D98"/>
    <w:rsid w:val="004A5B44"/>
    <w:rsid w:val="004A5E2D"/>
    <w:rsid w:val="004A7895"/>
    <w:rsid w:val="004B03F0"/>
    <w:rsid w:val="004B0A9F"/>
    <w:rsid w:val="004B116A"/>
    <w:rsid w:val="004B2697"/>
    <w:rsid w:val="004B2A91"/>
    <w:rsid w:val="004B503F"/>
    <w:rsid w:val="004B5A36"/>
    <w:rsid w:val="004B65E5"/>
    <w:rsid w:val="004B6D45"/>
    <w:rsid w:val="004B719A"/>
    <w:rsid w:val="004B7386"/>
    <w:rsid w:val="004B7F64"/>
    <w:rsid w:val="004C0082"/>
    <w:rsid w:val="004C035D"/>
    <w:rsid w:val="004C0CE9"/>
    <w:rsid w:val="004C106D"/>
    <w:rsid w:val="004C1174"/>
    <w:rsid w:val="004C1F11"/>
    <w:rsid w:val="004C36F2"/>
    <w:rsid w:val="004C3905"/>
    <w:rsid w:val="004C3970"/>
    <w:rsid w:val="004C397E"/>
    <w:rsid w:val="004C3B08"/>
    <w:rsid w:val="004C3CB5"/>
    <w:rsid w:val="004C4221"/>
    <w:rsid w:val="004C423C"/>
    <w:rsid w:val="004C4344"/>
    <w:rsid w:val="004C4F82"/>
    <w:rsid w:val="004C71F2"/>
    <w:rsid w:val="004C78EC"/>
    <w:rsid w:val="004D0840"/>
    <w:rsid w:val="004D1DDD"/>
    <w:rsid w:val="004D2945"/>
    <w:rsid w:val="004D2B43"/>
    <w:rsid w:val="004D4DD6"/>
    <w:rsid w:val="004D5665"/>
    <w:rsid w:val="004D5EC9"/>
    <w:rsid w:val="004D60A4"/>
    <w:rsid w:val="004D6F96"/>
    <w:rsid w:val="004D7D12"/>
    <w:rsid w:val="004D7FFE"/>
    <w:rsid w:val="004E015E"/>
    <w:rsid w:val="004E18E2"/>
    <w:rsid w:val="004E1B23"/>
    <w:rsid w:val="004E2166"/>
    <w:rsid w:val="004E2620"/>
    <w:rsid w:val="004E2E76"/>
    <w:rsid w:val="004E3627"/>
    <w:rsid w:val="004E3F57"/>
    <w:rsid w:val="004E4652"/>
    <w:rsid w:val="004E6F84"/>
    <w:rsid w:val="004E7336"/>
    <w:rsid w:val="004E78CE"/>
    <w:rsid w:val="004E7D0A"/>
    <w:rsid w:val="004E7DA7"/>
    <w:rsid w:val="004F03BC"/>
    <w:rsid w:val="004F0CC7"/>
    <w:rsid w:val="004F0CF0"/>
    <w:rsid w:val="004F16E9"/>
    <w:rsid w:val="004F2FCB"/>
    <w:rsid w:val="004F3072"/>
    <w:rsid w:val="004F3684"/>
    <w:rsid w:val="004F535D"/>
    <w:rsid w:val="004F5A22"/>
    <w:rsid w:val="004F64DA"/>
    <w:rsid w:val="004F6BC4"/>
    <w:rsid w:val="004F6D42"/>
    <w:rsid w:val="004F6F1C"/>
    <w:rsid w:val="004F7D76"/>
    <w:rsid w:val="0050267E"/>
    <w:rsid w:val="005026C2"/>
    <w:rsid w:val="005027C7"/>
    <w:rsid w:val="00503543"/>
    <w:rsid w:val="0050369E"/>
    <w:rsid w:val="00504D83"/>
    <w:rsid w:val="005056D6"/>
    <w:rsid w:val="0050592D"/>
    <w:rsid w:val="005059E8"/>
    <w:rsid w:val="00505E33"/>
    <w:rsid w:val="0050702F"/>
    <w:rsid w:val="00507999"/>
    <w:rsid w:val="00507E7D"/>
    <w:rsid w:val="00507F67"/>
    <w:rsid w:val="0051025A"/>
    <w:rsid w:val="005107FF"/>
    <w:rsid w:val="00510F1B"/>
    <w:rsid w:val="0051112F"/>
    <w:rsid w:val="0051154A"/>
    <w:rsid w:val="005138E6"/>
    <w:rsid w:val="005141F9"/>
    <w:rsid w:val="00514463"/>
    <w:rsid w:val="00514523"/>
    <w:rsid w:val="00514AF4"/>
    <w:rsid w:val="00514C56"/>
    <w:rsid w:val="00515496"/>
    <w:rsid w:val="005157C6"/>
    <w:rsid w:val="00515A8B"/>
    <w:rsid w:val="005173C9"/>
    <w:rsid w:val="00520B27"/>
    <w:rsid w:val="005210D0"/>
    <w:rsid w:val="00521FE9"/>
    <w:rsid w:val="00522639"/>
    <w:rsid w:val="00522DBA"/>
    <w:rsid w:val="005262C0"/>
    <w:rsid w:val="005265DF"/>
    <w:rsid w:val="0052726C"/>
    <w:rsid w:val="005301CC"/>
    <w:rsid w:val="005304C0"/>
    <w:rsid w:val="00530A8F"/>
    <w:rsid w:val="00532295"/>
    <w:rsid w:val="00533694"/>
    <w:rsid w:val="005339CC"/>
    <w:rsid w:val="00533A86"/>
    <w:rsid w:val="005347ED"/>
    <w:rsid w:val="005348D6"/>
    <w:rsid w:val="00534BEF"/>
    <w:rsid w:val="00535345"/>
    <w:rsid w:val="00535DD6"/>
    <w:rsid w:val="005368C1"/>
    <w:rsid w:val="005416A8"/>
    <w:rsid w:val="00541A82"/>
    <w:rsid w:val="005439B2"/>
    <w:rsid w:val="005439FE"/>
    <w:rsid w:val="00543DB4"/>
    <w:rsid w:val="005442E9"/>
    <w:rsid w:val="00544584"/>
    <w:rsid w:val="00544A2B"/>
    <w:rsid w:val="00544F7C"/>
    <w:rsid w:val="005451C8"/>
    <w:rsid w:val="0054654B"/>
    <w:rsid w:val="00546F46"/>
    <w:rsid w:val="005476E6"/>
    <w:rsid w:val="00547A2D"/>
    <w:rsid w:val="00550850"/>
    <w:rsid w:val="00550E3B"/>
    <w:rsid w:val="00550FAF"/>
    <w:rsid w:val="00552217"/>
    <w:rsid w:val="005527E8"/>
    <w:rsid w:val="00553013"/>
    <w:rsid w:val="00554088"/>
    <w:rsid w:val="0055432E"/>
    <w:rsid w:val="005548C6"/>
    <w:rsid w:val="00555687"/>
    <w:rsid w:val="005556C3"/>
    <w:rsid w:val="0055730A"/>
    <w:rsid w:val="00557B26"/>
    <w:rsid w:val="00557FCB"/>
    <w:rsid w:val="00560549"/>
    <w:rsid w:val="005613B1"/>
    <w:rsid w:val="0056271D"/>
    <w:rsid w:val="00563AB9"/>
    <w:rsid w:val="00564670"/>
    <w:rsid w:val="0056673F"/>
    <w:rsid w:val="0057078D"/>
    <w:rsid w:val="00570F56"/>
    <w:rsid w:val="00570F88"/>
    <w:rsid w:val="00571C6F"/>
    <w:rsid w:val="00571D8F"/>
    <w:rsid w:val="0057288C"/>
    <w:rsid w:val="00574A63"/>
    <w:rsid w:val="00575C76"/>
    <w:rsid w:val="00576173"/>
    <w:rsid w:val="00576538"/>
    <w:rsid w:val="00576799"/>
    <w:rsid w:val="00576E6C"/>
    <w:rsid w:val="005772A4"/>
    <w:rsid w:val="00577317"/>
    <w:rsid w:val="00577BF7"/>
    <w:rsid w:val="00580D61"/>
    <w:rsid w:val="00581A20"/>
    <w:rsid w:val="0058231D"/>
    <w:rsid w:val="00582660"/>
    <w:rsid w:val="00582815"/>
    <w:rsid w:val="00583419"/>
    <w:rsid w:val="00583639"/>
    <w:rsid w:val="00583773"/>
    <w:rsid w:val="00583CF8"/>
    <w:rsid w:val="00584341"/>
    <w:rsid w:val="005858EF"/>
    <w:rsid w:val="005860C1"/>
    <w:rsid w:val="00586652"/>
    <w:rsid w:val="005866EC"/>
    <w:rsid w:val="00587295"/>
    <w:rsid w:val="005872F6"/>
    <w:rsid w:val="0058795C"/>
    <w:rsid w:val="00587983"/>
    <w:rsid w:val="00587FDA"/>
    <w:rsid w:val="00590C3D"/>
    <w:rsid w:val="00590D8A"/>
    <w:rsid w:val="0059225D"/>
    <w:rsid w:val="0059398B"/>
    <w:rsid w:val="0059461E"/>
    <w:rsid w:val="005947CC"/>
    <w:rsid w:val="00594A9D"/>
    <w:rsid w:val="00596716"/>
    <w:rsid w:val="00596BFC"/>
    <w:rsid w:val="00597755"/>
    <w:rsid w:val="005A008E"/>
    <w:rsid w:val="005A0722"/>
    <w:rsid w:val="005A234C"/>
    <w:rsid w:val="005A2EA2"/>
    <w:rsid w:val="005A307D"/>
    <w:rsid w:val="005A31AD"/>
    <w:rsid w:val="005A4551"/>
    <w:rsid w:val="005A48D6"/>
    <w:rsid w:val="005A4B93"/>
    <w:rsid w:val="005A574F"/>
    <w:rsid w:val="005A5E83"/>
    <w:rsid w:val="005A6785"/>
    <w:rsid w:val="005A6B19"/>
    <w:rsid w:val="005B1C83"/>
    <w:rsid w:val="005B1F38"/>
    <w:rsid w:val="005B3B1F"/>
    <w:rsid w:val="005B4EB0"/>
    <w:rsid w:val="005B5632"/>
    <w:rsid w:val="005B5B2E"/>
    <w:rsid w:val="005B69D4"/>
    <w:rsid w:val="005B789A"/>
    <w:rsid w:val="005B7A42"/>
    <w:rsid w:val="005B7BA0"/>
    <w:rsid w:val="005B7C28"/>
    <w:rsid w:val="005B7CC2"/>
    <w:rsid w:val="005C08E4"/>
    <w:rsid w:val="005C0D58"/>
    <w:rsid w:val="005C211A"/>
    <w:rsid w:val="005C2953"/>
    <w:rsid w:val="005C2E02"/>
    <w:rsid w:val="005C2E5C"/>
    <w:rsid w:val="005C32D8"/>
    <w:rsid w:val="005C439B"/>
    <w:rsid w:val="005C4779"/>
    <w:rsid w:val="005C4B50"/>
    <w:rsid w:val="005C4D08"/>
    <w:rsid w:val="005C5A43"/>
    <w:rsid w:val="005C5EB3"/>
    <w:rsid w:val="005C62AE"/>
    <w:rsid w:val="005C630D"/>
    <w:rsid w:val="005C64DF"/>
    <w:rsid w:val="005C6AA2"/>
    <w:rsid w:val="005C6E2D"/>
    <w:rsid w:val="005C7116"/>
    <w:rsid w:val="005D0EBD"/>
    <w:rsid w:val="005D10C1"/>
    <w:rsid w:val="005D1764"/>
    <w:rsid w:val="005D1F90"/>
    <w:rsid w:val="005D2427"/>
    <w:rsid w:val="005D2E7E"/>
    <w:rsid w:val="005D3364"/>
    <w:rsid w:val="005D4497"/>
    <w:rsid w:val="005D4AB8"/>
    <w:rsid w:val="005D4FF5"/>
    <w:rsid w:val="005D5E44"/>
    <w:rsid w:val="005D5F44"/>
    <w:rsid w:val="005D679A"/>
    <w:rsid w:val="005D7D56"/>
    <w:rsid w:val="005E087D"/>
    <w:rsid w:val="005E0B08"/>
    <w:rsid w:val="005E0EBE"/>
    <w:rsid w:val="005E192B"/>
    <w:rsid w:val="005E1F57"/>
    <w:rsid w:val="005E2C6F"/>
    <w:rsid w:val="005E30B1"/>
    <w:rsid w:val="005E3E48"/>
    <w:rsid w:val="005E4951"/>
    <w:rsid w:val="005E6F6E"/>
    <w:rsid w:val="005E7DDD"/>
    <w:rsid w:val="005F0656"/>
    <w:rsid w:val="005F0BEA"/>
    <w:rsid w:val="005F0F31"/>
    <w:rsid w:val="005F138C"/>
    <w:rsid w:val="005F1DFE"/>
    <w:rsid w:val="005F27E8"/>
    <w:rsid w:val="005F2C48"/>
    <w:rsid w:val="005F4140"/>
    <w:rsid w:val="005F41C8"/>
    <w:rsid w:val="005F4E07"/>
    <w:rsid w:val="005F4F63"/>
    <w:rsid w:val="005F542C"/>
    <w:rsid w:val="005F5C5C"/>
    <w:rsid w:val="005F6B2A"/>
    <w:rsid w:val="005F6DB4"/>
    <w:rsid w:val="005F6DF2"/>
    <w:rsid w:val="005F79E8"/>
    <w:rsid w:val="006001D4"/>
    <w:rsid w:val="00600A8E"/>
    <w:rsid w:val="006010E5"/>
    <w:rsid w:val="00601825"/>
    <w:rsid w:val="00601CE7"/>
    <w:rsid w:val="0060281D"/>
    <w:rsid w:val="00602829"/>
    <w:rsid w:val="00603112"/>
    <w:rsid w:val="00603DE5"/>
    <w:rsid w:val="00604126"/>
    <w:rsid w:val="00604163"/>
    <w:rsid w:val="0060417D"/>
    <w:rsid w:val="00604F2C"/>
    <w:rsid w:val="006054A7"/>
    <w:rsid w:val="0060680C"/>
    <w:rsid w:val="00606FA8"/>
    <w:rsid w:val="00606FE1"/>
    <w:rsid w:val="00607500"/>
    <w:rsid w:val="006077A4"/>
    <w:rsid w:val="006101AC"/>
    <w:rsid w:val="00610A4F"/>
    <w:rsid w:val="00610B47"/>
    <w:rsid w:val="00612549"/>
    <w:rsid w:val="0061285D"/>
    <w:rsid w:val="00612AA5"/>
    <w:rsid w:val="006133DD"/>
    <w:rsid w:val="00613D1E"/>
    <w:rsid w:val="0061408D"/>
    <w:rsid w:val="00615079"/>
    <w:rsid w:val="0061632C"/>
    <w:rsid w:val="006170AE"/>
    <w:rsid w:val="00617924"/>
    <w:rsid w:val="00617D75"/>
    <w:rsid w:val="00617FD9"/>
    <w:rsid w:val="006206C8"/>
    <w:rsid w:val="0062089C"/>
    <w:rsid w:val="00621008"/>
    <w:rsid w:val="006213C1"/>
    <w:rsid w:val="00621852"/>
    <w:rsid w:val="006218BE"/>
    <w:rsid w:val="00621C60"/>
    <w:rsid w:val="00622028"/>
    <w:rsid w:val="00622122"/>
    <w:rsid w:val="00624116"/>
    <w:rsid w:val="006245E3"/>
    <w:rsid w:val="0062487B"/>
    <w:rsid w:val="00624C8A"/>
    <w:rsid w:val="00625139"/>
    <w:rsid w:val="0062666B"/>
    <w:rsid w:val="00626758"/>
    <w:rsid w:val="00626F93"/>
    <w:rsid w:val="00627515"/>
    <w:rsid w:val="00627C0F"/>
    <w:rsid w:val="00631AC5"/>
    <w:rsid w:val="00631C64"/>
    <w:rsid w:val="00632635"/>
    <w:rsid w:val="00632C06"/>
    <w:rsid w:val="0063300A"/>
    <w:rsid w:val="00633C51"/>
    <w:rsid w:val="00634C2A"/>
    <w:rsid w:val="00634E59"/>
    <w:rsid w:val="00634EB4"/>
    <w:rsid w:val="00635613"/>
    <w:rsid w:val="00635928"/>
    <w:rsid w:val="006374B4"/>
    <w:rsid w:val="006451BE"/>
    <w:rsid w:val="00645C3B"/>
    <w:rsid w:val="00645EBF"/>
    <w:rsid w:val="006462D9"/>
    <w:rsid w:val="00646EED"/>
    <w:rsid w:val="00650298"/>
    <w:rsid w:val="00650B14"/>
    <w:rsid w:val="006511EE"/>
    <w:rsid w:val="0065233F"/>
    <w:rsid w:val="00652E07"/>
    <w:rsid w:val="00653C4E"/>
    <w:rsid w:val="00653CFF"/>
    <w:rsid w:val="00653D94"/>
    <w:rsid w:val="0065440F"/>
    <w:rsid w:val="006551AB"/>
    <w:rsid w:val="0065568C"/>
    <w:rsid w:val="00655A37"/>
    <w:rsid w:val="0065655B"/>
    <w:rsid w:val="006568CE"/>
    <w:rsid w:val="00656E27"/>
    <w:rsid w:val="006613D5"/>
    <w:rsid w:val="0066166E"/>
    <w:rsid w:val="00661AB5"/>
    <w:rsid w:val="00661EBB"/>
    <w:rsid w:val="00662054"/>
    <w:rsid w:val="0066236D"/>
    <w:rsid w:val="0066236F"/>
    <w:rsid w:val="006629E0"/>
    <w:rsid w:val="006640CD"/>
    <w:rsid w:val="006643F8"/>
    <w:rsid w:val="00664584"/>
    <w:rsid w:val="00664DE7"/>
    <w:rsid w:val="006653BA"/>
    <w:rsid w:val="006668AA"/>
    <w:rsid w:val="006668B2"/>
    <w:rsid w:val="0066696A"/>
    <w:rsid w:val="00667418"/>
    <w:rsid w:val="00667613"/>
    <w:rsid w:val="00667B5F"/>
    <w:rsid w:val="00670629"/>
    <w:rsid w:val="00670AD6"/>
    <w:rsid w:val="00671442"/>
    <w:rsid w:val="00671F82"/>
    <w:rsid w:val="00672083"/>
    <w:rsid w:val="00674172"/>
    <w:rsid w:val="00675166"/>
    <w:rsid w:val="00675621"/>
    <w:rsid w:val="00676992"/>
    <w:rsid w:val="0068145C"/>
    <w:rsid w:val="00681A87"/>
    <w:rsid w:val="00681E56"/>
    <w:rsid w:val="006821A9"/>
    <w:rsid w:val="00682510"/>
    <w:rsid w:val="006825C9"/>
    <w:rsid w:val="006832E5"/>
    <w:rsid w:val="006833B0"/>
    <w:rsid w:val="00685B8C"/>
    <w:rsid w:val="00685E18"/>
    <w:rsid w:val="0068640C"/>
    <w:rsid w:val="00686BC0"/>
    <w:rsid w:val="00686EFE"/>
    <w:rsid w:val="006874E1"/>
    <w:rsid w:val="00687583"/>
    <w:rsid w:val="00687C16"/>
    <w:rsid w:val="00687D9E"/>
    <w:rsid w:val="00687EB7"/>
    <w:rsid w:val="006903F9"/>
    <w:rsid w:val="006915C0"/>
    <w:rsid w:val="00691773"/>
    <w:rsid w:val="00692505"/>
    <w:rsid w:val="0069311D"/>
    <w:rsid w:val="00694551"/>
    <w:rsid w:val="00694889"/>
    <w:rsid w:val="00694F01"/>
    <w:rsid w:val="00696475"/>
    <w:rsid w:val="0069786E"/>
    <w:rsid w:val="00697BEE"/>
    <w:rsid w:val="006A1007"/>
    <w:rsid w:val="006A10F7"/>
    <w:rsid w:val="006A183E"/>
    <w:rsid w:val="006A1BAE"/>
    <w:rsid w:val="006A1BFE"/>
    <w:rsid w:val="006A36C7"/>
    <w:rsid w:val="006A3B06"/>
    <w:rsid w:val="006A3C28"/>
    <w:rsid w:val="006A48EF"/>
    <w:rsid w:val="006A4F80"/>
    <w:rsid w:val="006A54FA"/>
    <w:rsid w:val="006A7113"/>
    <w:rsid w:val="006A7730"/>
    <w:rsid w:val="006A7934"/>
    <w:rsid w:val="006B013E"/>
    <w:rsid w:val="006B04E8"/>
    <w:rsid w:val="006B0925"/>
    <w:rsid w:val="006B0939"/>
    <w:rsid w:val="006B194F"/>
    <w:rsid w:val="006B31C7"/>
    <w:rsid w:val="006B3A0A"/>
    <w:rsid w:val="006B4466"/>
    <w:rsid w:val="006B49A4"/>
    <w:rsid w:val="006B4C45"/>
    <w:rsid w:val="006B4C79"/>
    <w:rsid w:val="006B568B"/>
    <w:rsid w:val="006B5946"/>
    <w:rsid w:val="006B5BAD"/>
    <w:rsid w:val="006B5BC7"/>
    <w:rsid w:val="006B6B9C"/>
    <w:rsid w:val="006C00F4"/>
    <w:rsid w:val="006C1E17"/>
    <w:rsid w:val="006C242F"/>
    <w:rsid w:val="006C25F4"/>
    <w:rsid w:val="006C270E"/>
    <w:rsid w:val="006C27A7"/>
    <w:rsid w:val="006C2A69"/>
    <w:rsid w:val="006C3EDF"/>
    <w:rsid w:val="006C4DA6"/>
    <w:rsid w:val="006C60CC"/>
    <w:rsid w:val="006C6961"/>
    <w:rsid w:val="006C6C7D"/>
    <w:rsid w:val="006C764B"/>
    <w:rsid w:val="006C765A"/>
    <w:rsid w:val="006C7A92"/>
    <w:rsid w:val="006D00CC"/>
    <w:rsid w:val="006D028A"/>
    <w:rsid w:val="006D056A"/>
    <w:rsid w:val="006D15AB"/>
    <w:rsid w:val="006D23FC"/>
    <w:rsid w:val="006D24F9"/>
    <w:rsid w:val="006D2618"/>
    <w:rsid w:val="006D308A"/>
    <w:rsid w:val="006D32C3"/>
    <w:rsid w:val="006D42B0"/>
    <w:rsid w:val="006D5590"/>
    <w:rsid w:val="006D5F80"/>
    <w:rsid w:val="006D62CB"/>
    <w:rsid w:val="006D67D7"/>
    <w:rsid w:val="006D7482"/>
    <w:rsid w:val="006D7549"/>
    <w:rsid w:val="006E1013"/>
    <w:rsid w:val="006E116D"/>
    <w:rsid w:val="006E1917"/>
    <w:rsid w:val="006E41A0"/>
    <w:rsid w:val="006E53A8"/>
    <w:rsid w:val="006E5B83"/>
    <w:rsid w:val="006E74FF"/>
    <w:rsid w:val="006F12F1"/>
    <w:rsid w:val="006F1843"/>
    <w:rsid w:val="006F1DC2"/>
    <w:rsid w:val="006F2BC1"/>
    <w:rsid w:val="006F2DF5"/>
    <w:rsid w:val="006F3C0C"/>
    <w:rsid w:val="006F3D85"/>
    <w:rsid w:val="006F3E81"/>
    <w:rsid w:val="006F425C"/>
    <w:rsid w:val="006F4279"/>
    <w:rsid w:val="006F4AFC"/>
    <w:rsid w:val="006F4C05"/>
    <w:rsid w:val="006F4C7B"/>
    <w:rsid w:val="006F5997"/>
    <w:rsid w:val="006F5B24"/>
    <w:rsid w:val="006F70F9"/>
    <w:rsid w:val="00701146"/>
    <w:rsid w:val="007011C4"/>
    <w:rsid w:val="007013A5"/>
    <w:rsid w:val="00701AAA"/>
    <w:rsid w:val="00702F35"/>
    <w:rsid w:val="00703D23"/>
    <w:rsid w:val="00703F13"/>
    <w:rsid w:val="00704243"/>
    <w:rsid w:val="00704586"/>
    <w:rsid w:val="00704F88"/>
    <w:rsid w:val="00705905"/>
    <w:rsid w:val="00705BBA"/>
    <w:rsid w:val="007063B0"/>
    <w:rsid w:val="00706F44"/>
    <w:rsid w:val="007076E7"/>
    <w:rsid w:val="00707D8A"/>
    <w:rsid w:val="007106A8"/>
    <w:rsid w:val="00713943"/>
    <w:rsid w:val="007139F2"/>
    <w:rsid w:val="00713B4B"/>
    <w:rsid w:val="00713C27"/>
    <w:rsid w:val="007142F4"/>
    <w:rsid w:val="00714656"/>
    <w:rsid w:val="007158BB"/>
    <w:rsid w:val="007158F0"/>
    <w:rsid w:val="00715A57"/>
    <w:rsid w:val="007163E0"/>
    <w:rsid w:val="00716A88"/>
    <w:rsid w:val="00716D77"/>
    <w:rsid w:val="00717276"/>
    <w:rsid w:val="007200DC"/>
    <w:rsid w:val="00720C70"/>
    <w:rsid w:val="00720D3C"/>
    <w:rsid w:val="00721885"/>
    <w:rsid w:val="007222F4"/>
    <w:rsid w:val="007223EF"/>
    <w:rsid w:val="00722718"/>
    <w:rsid w:val="0072283D"/>
    <w:rsid w:val="00725975"/>
    <w:rsid w:val="007259D2"/>
    <w:rsid w:val="00725D71"/>
    <w:rsid w:val="00726283"/>
    <w:rsid w:val="00726391"/>
    <w:rsid w:val="00726424"/>
    <w:rsid w:val="00726CB7"/>
    <w:rsid w:val="007305DA"/>
    <w:rsid w:val="00731D74"/>
    <w:rsid w:val="00731EBC"/>
    <w:rsid w:val="007325A3"/>
    <w:rsid w:val="007326C4"/>
    <w:rsid w:val="00732E66"/>
    <w:rsid w:val="00733E8D"/>
    <w:rsid w:val="0073438C"/>
    <w:rsid w:val="007351AD"/>
    <w:rsid w:val="00735C1B"/>
    <w:rsid w:val="0073613E"/>
    <w:rsid w:val="0073703B"/>
    <w:rsid w:val="00737158"/>
    <w:rsid w:val="00737EEF"/>
    <w:rsid w:val="00740BE8"/>
    <w:rsid w:val="00741088"/>
    <w:rsid w:val="0074194F"/>
    <w:rsid w:val="00742353"/>
    <w:rsid w:val="00742856"/>
    <w:rsid w:val="00742F9C"/>
    <w:rsid w:val="00743DEB"/>
    <w:rsid w:val="0074466A"/>
    <w:rsid w:val="0074570B"/>
    <w:rsid w:val="00745F07"/>
    <w:rsid w:val="00746027"/>
    <w:rsid w:val="007461F0"/>
    <w:rsid w:val="00746DD3"/>
    <w:rsid w:val="00746E27"/>
    <w:rsid w:val="00747ED3"/>
    <w:rsid w:val="0075000A"/>
    <w:rsid w:val="00751A82"/>
    <w:rsid w:val="00751AFF"/>
    <w:rsid w:val="00753222"/>
    <w:rsid w:val="00753FA3"/>
    <w:rsid w:val="00754F6F"/>
    <w:rsid w:val="00757811"/>
    <w:rsid w:val="00757ADB"/>
    <w:rsid w:val="00757BDA"/>
    <w:rsid w:val="00757FB5"/>
    <w:rsid w:val="00760E88"/>
    <w:rsid w:val="00760E8F"/>
    <w:rsid w:val="0076107D"/>
    <w:rsid w:val="00761EE5"/>
    <w:rsid w:val="007621D0"/>
    <w:rsid w:val="00762303"/>
    <w:rsid w:val="00762A97"/>
    <w:rsid w:val="007630D9"/>
    <w:rsid w:val="00763D89"/>
    <w:rsid w:val="0076405A"/>
    <w:rsid w:val="00765F0E"/>
    <w:rsid w:val="00766785"/>
    <w:rsid w:val="00766DBC"/>
    <w:rsid w:val="00767A99"/>
    <w:rsid w:val="00767B1B"/>
    <w:rsid w:val="007700DC"/>
    <w:rsid w:val="00770184"/>
    <w:rsid w:val="00770321"/>
    <w:rsid w:val="00771D5E"/>
    <w:rsid w:val="00772B7E"/>
    <w:rsid w:val="007730CE"/>
    <w:rsid w:val="00773556"/>
    <w:rsid w:val="00774F6B"/>
    <w:rsid w:val="00775EB8"/>
    <w:rsid w:val="007766BB"/>
    <w:rsid w:val="007771CD"/>
    <w:rsid w:val="00780329"/>
    <w:rsid w:val="00780410"/>
    <w:rsid w:val="00780CDF"/>
    <w:rsid w:val="00780EF8"/>
    <w:rsid w:val="00780F13"/>
    <w:rsid w:val="007810F1"/>
    <w:rsid w:val="00782810"/>
    <w:rsid w:val="007836FF"/>
    <w:rsid w:val="00784743"/>
    <w:rsid w:val="0078519F"/>
    <w:rsid w:val="00787A9D"/>
    <w:rsid w:val="00790969"/>
    <w:rsid w:val="00791B16"/>
    <w:rsid w:val="00791B5B"/>
    <w:rsid w:val="00792757"/>
    <w:rsid w:val="0079402C"/>
    <w:rsid w:val="007949EF"/>
    <w:rsid w:val="0079750A"/>
    <w:rsid w:val="007A0173"/>
    <w:rsid w:val="007A3535"/>
    <w:rsid w:val="007A35B1"/>
    <w:rsid w:val="007A3AC6"/>
    <w:rsid w:val="007A3DBF"/>
    <w:rsid w:val="007A3E6F"/>
    <w:rsid w:val="007A41E5"/>
    <w:rsid w:val="007A4368"/>
    <w:rsid w:val="007A4546"/>
    <w:rsid w:val="007A56EA"/>
    <w:rsid w:val="007A61C0"/>
    <w:rsid w:val="007A6A6B"/>
    <w:rsid w:val="007A745B"/>
    <w:rsid w:val="007A79F6"/>
    <w:rsid w:val="007B0DDB"/>
    <w:rsid w:val="007B1061"/>
    <w:rsid w:val="007B15C6"/>
    <w:rsid w:val="007B16A2"/>
    <w:rsid w:val="007B16D8"/>
    <w:rsid w:val="007B1B4F"/>
    <w:rsid w:val="007B1F4D"/>
    <w:rsid w:val="007B21F0"/>
    <w:rsid w:val="007B26F1"/>
    <w:rsid w:val="007B28DA"/>
    <w:rsid w:val="007B4405"/>
    <w:rsid w:val="007B50FF"/>
    <w:rsid w:val="007B533E"/>
    <w:rsid w:val="007B5838"/>
    <w:rsid w:val="007B6341"/>
    <w:rsid w:val="007B65CD"/>
    <w:rsid w:val="007B6828"/>
    <w:rsid w:val="007B6A4C"/>
    <w:rsid w:val="007B6C25"/>
    <w:rsid w:val="007B745A"/>
    <w:rsid w:val="007B789C"/>
    <w:rsid w:val="007B7DDB"/>
    <w:rsid w:val="007B7FD0"/>
    <w:rsid w:val="007C1A6F"/>
    <w:rsid w:val="007C2BA9"/>
    <w:rsid w:val="007C2DDB"/>
    <w:rsid w:val="007C309D"/>
    <w:rsid w:val="007C5893"/>
    <w:rsid w:val="007C5D3D"/>
    <w:rsid w:val="007C5D88"/>
    <w:rsid w:val="007C63CB"/>
    <w:rsid w:val="007C704B"/>
    <w:rsid w:val="007C7455"/>
    <w:rsid w:val="007C7496"/>
    <w:rsid w:val="007C78BF"/>
    <w:rsid w:val="007C7D58"/>
    <w:rsid w:val="007D2B47"/>
    <w:rsid w:val="007D2DE3"/>
    <w:rsid w:val="007D3602"/>
    <w:rsid w:val="007D36B5"/>
    <w:rsid w:val="007D3C76"/>
    <w:rsid w:val="007D3F8E"/>
    <w:rsid w:val="007D41FD"/>
    <w:rsid w:val="007D4B4C"/>
    <w:rsid w:val="007D62CC"/>
    <w:rsid w:val="007D674B"/>
    <w:rsid w:val="007D68D2"/>
    <w:rsid w:val="007D74E9"/>
    <w:rsid w:val="007E0045"/>
    <w:rsid w:val="007E03C1"/>
    <w:rsid w:val="007E0822"/>
    <w:rsid w:val="007E0A62"/>
    <w:rsid w:val="007E0EC5"/>
    <w:rsid w:val="007E23AD"/>
    <w:rsid w:val="007E2BF8"/>
    <w:rsid w:val="007E2E32"/>
    <w:rsid w:val="007E327B"/>
    <w:rsid w:val="007E3883"/>
    <w:rsid w:val="007E39D7"/>
    <w:rsid w:val="007E3B2E"/>
    <w:rsid w:val="007E4D86"/>
    <w:rsid w:val="007E5AFD"/>
    <w:rsid w:val="007E62DD"/>
    <w:rsid w:val="007E6A72"/>
    <w:rsid w:val="007E6CAD"/>
    <w:rsid w:val="007E77A4"/>
    <w:rsid w:val="007E7C24"/>
    <w:rsid w:val="007F091E"/>
    <w:rsid w:val="007F0D4D"/>
    <w:rsid w:val="007F2271"/>
    <w:rsid w:val="007F2785"/>
    <w:rsid w:val="007F3CF8"/>
    <w:rsid w:val="007F6549"/>
    <w:rsid w:val="007F6597"/>
    <w:rsid w:val="007F6EC9"/>
    <w:rsid w:val="007F7154"/>
    <w:rsid w:val="007F720A"/>
    <w:rsid w:val="00800ADF"/>
    <w:rsid w:val="00801413"/>
    <w:rsid w:val="008022F5"/>
    <w:rsid w:val="008031FA"/>
    <w:rsid w:val="008036DF"/>
    <w:rsid w:val="0080442A"/>
    <w:rsid w:val="008046EA"/>
    <w:rsid w:val="00804861"/>
    <w:rsid w:val="00804CEA"/>
    <w:rsid w:val="00804D3E"/>
    <w:rsid w:val="008050CE"/>
    <w:rsid w:val="008063FA"/>
    <w:rsid w:val="00806E97"/>
    <w:rsid w:val="00810F98"/>
    <w:rsid w:val="00811262"/>
    <w:rsid w:val="0081290F"/>
    <w:rsid w:val="0081350B"/>
    <w:rsid w:val="00813846"/>
    <w:rsid w:val="00813B8F"/>
    <w:rsid w:val="0081402B"/>
    <w:rsid w:val="0081408A"/>
    <w:rsid w:val="00814778"/>
    <w:rsid w:val="00815FFA"/>
    <w:rsid w:val="00816A11"/>
    <w:rsid w:val="00816B46"/>
    <w:rsid w:val="00817365"/>
    <w:rsid w:val="00817386"/>
    <w:rsid w:val="00817CBC"/>
    <w:rsid w:val="008200EF"/>
    <w:rsid w:val="0082045C"/>
    <w:rsid w:val="008205DD"/>
    <w:rsid w:val="00820AD6"/>
    <w:rsid w:val="008210ED"/>
    <w:rsid w:val="00821383"/>
    <w:rsid w:val="00821C90"/>
    <w:rsid w:val="00822A3C"/>
    <w:rsid w:val="00822AAC"/>
    <w:rsid w:val="00823137"/>
    <w:rsid w:val="00823875"/>
    <w:rsid w:val="008242DD"/>
    <w:rsid w:val="0082599D"/>
    <w:rsid w:val="00825DB7"/>
    <w:rsid w:val="008261CC"/>
    <w:rsid w:val="0082699F"/>
    <w:rsid w:val="008279C1"/>
    <w:rsid w:val="0083017C"/>
    <w:rsid w:val="00830688"/>
    <w:rsid w:val="00830FF8"/>
    <w:rsid w:val="008316E4"/>
    <w:rsid w:val="008317D1"/>
    <w:rsid w:val="00831810"/>
    <w:rsid w:val="00832142"/>
    <w:rsid w:val="008323A5"/>
    <w:rsid w:val="008334FA"/>
    <w:rsid w:val="00834DEA"/>
    <w:rsid w:val="00836682"/>
    <w:rsid w:val="0083731D"/>
    <w:rsid w:val="0083732E"/>
    <w:rsid w:val="008375CE"/>
    <w:rsid w:val="0083790C"/>
    <w:rsid w:val="00837959"/>
    <w:rsid w:val="00837BEA"/>
    <w:rsid w:val="00840A16"/>
    <w:rsid w:val="00841C89"/>
    <w:rsid w:val="00841FB0"/>
    <w:rsid w:val="00842094"/>
    <w:rsid w:val="0084250D"/>
    <w:rsid w:val="0084671B"/>
    <w:rsid w:val="00847045"/>
    <w:rsid w:val="0085068A"/>
    <w:rsid w:val="00850F5F"/>
    <w:rsid w:val="008516AB"/>
    <w:rsid w:val="00853224"/>
    <w:rsid w:val="00853234"/>
    <w:rsid w:val="00854445"/>
    <w:rsid w:val="00856529"/>
    <w:rsid w:val="00860E01"/>
    <w:rsid w:val="00860E36"/>
    <w:rsid w:val="00862002"/>
    <w:rsid w:val="00862775"/>
    <w:rsid w:val="0086285F"/>
    <w:rsid w:val="00862FF0"/>
    <w:rsid w:val="00863CBC"/>
    <w:rsid w:val="0086683E"/>
    <w:rsid w:val="00867233"/>
    <w:rsid w:val="008672CF"/>
    <w:rsid w:val="00867A70"/>
    <w:rsid w:val="00867C8B"/>
    <w:rsid w:val="00867F87"/>
    <w:rsid w:val="008707EF"/>
    <w:rsid w:val="00871621"/>
    <w:rsid w:val="00872593"/>
    <w:rsid w:val="00872A30"/>
    <w:rsid w:val="008730CF"/>
    <w:rsid w:val="00873760"/>
    <w:rsid w:val="00873BEB"/>
    <w:rsid w:val="0087484A"/>
    <w:rsid w:val="008748DF"/>
    <w:rsid w:val="00874EC6"/>
    <w:rsid w:val="0087544B"/>
    <w:rsid w:val="00875FEB"/>
    <w:rsid w:val="0087603A"/>
    <w:rsid w:val="00876EC4"/>
    <w:rsid w:val="0087712D"/>
    <w:rsid w:val="0087728F"/>
    <w:rsid w:val="00877440"/>
    <w:rsid w:val="00877A1C"/>
    <w:rsid w:val="0088016E"/>
    <w:rsid w:val="008805BC"/>
    <w:rsid w:val="00880B91"/>
    <w:rsid w:val="008815A9"/>
    <w:rsid w:val="00881A3F"/>
    <w:rsid w:val="008832F6"/>
    <w:rsid w:val="008840B5"/>
    <w:rsid w:val="008844FE"/>
    <w:rsid w:val="0088456A"/>
    <w:rsid w:val="00884D04"/>
    <w:rsid w:val="00885146"/>
    <w:rsid w:val="0088559B"/>
    <w:rsid w:val="00885D19"/>
    <w:rsid w:val="00885FBC"/>
    <w:rsid w:val="008868E3"/>
    <w:rsid w:val="00887790"/>
    <w:rsid w:val="0089147A"/>
    <w:rsid w:val="00891A1B"/>
    <w:rsid w:val="0089210A"/>
    <w:rsid w:val="00892845"/>
    <w:rsid w:val="00892DE8"/>
    <w:rsid w:val="00893088"/>
    <w:rsid w:val="00893450"/>
    <w:rsid w:val="00893BC5"/>
    <w:rsid w:val="0089473C"/>
    <w:rsid w:val="008947F9"/>
    <w:rsid w:val="008948D0"/>
    <w:rsid w:val="0089492B"/>
    <w:rsid w:val="00895CF6"/>
    <w:rsid w:val="008975A2"/>
    <w:rsid w:val="008A396B"/>
    <w:rsid w:val="008A43ED"/>
    <w:rsid w:val="008A4479"/>
    <w:rsid w:val="008A55E4"/>
    <w:rsid w:val="008A5C43"/>
    <w:rsid w:val="008A5EC0"/>
    <w:rsid w:val="008A6923"/>
    <w:rsid w:val="008A7484"/>
    <w:rsid w:val="008A7ADC"/>
    <w:rsid w:val="008B005D"/>
    <w:rsid w:val="008B0646"/>
    <w:rsid w:val="008B1837"/>
    <w:rsid w:val="008B1975"/>
    <w:rsid w:val="008B1B98"/>
    <w:rsid w:val="008B1C46"/>
    <w:rsid w:val="008B372B"/>
    <w:rsid w:val="008B3ACB"/>
    <w:rsid w:val="008B42D1"/>
    <w:rsid w:val="008B48B8"/>
    <w:rsid w:val="008B528E"/>
    <w:rsid w:val="008B6111"/>
    <w:rsid w:val="008B67B9"/>
    <w:rsid w:val="008B7B9F"/>
    <w:rsid w:val="008C03DF"/>
    <w:rsid w:val="008C0C3E"/>
    <w:rsid w:val="008C10B5"/>
    <w:rsid w:val="008C1A2E"/>
    <w:rsid w:val="008C2236"/>
    <w:rsid w:val="008C29A0"/>
    <w:rsid w:val="008C41A3"/>
    <w:rsid w:val="008C45D0"/>
    <w:rsid w:val="008C5757"/>
    <w:rsid w:val="008C5CF8"/>
    <w:rsid w:val="008C62C7"/>
    <w:rsid w:val="008C62CE"/>
    <w:rsid w:val="008C7226"/>
    <w:rsid w:val="008D1686"/>
    <w:rsid w:val="008D2191"/>
    <w:rsid w:val="008D2789"/>
    <w:rsid w:val="008D3096"/>
    <w:rsid w:val="008D309F"/>
    <w:rsid w:val="008D3CD6"/>
    <w:rsid w:val="008D4781"/>
    <w:rsid w:val="008D5BA9"/>
    <w:rsid w:val="008D7E2F"/>
    <w:rsid w:val="008E0126"/>
    <w:rsid w:val="008E0A4C"/>
    <w:rsid w:val="008E0F1B"/>
    <w:rsid w:val="008E1236"/>
    <w:rsid w:val="008E1687"/>
    <w:rsid w:val="008E1985"/>
    <w:rsid w:val="008E1AFF"/>
    <w:rsid w:val="008E2B89"/>
    <w:rsid w:val="008E3FDA"/>
    <w:rsid w:val="008E41E8"/>
    <w:rsid w:val="008E461F"/>
    <w:rsid w:val="008E488D"/>
    <w:rsid w:val="008E50A9"/>
    <w:rsid w:val="008E5C66"/>
    <w:rsid w:val="008E6031"/>
    <w:rsid w:val="008F0988"/>
    <w:rsid w:val="008F0BD6"/>
    <w:rsid w:val="008F16FA"/>
    <w:rsid w:val="008F4999"/>
    <w:rsid w:val="008F4C90"/>
    <w:rsid w:val="008F5148"/>
    <w:rsid w:val="008F5748"/>
    <w:rsid w:val="00901765"/>
    <w:rsid w:val="0090247E"/>
    <w:rsid w:val="00902712"/>
    <w:rsid w:val="0090274A"/>
    <w:rsid w:val="00903627"/>
    <w:rsid w:val="009040D5"/>
    <w:rsid w:val="0090515D"/>
    <w:rsid w:val="00906A1B"/>
    <w:rsid w:val="00906B92"/>
    <w:rsid w:val="009072BF"/>
    <w:rsid w:val="00907C7D"/>
    <w:rsid w:val="00907E99"/>
    <w:rsid w:val="00910BB2"/>
    <w:rsid w:val="00910D81"/>
    <w:rsid w:val="00911555"/>
    <w:rsid w:val="009122EC"/>
    <w:rsid w:val="00912F17"/>
    <w:rsid w:val="00913064"/>
    <w:rsid w:val="009135A8"/>
    <w:rsid w:val="009138D0"/>
    <w:rsid w:val="00913A53"/>
    <w:rsid w:val="00914CFD"/>
    <w:rsid w:val="00914DF8"/>
    <w:rsid w:val="0091561C"/>
    <w:rsid w:val="009159F2"/>
    <w:rsid w:val="00915C90"/>
    <w:rsid w:val="009163BD"/>
    <w:rsid w:val="00917072"/>
    <w:rsid w:val="009178F5"/>
    <w:rsid w:val="00921F82"/>
    <w:rsid w:val="0092213A"/>
    <w:rsid w:val="009236F5"/>
    <w:rsid w:val="00923AA7"/>
    <w:rsid w:val="009247B2"/>
    <w:rsid w:val="00925699"/>
    <w:rsid w:val="00925746"/>
    <w:rsid w:val="00925C2A"/>
    <w:rsid w:val="00926F6A"/>
    <w:rsid w:val="00930365"/>
    <w:rsid w:val="0093134A"/>
    <w:rsid w:val="00931422"/>
    <w:rsid w:val="00931CBF"/>
    <w:rsid w:val="00931E30"/>
    <w:rsid w:val="00932713"/>
    <w:rsid w:val="00932796"/>
    <w:rsid w:val="009328D9"/>
    <w:rsid w:val="00932917"/>
    <w:rsid w:val="00932F86"/>
    <w:rsid w:val="00934AA2"/>
    <w:rsid w:val="00935103"/>
    <w:rsid w:val="009355A2"/>
    <w:rsid w:val="00935C8A"/>
    <w:rsid w:val="00935DB0"/>
    <w:rsid w:val="00936BEE"/>
    <w:rsid w:val="0093742A"/>
    <w:rsid w:val="00937909"/>
    <w:rsid w:val="0094124B"/>
    <w:rsid w:val="009445CC"/>
    <w:rsid w:val="00946386"/>
    <w:rsid w:val="0095037E"/>
    <w:rsid w:val="00950AD1"/>
    <w:rsid w:val="00951451"/>
    <w:rsid w:val="009524CF"/>
    <w:rsid w:val="00952B76"/>
    <w:rsid w:val="00952F55"/>
    <w:rsid w:val="0095340C"/>
    <w:rsid w:val="009548DA"/>
    <w:rsid w:val="0095523E"/>
    <w:rsid w:val="0095597D"/>
    <w:rsid w:val="00955B1D"/>
    <w:rsid w:val="009564CF"/>
    <w:rsid w:val="00956AFA"/>
    <w:rsid w:val="00957586"/>
    <w:rsid w:val="00960216"/>
    <w:rsid w:val="009603C1"/>
    <w:rsid w:val="009618F4"/>
    <w:rsid w:val="00961CC4"/>
    <w:rsid w:val="00962E9C"/>
    <w:rsid w:val="009633DB"/>
    <w:rsid w:val="0096393E"/>
    <w:rsid w:val="00964624"/>
    <w:rsid w:val="00964C4C"/>
    <w:rsid w:val="009655C6"/>
    <w:rsid w:val="00967C3A"/>
    <w:rsid w:val="00971999"/>
    <w:rsid w:val="00974A0E"/>
    <w:rsid w:val="00974AEB"/>
    <w:rsid w:val="00975106"/>
    <w:rsid w:val="00975580"/>
    <w:rsid w:val="0097660A"/>
    <w:rsid w:val="00976E1C"/>
    <w:rsid w:val="00977738"/>
    <w:rsid w:val="00977A7C"/>
    <w:rsid w:val="009809BA"/>
    <w:rsid w:val="009811EA"/>
    <w:rsid w:val="00981380"/>
    <w:rsid w:val="009817E0"/>
    <w:rsid w:val="0098258B"/>
    <w:rsid w:val="009827F8"/>
    <w:rsid w:val="009828CB"/>
    <w:rsid w:val="00982CC7"/>
    <w:rsid w:val="00983C0E"/>
    <w:rsid w:val="00985C8B"/>
    <w:rsid w:val="00985F12"/>
    <w:rsid w:val="00986841"/>
    <w:rsid w:val="00987BC9"/>
    <w:rsid w:val="0099007C"/>
    <w:rsid w:val="009916D7"/>
    <w:rsid w:val="00992D89"/>
    <w:rsid w:val="00992E2C"/>
    <w:rsid w:val="0099404C"/>
    <w:rsid w:val="009942C1"/>
    <w:rsid w:val="0099487C"/>
    <w:rsid w:val="00995063"/>
    <w:rsid w:val="00995A7C"/>
    <w:rsid w:val="0099695E"/>
    <w:rsid w:val="00996D4B"/>
    <w:rsid w:val="00996D83"/>
    <w:rsid w:val="00997763"/>
    <w:rsid w:val="00997ACA"/>
    <w:rsid w:val="009A099C"/>
    <w:rsid w:val="009A147C"/>
    <w:rsid w:val="009A1B45"/>
    <w:rsid w:val="009A1E5F"/>
    <w:rsid w:val="009A1F19"/>
    <w:rsid w:val="009A2147"/>
    <w:rsid w:val="009A2746"/>
    <w:rsid w:val="009A397B"/>
    <w:rsid w:val="009A5521"/>
    <w:rsid w:val="009A5DA0"/>
    <w:rsid w:val="009A5FB9"/>
    <w:rsid w:val="009A5FE5"/>
    <w:rsid w:val="009A7A14"/>
    <w:rsid w:val="009B06F3"/>
    <w:rsid w:val="009B0C88"/>
    <w:rsid w:val="009B0CD8"/>
    <w:rsid w:val="009B0D0C"/>
    <w:rsid w:val="009B1B7C"/>
    <w:rsid w:val="009B1BCD"/>
    <w:rsid w:val="009B1EC8"/>
    <w:rsid w:val="009B2938"/>
    <w:rsid w:val="009B3021"/>
    <w:rsid w:val="009B3A62"/>
    <w:rsid w:val="009B5069"/>
    <w:rsid w:val="009B706F"/>
    <w:rsid w:val="009C054F"/>
    <w:rsid w:val="009C1D84"/>
    <w:rsid w:val="009C24CC"/>
    <w:rsid w:val="009C2CEC"/>
    <w:rsid w:val="009C2F69"/>
    <w:rsid w:val="009C3D51"/>
    <w:rsid w:val="009C401C"/>
    <w:rsid w:val="009C42CA"/>
    <w:rsid w:val="009C4ED3"/>
    <w:rsid w:val="009C51DD"/>
    <w:rsid w:val="009C5672"/>
    <w:rsid w:val="009C5F74"/>
    <w:rsid w:val="009C6F61"/>
    <w:rsid w:val="009C7234"/>
    <w:rsid w:val="009C76FF"/>
    <w:rsid w:val="009D0A9E"/>
    <w:rsid w:val="009D2229"/>
    <w:rsid w:val="009D2234"/>
    <w:rsid w:val="009D23BD"/>
    <w:rsid w:val="009D23D7"/>
    <w:rsid w:val="009D335D"/>
    <w:rsid w:val="009D3529"/>
    <w:rsid w:val="009D3F58"/>
    <w:rsid w:val="009D421B"/>
    <w:rsid w:val="009D44AA"/>
    <w:rsid w:val="009D5174"/>
    <w:rsid w:val="009D5177"/>
    <w:rsid w:val="009D53C0"/>
    <w:rsid w:val="009D7146"/>
    <w:rsid w:val="009D75E5"/>
    <w:rsid w:val="009D7BD3"/>
    <w:rsid w:val="009E044D"/>
    <w:rsid w:val="009E0CF4"/>
    <w:rsid w:val="009E0E4A"/>
    <w:rsid w:val="009E0F43"/>
    <w:rsid w:val="009E10A0"/>
    <w:rsid w:val="009E131A"/>
    <w:rsid w:val="009E2054"/>
    <w:rsid w:val="009E28A1"/>
    <w:rsid w:val="009E3649"/>
    <w:rsid w:val="009E4110"/>
    <w:rsid w:val="009E43D6"/>
    <w:rsid w:val="009E542C"/>
    <w:rsid w:val="009E5C56"/>
    <w:rsid w:val="009E5EFA"/>
    <w:rsid w:val="009E787B"/>
    <w:rsid w:val="009F0526"/>
    <w:rsid w:val="009F080A"/>
    <w:rsid w:val="009F0F2B"/>
    <w:rsid w:val="009F1130"/>
    <w:rsid w:val="009F26BB"/>
    <w:rsid w:val="009F285D"/>
    <w:rsid w:val="009F2BD8"/>
    <w:rsid w:val="009F42AB"/>
    <w:rsid w:val="009F42BF"/>
    <w:rsid w:val="009F44D2"/>
    <w:rsid w:val="009F44F2"/>
    <w:rsid w:val="009F713E"/>
    <w:rsid w:val="009F71D3"/>
    <w:rsid w:val="009F7842"/>
    <w:rsid w:val="00A0032D"/>
    <w:rsid w:val="00A00E76"/>
    <w:rsid w:val="00A018A7"/>
    <w:rsid w:val="00A01D1A"/>
    <w:rsid w:val="00A0258F"/>
    <w:rsid w:val="00A03662"/>
    <w:rsid w:val="00A03B51"/>
    <w:rsid w:val="00A03C84"/>
    <w:rsid w:val="00A03F1B"/>
    <w:rsid w:val="00A04151"/>
    <w:rsid w:val="00A0416A"/>
    <w:rsid w:val="00A046B2"/>
    <w:rsid w:val="00A04850"/>
    <w:rsid w:val="00A06242"/>
    <w:rsid w:val="00A10B78"/>
    <w:rsid w:val="00A10C4D"/>
    <w:rsid w:val="00A119E5"/>
    <w:rsid w:val="00A11A9A"/>
    <w:rsid w:val="00A128A0"/>
    <w:rsid w:val="00A12D15"/>
    <w:rsid w:val="00A12D96"/>
    <w:rsid w:val="00A13A82"/>
    <w:rsid w:val="00A14583"/>
    <w:rsid w:val="00A14850"/>
    <w:rsid w:val="00A14B8B"/>
    <w:rsid w:val="00A14F9F"/>
    <w:rsid w:val="00A15B3B"/>
    <w:rsid w:val="00A15E77"/>
    <w:rsid w:val="00A1719D"/>
    <w:rsid w:val="00A2071C"/>
    <w:rsid w:val="00A2261F"/>
    <w:rsid w:val="00A22854"/>
    <w:rsid w:val="00A22D07"/>
    <w:rsid w:val="00A22FD0"/>
    <w:rsid w:val="00A23A80"/>
    <w:rsid w:val="00A23B6E"/>
    <w:rsid w:val="00A249D4"/>
    <w:rsid w:val="00A25068"/>
    <w:rsid w:val="00A25799"/>
    <w:rsid w:val="00A2599D"/>
    <w:rsid w:val="00A25BE9"/>
    <w:rsid w:val="00A25D69"/>
    <w:rsid w:val="00A2603B"/>
    <w:rsid w:val="00A26A7E"/>
    <w:rsid w:val="00A27279"/>
    <w:rsid w:val="00A2769E"/>
    <w:rsid w:val="00A30FA0"/>
    <w:rsid w:val="00A327C5"/>
    <w:rsid w:val="00A32822"/>
    <w:rsid w:val="00A3364E"/>
    <w:rsid w:val="00A336BC"/>
    <w:rsid w:val="00A34094"/>
    <w:rsid w:val="00A341F2"/>
    <w:rsid w:val="00A34E3F"/>
    <w:rsid w:val="00A35C28"/>
    <w:rsid w:val="00A35CE7"/>
    <w:rsid w:val="00A35CF1"/>
    <w:rsid w:val="00A35EF4"/>
    <w:rsid w:val="00A40415"/>
    <w:rsid w:val="00A40B27"/>
    <w:rsid w:val="00A40FFB"/>
    <w:rsid w:val="00A41B5A"/>
    <w:rsid w:val="00A41BCF"/>
    <w:rsid w:val="00A42864"/>
    <w:rsid w:val="00A4293B"/>
    <w:rsid w:val="00A440C4"/>
    <w:rsid w:val="00A446B6"/>
    <w:rsid w:val="00A45088"/>
    <w:rsid w:val="00A45343"/>
    <w:rsid w:val="00A454E1"/>
    <w:rsid w:val="00A45C37"/>
    <w:rsid w:val="00A46F29"/>
    <w:rsid w:val="00A4752F"/>
    <w:rsid w:val="00A51CD1"/>
    <w:rsid w:val="00A520E0"/>
    <w:rsid w:val="00A5227A"/>
    <w:rsid w:val="00A52ABE"/>
    <w:rsid w:val="00A52CDD"/>
    <w:rsid w:val="00A533AF"/>
    <w:rsid w:val="00A5348A"/>
    <w:rsid w:val="00A53B14"/>
    <w:rsid w:val="00A541EE"/>
    <w:rsid w:val="00A55057"/>
    <w:rsid w:val="00A55894"/>
    <w:rsid w:val="00A55BD2"/>
    <w:rsid w:val="00A56376"/>
    <w:rsid w:val="00A5673D"/>
    <w:rsid w:val="00A5698D"/>
    <w:rsid w:val="00A5725C"/>
    <w:rsid w:val="00A57711"/>
    <w:rsid w:val="00A57920"/>
    <w:rsid w:val="00A60218"/>
    <w:rsid w:val="00A6062F"/>
    <w:rsid w:val="00A61F2D"/>
    <w:rsid w:val="00A62019"/>
    <w:rsid w:val="00A621D9"/>
    <w:rsid w:val="00A63341"/>
    <w:rsid w:val="00A6340B"/>
    <w:rsid w:val="00A63739"/>
    <w:rsid w:val="00A65812"/>
    <w:rsid w:val="00A65A57"/>
    <w:rsid w:val="00A663EE"/>
    <w:rsid w:val="00A67220"/>
    <w:rsid w:val="00A67395"/>
    <w:rsid w:val="00A70668"/>
    <w:rsid w:val="00A71059"/>
    <w:rsid w:val="00A71C04"/>
    <w:rsid w:val="00A72707"/>
    <w:rsid w:val="00A72909"/>
    <w:rsid w:val="00A72B9E"/>
    <w:rsid w:val="00A73062"/>
    <w:rsid w:val="00A7313E"/>
    <w:rsid w:val="00A732AB"/>
    <w:rsid w:val="00A73FDD"/>
    <w:rsid w:val="00A744DF"/>
    <w:rsid w:val="00A74A2D"/>
    <w:rsid w:val="00A74BF3"/>
    <w:rsid w:val="00A75454"/>
    <w:rsid w:val="00A75AAB"/>
    <w:rsid w:val="00A7612E"/>
    <w:rsid w:val="00A7696F"/>
    <w:rsid w:val="00A776DC"/>
    <w:rsid w:val="00A777E8"/>
    <w:rsid w:val="00A779F6"/>
    <w:rsid w:val="00A77C8E"/>
    <w:rsid w:val="00A80A97"/>
    <w:rsid w:val="00A80CD8"/>
    <w:rsid w:val="00A82024"/>
    <w:rsid w:val="00A82355"/>
    <w:rsid w:val="00A83764"/>
    <w:rsid w:val="00A838C6"/>
    <w:rsid w:val="00A83D22"/>
    <w:rsid w:val="00A840EB"/>
    <w:rsid w:val="00A86B17"/>
    <w:rsid w:val="00A86EED"/>
    <w:rsid w:val="00A8711C"/>
    <w:rsid w:val="00A901F6"/>
    <w:rsid w:val="00A9027D"/>
    <w:rsid w:val="00A902D2"/>
    <w:rsid w:val="00A919A4"/>
    <w:rsid w:val="00A91C6B"/>
    <w:rsid w:val="00A91FC5"/>
    <w:rsid w:val="00A927C1"/>
    <w:rsid w:val="00A93BE1"/>
    <w:rsid w:val="00A94D53"/>
    <w:rsid w:val="00A95528"/>
    <w:rsid w:val="00A95776"/>
    <w:rsid w:val="00A96657"/>
    <w:rsid w:val="00A96726"/>
    <w:rsid w:val="00A96E9D"/>
    <w:rsid w:val="00A9716B"/>
    <w:rsid w:val="00A97575"/>
    <w:rsid w:val="00AA14E4"/>
    <w:rsid w:val="00AA22A6"/>
    <w:rsid w:val="00AA25AC"/>
    <w:rsid w:val="00AA32F5"/>
    <w:rsid w:val="00AA4A7E"/>
    <w:rsid w:val="00AA4DC7"/>
    <w:rsid w:val="00AA57DA"/>
    <w:rsid w:val="00AA5A32"/>
    <w:rsid w:val="00AA6C46"/>
    <w:rsid w:val="00AA702C"/>
    <w:rsid w:val="00AA7269"/>
    <w:rsid w:val="00AA7308"/>
    <w:rsid w:val="00AB1498"/>
    <w:rsid w:val="00AB2276"/>
    <w:rsid w:val="00AB2BAA"/>
    <w:rsid w:val="00AB3107"/>
    <w:rsid w:val="00AB3289"/>
    <w:rsid w:val="00AB350A"/>
    <w:rsid w:val="00AB3526"/>
    <w:rsid w:val="00AB363D"/>
    <w:rsid w:val="00AB379D"/>
    <w:rsid w:val="00AB3973"/>
    <w:rsid w:val="00AB3AC0"/>
    <w:rsid w:val="00AB3EC0"/>
    <w:rsid w:val="00AB40B6"/>
    <w:rsid w:val="00AB52D4"/>
    <w:rsid w:val="00AB52F0"/>
    <w:rsid w:val="00AB532B"/>
    <w:rsid w:val="00AB54DC"/>
    <w:rsid w:val="00AB5939"/>
    <w:rsid w:val="00AB62E8"/>
    <w:rsid w:val="00AB6F08"/>
    <w:rsid w:val="00AB7A47"/>
    <w:rsid w:val="00AB7CDD"/>
    <w:rsid w:val="00AC0185"/>
    <w:rsid w:val="00AC01D1"/>
    <w:rsid w:val="00AC0E59"/>
    <w:rsid w:val="00AC11FA"/>
    <w:rsid w:val="00AC273E"/>
    <w:rsid w:val="00AC2F24"/>
    <w:rsid w:val="00AC3268"/>
    <w:rsid w:val="00AC4233"/>
    <w:rsid w:val="00AC4A43"/>
    <w:rsid w:val="00AC51A9"/>
    <w:rsid w:val="00AC63B9"/>
    <w:rsid w:val="00AC67DA"/>
    <w:rsid w:val="00AC6CD4"/>
    <w:rsid w:val="00AC76E8"/>
    <w:rsid w:val="00AD02C7"/>
    <w:rsid w:val="00AD05A3"/>
    <w:rsid w:val="00AD0BF5"/>
    <w:rsid w:val="00AD0CDA"/>
    <w:rsid w:val="00AD12DD"/>
    <w:rsid w:val="00AD15A9"/>
    <w:rsid w:val="00AD2533"/>
    <w:rsid w:val="00AD2BF5"/>
    <w:rsid w:val="00AD3730"/>
    <w:rsid w:val="00AD4090"/>
    <w:rsid w:val="00AD5031"/>
    <w:rsid w:val="00AD636E"/>
    <w:rsid w:val="00AD6FF5"/>
    <w:rsid w:val="00AD7323"/>
    <w:rsid w:val="00AD7813"/>
    <w:rsid w:val="00AE01D4"/>
    <w:rsid w:val="00AE0520"/>
    <w:rsid w:val="00AE2AD4"/>
    <w:rsid w:val="00AE3029"/>
    <w:rsid w:val="00AE366C"/>
    <w:rsid w:val="00AE3719"/>
    <w:rsid w:val="00AE6797"/>
    <w:rsid w:val="00AE6BFB"/>
    <w:rsid w:val="00AE78A0"/>
    <w:rsid w:val="00AF05E4"/>
    <w:rsid w:val="00AF135C"/>
    <w:rsid w:val="00AF1F3B"/>
    <w:rsid w:val="00AF20B9"/>
    <w:rsid w:val="00AF42F0"/>
    <w:rsid w:val="00AF48D8"/>
    <w:rsid w:val="00AF4D4B"/>
    <w:rsid w:val="00AF50B2"/>
    <w:rsid w:val="00AF50BC"/>
    <w:rsid w:val="00AF5718"/>
    <w:rsid w:val="00AF5B75"/>
    <w:rsid w:val="00AF783F"/>
    <w:rsid w:val="00B0078E"/>
    <w:rsid w:val="00B00BB5"/>
    <w:rsid w:val="00B00D49"/>
    <w:rsid w:val="00B010F5"/>
    <w:rsid w:val="00B01B0B"/>
    <w:rsid w:val="00B02200"/>
    <w:rsid w:val="00B02A9A"/>
    <w:rsid w:val="00B03440"/>
    <w:rsid w:val="00B06B0A"/>
    <w:rsid w:val="00B06BC9"/>
    <w:rsid w:val="00B07F33"/>
    <w:rsid w:val="00B105C2"/>
    <w:rsid w:val="00B110BF"/>
    <w:rsid w:val="00B11C47"/>
    <w:rsid w:val="00B12116"/>
    <w:rsid w:val="00B13A38"/>
    <w:rsid w:val="00B13D5E"/>
    <w:rsid w:val="00B145F0"/>
    <w:rsid w:val="00B15001"/>
    <w:rsid w:val="00B15612"/>
    <w:rsid w:val="00B15D98"/>
    <w:rsid w:val="00B17564"/>
    <w:rsid w:val="00B20897"/>
    <w:rsid w:val="00B20EC2"/>
    <w:rsid w:val="00B21370"/>
    <w:rsid w:val="00B22F2A"/>
    <w:rsid w:val="00B240B7"/>
    <w:rsid w:val="00B24193"/>
    <w:rsid w:val="00B2652C"/>
    <w:rsid w:val="00B270F3"/>
    <w:rsid w:val="00B27C7D"/>
    <w:rsid w:val="00B27D2D"/>
    <w:rsid w:val="00B3029B"/>
    <w:rsid w:val="00B302FD"/>
    <w:rsid w:val="00B30F19"/>
    <w:rsid w:val="00B3227D"/>
    <w:rsid w:val="00B334B7"/>
    <w:rsid w:val="00B34AC7"/>
    <w:rsid w:val="00B364EF"/>
    <w:rsid w:val="00B36D5D"/>
    <w:rsid w:val="00B37145"/>
    <w:rsid w:val="00B37D2A"/>
    <w:rsid w:val="00B406AF"/>
    <w:rsid w:val="00B40E52"/>
    <w:rsid w:val="00B41F7A"/>
    <w:rsid w:val="00B43B16"/>
    <w:rsid w:val="00B44515"/>
    <w:rsid w:val="00B4474F"/>
    <w:rsid w:val="00B44EA0"/>
    <w:rsid w:val="00B467AB"/>
    <w:rsid w:val="00B46863"/>
    <w:rsid w:val="00B47941"/>
    <w:rsid w:val="00B502CA"/>
    <w:rsid w:val="00B50BBC"/>
    <w:rsid w:val="00B50FA0"/>
    <w:rsid w:val="00B511F2"/>
    <w:rsid w:val="00B51705"/>
    <w:rsid w:val="00B52883"/>
    <w:rsid w:val="00B53441"/>
    <w:rsid w:val="00B54592"/>
    <w:rsid w:val="00B55DA0"/>
    <w:rsid w:val="00B55DC5"/>
    <w:rsid w:val="00B55E0A"/>
    <w:rsid w:val="00B5644D"/>
    <w:rsid w:val="00B56870"/>
    <w:rsid w:val="00B571AC"/>
    <w:rsid w:val="00B5730B"/>
    <w:rsid w:val="00B5761D"/>
    <w:rsid w:val="00B614F4"/>
    <w:rsid w:val="00B62B6A"/>
    <w:rsid w:val="00B62BF1"/>
    <w:rsid w:val="00B65B9E"/>
    <w:rsid w:val="00B65DBA"/>
    <w:rsid w:val="00B66501"/>
    <w:rsid w:val="00B668B8"/>
    <w:rsid w:val="00B66EC8"/>
    <w:rsid w:val="00B67CC5"/>
    <w:rsid w:val="00B71937"/>
    <w:rsid w:val="00B72404"/>
    <w:rsid w:val="00B73927"/>
    <w:rsid w:val="00B74452"/>
    <w:rsid w:val="00B74AFB"/>
    <w:rsid w:val="00B7569E"/>
    <w:rsid w:val="00B7617F"/>
    <w:rsid w:val="00B77009"/>
    <w:rsid w:val="00B775A2"/>
    <w:rsid w:val="00B77920"/>
    <w:rsid w:val="00B77B5C"/>
    <w:rsid w:val="00B77D6F"/>
    <w:rsid w:val="00B77F3A"/>
    <w:rsid w:val="00B809B4"/>
    <w:rsid w:val="00B80CB3"/>
    <w:rsid w:val="00B82407"/>
    <w:rsid w:val="00B825EF"/>
    <w:rsid w:val="00B82E11"/>
    <w:rsid w:val="00B82E27"/>
    <w:rsid w:val="00B83135"/>
    <w:rsid w:val="00B833D7"/>
    <w:rsid w:val="00B8367B"/>
    <w:rsid w:val="00B842F4"/>
    <w:rsid w:val="00B84F13"/>
    <w:rsid w:val="00B8607A"/>
    <w:rsid w:val="00B86431"/>
    <w:rsid w:val="00B86C2F"/>
    <w:rsid w:val="00B86C59"/>
    <w:rsid w:val="00B86FA5"/>
    <w:rsid w:val="00B87CEF"/>
    <w:rsid w:val="00B90CE3"/>
    <w:rsid w:val="00B90E0F"/>
    <w:rsid w:val="00B91475"/>
    <w:rsid w:val="00B91712"/>
    <w:rsid w:val="00B92278"/>
    <w:rsid w:val="00B93E6E"/>
    <w:rsid w:val="00B94225"/>
    <w:rsid w:val="00B94260"/>
    <w:rsid w:val="00B9455A"/>
    <w:rsid w:val="00B948C8"/>
    <w:rsid w:val="00B951A7"/>
    <w:rsid w:val="00B96AF0"/>
    <w:rsid w:val="00B9799B"/>
    <w:rsid w:val="00BA04A6"/>
    <w:rsid w:val="00BA0824"/>
    <w:rsid w:val="00BA0C4B"/>
    <w:rsid w:val="00BA0EE9"/>
    <w:rsid w:val="00BA2DAB"/>
    <w:rsid w:val="00BA3209"/>
    <w:rsid w:val="00BA4172"/>
    <w:rsid w:val="00BA4537"/>
    <w:rsid w:val="00BA4B51"/>
    <w:rsid w:val="00BA4DC9"/>
    <w:rsid w:val="00BA4FBF"/>
    <w:rsid w:val="00BA5D45"/>
    <w:rsid w:val="00BA5E89"/>
    <w:rsid w:val="00BA6D69"/>
    <w:rsid w:val="00BA7134"/>
    <w:rsid w:val="00BA7148"/>
    <w:rsid w:val="00BB1B78"/>
    <w:rsid w:val="00BB2349"/>
    <w:rsid w:val="00BB24BF"/>
    <w:rsid w:val="00BB29D2"/>
    <w:rsid w:val="00BB3F29"/>
    <w:rsid w:val="00BB54F0"/>
    <w:rsid w:val="00BB571E"/>
    <w:rsid w:val="00BB57CA"/>
    <w:rsid w:val="00BB5874"/>
    <w:rsid w:val="00BB5AE1"/>
    <w:rsid w:val="00BB6B17"/>
    <w:rsid w:val="00BB7623"/>
    <w:rsid w:val="00BB7640"/>
    <w:rsid w:val="00BB77CB"/>
    <w:rsid w:val="00BC0019"/>
    <w:rsid w:val="00BC07A7"/>
    <w:rsid w:val="00BC0D19"/>
    <w:rsid w:val="00BC0F24"/>
    <w:rsid w:val="00BC0FEF"/>
    <w:rsid w:val="00BC2500"/>
    <w:rsid w:val="00BC3529"/>
    <w:rsid w:val="00BC444E"/>
    <w:rsid w:val="00BC6B01"/>
    <w:rsid w:val="00BC711D"/>
    <w:rsid w:val="00BD00F8"/>
    <w:rsid w:val="00BD095E"/>
    <w:rsid w:val="00BD1BCB"/>
    <w:rsid w:val="00BD2066"/>
    <w:rsid w:val="00BD24E9"/>
    <w:rsid w:val="00BD2F5F"/>
    <w:rsid w:val="00BD47F7"/>
    <w:rsid w:val="00BD58BF"/>
    <w:rsid w:val="00BD5D28"/>
    <w:rsid w:val="00BD6359"/>
    <w:rsid w:val="00BD67FC"/>
    <w:rsid w:val="00BD7FAE"/>
    <w:rsid w:val="00BE071D"/>
    <w:rsid w:val="00BE08A7"/>
    <w:rsid w:val="00BE145C"/>
    <w:rsid w:val="00BE1C0F"/>
    <w:rsid w:val="00BE20D7"/>
    <w:rsid w:val="00BE2AAB"/>
    <w:rsid w:val="00BE348E"/>
    <w:rsid w:val="00BE3B6F"/>
    <w:rsid w:val="00BE4CEF"/>
    <w:rsid w:val="00BE5490"/>
    <w:rsid w:val="00BE58A6"/>
    <w:rsid w:val="00BE64D6"/>
    <w:rsid w:val="00BE662E"/>
    <w:rsid w:val="00BE777A"/>
    <w:rsid w:val="00BE7C59"/>
    <w:rsid w:val="00BE7D4E"/>
    <w:rsid w:val="00BF0387"/>
    <w:rsid w:val="00BF1A54"/>
    <w:rsid w:val="00BF2F48"/>
    <w:rsid w:val="00BF3480"/>
    <w:rsid w:val="00BF348B"/>
    <w:rsid w:val="00BF4ADE"/>
    <w:rsid w:val="00BF4DD1"/>
    <w:rsid w:val="00BF5058"/>
    <w:rsid w:val="00BF51A1"/>
    <w:rsid w:val="00BF5F96"/>
    <w:rsid w:val="00BF6525"/>
    <w:rsid w:val="00BF674B"/>
    <w:rsid w:val="00C0048A"/>
    <w:rsid w:val="00C004E5"/>
    <w:rsid w:val="00C00AE0"/>
    <w:rsid w:val="00C00CD8"/>
    <w:rsid w:val="00C02199"/>
    <w:rsid w:val="00C0294C"/>
    <w:rsid w:val="00C02999"/>
    <w:rsid w:val="00C02A12"/>
    <w:rsid w:val="00C03E1D"/>
    <w:rsid w:val="00C03EFE"/>
    <w:rsid w:val="00C065A2"/>
    <w:rsid w:val="00C068F2"/>
    <w:rsid w:val="00C06A31"/>
    <w:rsid w:val="00C10D2E"/>
    <w:rsid w:val="00C1118C"/>
    <w:rsid w:val="00C117DC"/>
    <w:rsid w:val="00C11ED7"/>
    <w:rsid w:val="00C1206A"/>
    <w:rsid w:val="00C127B2"/>
    <w:rsid w:val="00C13180"/>
    <w:rsid w:val="00C13215"/>
    <w:rsid w:val="00C13579"/>
    <w:rsid w:val="00C13B3E"/>
    <w:rsid w:val="00C13B53"/>
    <w:rsid w:val="00C13FFD"/>
    <w:rsid w:val="00C15855"/>
    <w:rsid w:val="00C15A26"/>
    <w:rsid w:val="00C16016"/>
    <w:rsid w:val="00C163D7"/>
    <w:rsid w:val="00C16507"/>
    <w:rsid w:val="00C168AA"/>
    <w:rsid w:val="00C16B2B"/>
    <w:rsid w:val="00C17C56"/>
    <w:rsid w:val="00C17F85"/>
    <w:rsid w:val="00C20248"/>
    <w:rsid w:val="00C20461"/>
    <w:rsid w:val="00C205E6"/>
    <w:rsid w:val="00C21127"/>
    <w:rsid w:val="00C21741"/>
    <w:rsid w:val="00C21AE0"/>
    <w:rsid w:val="00C21BA8"/>
    <w:rsid w:val="00C22B4C"/>
    <w:rsid w:val="00C243EC"/>
    <w:rsid w:val="00C24EE3"/>
    <w:rsid w:val="00C251AB"/>
    <w:rsid w:val="00C25D7F"/>
    <w:rsid w:val="00C25DB0"/>
    <w:rsid w:val="00C26C8B"/>
    <w:rsid w:val="00C27026"/>
    <w:rsid w:val="00C276E5"/>
    <w:rsid w:val="00C27863"/>
    <w:rsid w:val="00C27F92"/>
    <w:rsid w:val="00C30420"/>
    <w:rsid w:val="00C30A35"/>
    <w:rsid w:val="00C32040"/>
    <w:rsid w:val="00C3225E"/>
    <w:rsid w:val="00C326D6"/>
    <w:rsid w:val="00C329E1"/>
    <w:rsid w:val="00C330DC"/>
    <w:rsid w:val="00C33CC1"/>
    <w:rsid w:val="00C33D3A"/>
    <w:rsid w:val="00C33E37"/>
    <w:rsid w:val="00C33EE3"/>
    <w:rsid w:val="00C34DEE"/>
    <w:rsid w:val="00C35571"/>
    <w:rsid w:val="00C3559E"/>
    <w:rsid w:val="00C356D4"/>
    <w:rsid w:val="00C35732"/>
    <w:rsid w:val="00C36971"/>
    <w:rsid w:val="00C36F05"/>
    <w:rsid w:val="00C37C8A"/>
    <w:rsid w:val="00C37E76"/>
    <w:rsid w:val="00C401A4"/>
    <w:rsid w:val="00C402FD"/>
    <w:rsid w:val="00C40BAB"/>
    <w:rsid w:val="00C415E4"/>
    <w:rsid w:val="00C4160E"/>
    <w:rsid w:val="00C41897"/>
    <w:rsid w:val="00C41FE3"/>
    <w:rsid w:val="00C420D7"/>
    <w:rsid w:val="00C42BEF"/>
    <w:rsid w:val="00C4361E"/>
    <w:rsid w:val="00C447D0"/>
    <w:rsid w:val="00C45210"/>
    <w:rsid w:val="00C45596"/>
    <w:rsid w:val="00C45804"/>
    <w:rsid w:val="00C4581E"/>
    <w:rsid w:val="00C45AE0"/>
    <w:rsid w:val="00C46475"/>
    <w:rsid w:val="00C46AF9"/>
    <w:rsid w:val="00C47C1A"/>
    <w:rsid w:val="00C47E2B"/>
    <w:rsid w:val="00C51292"/>
    <w:rsid w:val="00C527CD"/>
    <w:rsid w:val="00C528C5"/>
    <w:rsid w:val="00C52E44"/>
    <w:rsid w:val="00C5354F"/>
    <w:rsid w:val="00C53576"/>
    <w:rsid w:val="00C54700"/>
    <w:rsid w:val="00C54A35"/>
    <w:rsid w:val="00C54F6C"/>
    <w:rsid w:val="00C5509A"/>
    <w:rsid w:val="00C562EF"/>
    <w:rsid w:val="00C56786"/>
    <w:rsid w:val="00C56914"/>
    <w:rsid w:val="00C56EB5"/>
    <w:rsid w:val="00C56F90"/>
    <w:rsid w:val="00C57372"/>
    <w:rsid w:val="00C57C28"/>
    <w:rsid w:val="00C61601"/>
    <w:rsid w:val="00C62548"/>
    <w:rsid w:val="00C626A5"/>
    <w:rsid w:val="00C636AF"/>
    <w:rsid w:val="00C64417"/>
    <w:rsid w:val="00C647ED"/>
    <w:rsid w:val="00C654C3"/>
    <w:rsid w:val="00C65548"/>
    <w:rsid w:val="00C6591A"/>
    <w:rsid w:val="00C667E2"/>
    <w:rsid w:val="00C6688E"/>
    <w:rsid w:val="00C66F7C"/>
    <w:rsid w:val="00C67971"/>
    <w:rsid w:val="00C67977"/>
    <w:rsid w:val="00C679B2"/>
    <w:rsid w:val="00C67BB6"/>
    <w:rsid w:val="00C67F59"/>
    <w:rsid w:val="00C71DA5"/>
    <w:rsid w:val="00C739C8"/>
    <w:rsid w:val="00C74C9F"/>
    <w:rsid w:val="00C752DD"/>
    <w:rsid w:val="00C768FA"/>
    <w:rsid w:val="00C76BAD"/>
    <w:rsid w:val="00C77AEC"/>
    <w:rsid w:val="00C77B59"/>
    <w:rsid w:val="00C819A9"/>
    <w:rsid w:val="00C82173"/>
    <w:rsid w:val="00C83161"/>
    <w:rsid w:val="00C83F9A"/>
    <w:rsid w:val="00C8460D"/>
    <w:rsid w:val="00C84A3B"/>
    <w:rsid w:val="00C85189"/>
    <w:rsid w:val="00C864BC"/>
    <w:rsid w:val="00C86983"/>
    <w:rsid w:val="00C86B03"/>
    <w:rsid w:val="00C86F41"/>
    <w:rsid w:val="00C86F78"/>
    <w:rsid w:val="00C872A0"/>
    <w:rsid w:val="00C8751D"/>
    <w:rsid w:val="00C8752E"/>
    <w:rsid w:val="00C87905"/>
    <w:rsid w:val="00C9136D"/>
    <w:rsid w:val="00C914C4"/>
    <w:rsid w:val="00C9220E"/>
    <w:rsid w:val="00C92961"/>
    <w:rsid w:val="00C931F4"/>
    <w:rsid w:val="00C9400A"/>
    <w:rsid w:val="00C943E4"/>
    <w:rsid w:val="00C94DCF"/>
    <w:rsid w:val="00C95191"/>
    <w:rsid w:val="00C958A3"/>
    <w:rsid w:val="00C9659A"/>
    <w:rsid w:val="00C96A05"/>
    <w:rsid w:val="00C96B24"/>
    <w:rsid w:val="00CA04F8"/>
    <w:rsid w:val="00CA0C69"/>
    <w:rsid w:val="00CA1790"/>
    <w:rsid w:val="00CA2D60"/>
    <w:rsid w:val="00CA3203"/>
    <w:rsid w:val="00CA35F9"/>
    <w:rsid w:val="00CA3A0A"/>
    <w:rsid w:val="00CA3A95"/>
    <w:rsid w:val="00CA406A"/>
    <w:rsid w:val="00CA4401"/>
    <w:rsid w:val="00CA5319"/>
    <w:rsid w:val="00CA540A"/>
    <w:rsid w:val="00CA5BD5"/>
    <w:rsid w:val="00CA5C36"/>
    <w:rsid w:val="00CA62E5"/>
    <w:rsid w:val="00CA6380"/>
    <w:rsid w:val="00CB05D3"/>
    <w:rsid w:val="00CB0790"/>
    <w:rsid w:val="00CB0D51"/>
    <w:rsid w:val="00CB146F"/>
    <w:rsid w:val="00CB1A3B"/>
    <w:rsid w:val="00CB1B4F"/>
    <w:rsid w:val="00CB1C16"/>
    <w:rsid w:val="00CB2A21"/>
    <w:rsid w:val="00CB33C5"/>
    <w:rsid w:val="00CB3610"/>
    <w:rsid w:val="00CB3C7F"/>
    <w:rsid w:val="00CB532A"/>
    <w:rsid w:val="00CB5C56"/>
    <w:rsid w:val="00CB6932"/>
    <w:rsid w:val="00CB6AF1"/>
    <w:rsid w:val="00CB7284"/>
    <w:rsid w:val="00CB729D"/>
    <w:rsid w:val="00CC1039"/>
    <w:rsid w:val="00CC2CCF"/>
    <w:rsid w:val="00CC2F27"/>
    <w:rsid w:val="00CC31EF"/>
    <w:rsid w:val="00CC329B"/>
    <w:rsid w:val="00CC36BD"/>
    <w:rsid w:val="00CC3777"/>
    <w:rsid w:val="00CC3C2E"/>
    <w:rsid w:val="00CC63EC"/>
    <w:rsid w:val="00CC6702"/>
    <w:rsid w:val="00CC67D4"/>
    <w:rsid w:val="00CC6A92"/>
    <w:rsid w:val="00CC77E0"/>
    <w:rsid w:val="00CD028C"/>
    <w:rsid w:val="00CD076F"/>
    <w:rsid w:val="00CD0C42"/>
    <w:rsid w:val="00CD239C"/>
    <w:rsid w:val="00CD2CF7"/>
    <w:rsid w:val="00CD2E84"/>
    <w:rsid w:val="00CD34D3"/>
    <w:rsid w:val="00CD4009"/>
    <w:rsid w:val="00CD44C7"/>
    <w:rsid w:val="00CD4C25"/>
    <w:rsid w:val="00CD52CB"/>
    <w:rsid w:val="00CD557F"/>
    <w:rsid w:val="00CD55C2"/>
    <w:rsid w:val="00CD56C7"/>
    <w:rsid w:val="00CD58FA"/>
    <w:rsid w:val="00CD6471"/>
    <w:rsid w:val="00CD6786"/>
    <w:rsid w:val="00CD7BA3"/>
    <w:rsid w:val="00CE15D8"/>
    <w:rsid w:val="00CE18E4"/>
    <w:rsid w:val="00CE2D19"/>
    <w:rsid w:val="00CE36EF"/>
    <w:rsid w:val="00CE3CE4"/>
    <w:rsid w:val="00CE545E"/>
    <w:rsid w:val="00CE633E"/>
    <w:rsid w:val="00CE693F"/>
    <w:rsid w:val="00CE6E75"/>
    <w:rsid w:val="00CE7AA4"/>
    <w:rsid w:val="00CE7C20"/>
    <w:rsid w:val="00CF0211"/>
    <w:rsid w:val="00CF0A6B"/>
    <w:rsid w:val="00CF0B02"/>
    <w:rsid w:val="00CF1234"/>
    <w:rsid w:val="00CF14F9"/>
    <w:rsid w:val="00CF1737"/>
    <w:rsid w:val="00CF1B24"/>
    <w:rsid w:val="00CF1D26"/>
    <w:rsid w:val="00CF3318"/>
    <w:rsid w:val="00CF332F"/>
    <w:rsid w:val="00CF3691"/>
    <w:rsid w:val="00CF3813"/>
    <w:rsid w:val="00CF3ABB"/>
    <w:rsid w:val="00CF4288"/>
    <w:rsid w:val="00CF42CE"/>
    <w:rsid w:val="00CF594B"/>
    <w:rsid w:val="00CF5997"/>
    <w:rsid w:val="00CF5ECB"/>
    <w:rsid w:val="00CF6CC6"/>
    <w:rsid w:val="00CF7397"/>
    <w:rsid w:val="00D00E28"/>
    <w:rsid w:val="00D013C4"/>
    <w:rsid w:val="00D014BC"/>
    <w:rsid w:val="00D01C3F"/>
    <w:rsid w:val="00D02B74"/>
    <w:rsid w:val="00D043EB"/>
    <w:rsid w:val="00D04758"/>
    <w:rsid w:val="00D048DE"/>
    <w:rsid w:val="00D04A10"/>
    <w:rsid w:val="00D04B98"/>
    <w:rsid w:val="00D04DA5"/>
    <w:rsid w:val="00D05998"/>
    <w:rsid w:val="00D075FC"/>
    <w:rsid w:val="00D07B88"/>
    <w:rsid w:val="00D100D8"/>
    <w:rsid w:val="00D1075F"/>
    <w:rsid w:val="00D10C93"/>
    <w:rsid w:val="00D11D0B"/>
    <w:rsid w:val="00D12143"/>
    <w:rsid w:val="00D131CF"/>
    <w:rsid w:val="00D133B1"/>
    <w:rsid w:val="00D13D31"/>
    <w:rsid w:val="00D15E8B"/>
    <w:rsid w:val="00D166FD"/>
    <w:rsid w:val="00D169F3"/>
    <w:rsid w:val="00D1739B"/>
    <w:rsid w:val="00D20011"/>
    <w:rsid w:val="00D20179"/>
    <w:rsid w:val="00D203BC"/>
    <w:rsid w:val="00D215FF"/>
    <w:rsid w:val="00D217DF"/>
    <w:rsid w:val="00D21924"/>
    <w:rsid w:val="00D21A18"/>
    <w:rsid w:val="00D223D7"/>
    <w:rsid w:val="00D230A6"/>
    <w:rsid w:val="00D23315"/>
    <w:rsid w:val="00D2332B"/>
    <w:rsid w:val="00D235B1"/>
    <w:rsid w:val="00D23D47"/>
    <w:rsid w:val="00D24242"/>
    <w:rsid w:val="00D24819"/>
    <w:rsid w:val="00D24DD5"/>
    <w:rsid w:val="00D2522F"/>
    <w:rsid w:val="00D252C7"/>
    <w:rsid w:val="00D2531A"/>
    <w:rsid w:val="00D25FF6"/>
    <w:rsid w:val="00D26042"/>
    <w:rsid w:val="00D26868"/>
    <w:rsid w:val="00D26F54"/>
    <w:rsid w:val="00D271C5"/>
    <w:rsid w:val="00D274D5"/>
    <w:rsid w:val="00D30106"/>
    <w:rsid w:val="00D3086C"/>
    <w:rsid w:val="00D30C1E"/>
    <w:rsid w:val="00D3156C"/>
    <w:rsid w:val="00D32A1B"/>
    <w:rsid w:val="00D33B46"/>
    <w:rsid w:val="00D34448"/>
    <w:rsid w:val="00D34C2F"/>
    <w:rsid w:val="00D3540E"/>
    <w:rsid w:val="00D3558A"/>
    <w:rsid w:val="00D35DF7"/>
    <w:rsid w:val="00D42A8A"/>
    <w:rsid w:val="00D42C3B"/>
    <w:rsid w:val="00D436E8"/>
    <w:rsid w:val="00D436FB"/>
    <w:rsid w:val="00D43B67"/>
    <w:rsid w:val="00D44006"/>
    <w:rsid w:val="00D443A5"/>
    <w:rsid w:val="00D46B99"/>
    <w:rsid w:val="00D46D79"/>
    <w:rsid w:val="00D4774E"/>
    <w:rsid w:val="00D47D39"/>
    <w:rsid w:val="00D50137"/>
    <w:rsid w:val="00D524A1"/>
    <w:rsid w:val="00D52FBF"/>
    <w:rsid w:val="00D5672B"/>
    <w:rsid w:val="00D567A0"/>
    <w:rsid w:val="00D60309"/>
    <w:rsid w:val="00D60F1D"/>
    <w:rsid w:val="00D61ABA"/>
    <w:rsid w:val="00D62573"/>
    <w:rsid w:val="00D629CF"/>
    <w:rsid w:val="00D62BCF"/>
    <w:rsid w:val="00D64B86"/>
    <w:rsid w:val="00D65452"/>
    <w:rsid w:val="00D654EC"/>
    <w:rsid w:val="00D65618"/>
    <w:rsid w:val="00D65F79"/>
    <w:rsid w:val="00D66F2D"/>
    <w:rsid w:val="00D66F85"/>
    <w:rsid w:val="00D67069"/>
    <w:rsid w:val="00D67366"/>
    <w:rsid w:val="00D678B1"/>
    <w:rsid w:val="00D70A8B"/>
    <w:rsid w:val="00D70AE2"/>
    <w:rsid w:val="00D714D1"/>
    <w:rsid w:val="00D719C2"/>
    <w:rsid w:val="00D71A4E"/>
    <w:rsid w:val="00D71D5F"/>
    <w:rsid w:val="00D71D64"/>
    <w:rsid w:val="00D71D88"/>
    <w:rsid w:val="00D724AA"/>
    <w:rsid w:val="00D72AF9"/>
    <w:rsid w:val="00D74309"/>
    <w:rsid w:val="00D74572"/>
    <w:rsid w:val="00D74A32"/>
    <w:rsid w:val="00D74A8C"/>
    <w:rsid w:val="00D74E3C"/>
    <w:rsid w:val="00D76BA8"/>
    <w:rsid w:val="00D77AE6"/>
    <w:rsid w:val="00D8141C"/>
    <w:rsid w:val="00D82748"/>
    <w:rsid w:val="00D82FEC"/>
    <w:rsid w:val="00D830D7"/>
    <w:rsid w:val="00D837C2"/>
    <w:rsid w:val="00D841F1"/>
    <w:rsid w:val="00D857F9"/>
    <w:rsid w:val="00D86F12"/>
    <w:rsid w:val="00D8749E"/>
    <w:rsid w:val="00D874E5"/>
    <w:rsid w:val="00D90366"/>
    <w:rsid w:val="00D90643"/>
    <w:rsid w:val="00D928FE"/>
    <w:rsid w:val="00D93170"/>
    <w:rsid w:val="00D931E9"/>
    <w:rsid w:val="00D935D6"/>
    <w:rsid w:val="00D9416A"/>
    <w:rsid w:val="00D94EF9"/>
    <w:rsid w:val="00D95B34"/>
    <w:rsid w:val="00D96340"/>
    <w:rsid w:val="00D96BD5"/>
    <w:rsid w:val="00D970D1"/>
    <w:rsid w:val="00D9786C"/>
    <w:rsid w:val="00DA004D"/>
    <w:rsid w:val="00DA06CF"/>
    <w:rsid w:val="00DA0F99"/>
    <w:rsid w:val="00DA1349"/>
    <w:rsid w:val="00DA140A"/>
    <w:rsid w:val="00DA1580"/>
    <w:rsid w:val="00DA267F"/>
    <w:rsid w:val="00DA2D8D"/>
    <w:rsid w:val="00DA31D9"/>
    <w:rsid w:val="00DA3254"/>
    <w:rsid w:val="00DA478E"/>
    <w:rsid w:val="00DA4CE3"/>
    <w:rsid w:val="00DA525C"/>
    <w:rsid w:val="00DA5A91"/>
    <w:rsid w:val="00DA5EBB"/>
    <w:rsid w:val="00DA6659"/>
    <w:rsid w:val="00DA6715"/>
    <w:rsid w:val="00DA74AD"/>
    <w:rsid w:val="00DA7DD2"/>
    <w:rsid w:val="00DB04EE"/>
    <w:rsid w:val="00DB081B"/>
    <w:rsid w:val="00DB173D"/>
    <w:rsid w:val="00DB4625"/>
    <w:rsid w:val="00DB52F7"/>
    <w:rsid w:val="00DB62B8"/>
    <w:rsid w:val="00DB6BFB"/>
    <w:rsid w:val="00DB6E6E"/>
    <w:rsid w:val="00DB7383"/>
    <w:rsid w:val="00DB7917"/>
    <w:rsid w:val="00DC0DE8"/>
    <w:rsid w:val="00DC11BC"/>
    <w:rsid w:val="00DC1618"/>
    <w:rsid w:val="00DC17FF"/>
    <w:rsid w:val="00DC1BA5"/>
    <w:rsid w:val="00DC2DE0"/>
    <w:rsid w:val="00DC2F83"/>
    <w:rsid w:val="00DC382C"/>
    <w:rsid w:val="00DC38CF"/>
    <w:rsid w:val="00DC4124"/>
    <w:rsid w:val="00DC422D"/>
    <w:rsid w:val="00DC4369"/>
    <w:rsid w:val="00DC58C4"/>
    <w:rsid w:val="00DC642B"/>
    <w:rsid w:val="00DC7A2F"/>
    <w:rsid w:val="00DC7E14"/>
    <w:rsid w:val="00DD0196"/>
    <w:rsid w:val="00DD0623"/>
    <w:rsid w:val="00DD0E00"/>
    <w:rsid w:val="00DD168A"/>
    <w:rsid w:val="00DD29EC"/>
    <w:rsid w:val="00DD39CB"/>
    <w:rsid w:val="00DD4043"/>
    <w:rsid w:val="00DD6255"/>
    <w:rsid w:val="00DD6869"/>
    <w:rsid w:val="00DD7406"/>
    <w:rsid w:val="00DE18F1"/>
    <w:rsid w:val="00DE2088"/>
    <w:rsid w:val="00DE22FC"/>
    <w:rsid w:val="00DE394C"/>
    <w:rsid w:val="00DE399E"/>
    <w:rsid w:val="00DE3D75"/>
    <w:rsid w:val="00DE3DF3"/>
    <w:rsid w:val="00DE471D"/>
    <w:rsid w:val="00DE650A"/>
    <w:rsid w:val="00DE657B"/>
    <w:rsid w:val="00DE693B"/>
    <w:rsid w:val="00DE746C"/>
    <w:rsid w:val="00DF00E0"/>
    <w:rsid w:val="00DF00E5"/>
    <w:rsid w:val="00DF1B90"/>
    <w:rsid w:val="00DF213F"/>
    <w:rsid w:val="00DF35D3"/>
    <w:rsid w:val="00DF3649"/>
    <w:rsid w:val="00DF3999"/>
    <w:rsid w:val="00DF4E2B"/>
    <w:rsid w:val="00DF5181"/>
    <w:rsid w:val="00DF5CB6"/>
    <w:rsid w:val="00DF61F9"/>
    <w:rsid w:val="00DF6696"/>
    <w:rsid w:val="00DF75FD"/>
    <w:rsid w:val="00DF7994"/>
    <w:rsid w:val="00E007C5"/>
    <w:rsid w:val="00E00EEC"/>
    <w:rsid w:val="00E029E9"/>
    <w:rsid w:val="00E0350E"/>
    <w:rsid w:val="00E045D4"/>
    <w:rsid w:val="00E04EA3"/>
    <w:rsid w:val="00E05654"/>
    <w:rsid w:val="00E06363"/>
    <w:rsid w:val="00E0682B"/>
    <w:rsid w:val="00E108EE"/>
    <w:rsid w:val="00E11024"/>
    <w:rsid w:val="00E11347"/>
    <w:rsid w:val="00E11673"/>
    <w:rsid w:val="00E1168E"/>
    <w:rsid w:val="00E11BEF"/>
    <w:rsid w:val="00E12058"/>
    <w:rsid w:val="00E12268"/>
    <w:rsid w:val="00E124DA"/>
    <w:rsid w:val="00E1507D"/>
    <w:rsid w:val="00E155C2"/>
    <w:rsid w:val="00E15995"/>
    <w:rsid w:val="00E15D1C"/>
    <w:rsid w:val="00E15EDB"/>
    <w:rsid w:val="00E16A98"/>
    <w:rsid w:val="00E174C5"/>
    <w:rsid w:val="00E20146"/>
    <w:rsid w:val="00E207E3"/>
    <w:rsid w:val="00E22217"/>
    <w:rsid w:val="00E22EDC"/>
    <w:rsid w:val="00E236F1"/>
    <w:rsid w:val="00E24397"/>
    <w:rsid w:val="00E2706E"/>
    <w:rsid w:val="00E27B8D"/>
    <w:rsid w:val="00E301EB"/>
    <w:rsid w:val="00E3080C"/>
    <w:rsid w:val="00E30977"/>
    <w:rsid w:val="00E31326"/>
    <w:rsid w:val="00E3156B"/>
    <w:rsid w:val="00E31584"/>
    <w:rsid w:val="00E318EA"/>
    <w:rsid w:val="00E31E29"/>
    <w:rsid w:val="00E31F90"/>
    <w:rsid w:val="00E32F1C"/>
    <w:rsid w:val="00E3319C"/>
    <w:rsid w:val="00E332D3"/>
    <w:rsid w:val="00E3361E"/>
    <w:rsid w:val="00E33C1C"/>
    <w:rsid w:val="00E33C7E"/>
    <w:rsid w:val="00E349BF"/>
    <w:rsid w:val="00E354C2"/>
    <w:rsid w:val="00E367FF"/>
    <w:rsid w:val="00E3726C"/>
    <w:rsid w:val="00E37C47"/>
    <w:rsid w:val="00E402F7"/>
    <w:rsid w:val="00E41C25"/>
    <w:rsid w:val="00E43B32"/>
    <w:rsid w:val="00E44670"/>
    <w:rsid w:val="00E44857"/>
    <w:rsid w:val="00E44ED7"/>
    <w:rsid w:val="00E46227"/>
    <w:rsid w:val="00E474A9"/>
    <w:rsid w:val="00E500DD"/>
    <w:rsid w:val="00E5033D"/>
    <w:rsid w:val="00E50784"/>
    <w:rsid w:val="00E50DAB"/>
    <w:rsid w:val="00E51726"/>
    <w:rsid w:val="00E51FFC"/>
    <w:rsid w:val="00E52E60"/>
    <w:rsid w:val="00E53788"/>
    <w:rsid w:val="00E53CD0"/>
    <w:rsid w:val="00E5553E"/>
    <w:rsid w:val="00E55590"/>
    <w:rsid w:val="00E556B2"/>
    <w:rsid w:val="00E557FC"/>
    <w:rsid w:val="00E55EFB"/>
    <w:rsid w:val="00E57C47"/>
    <w:rsid w:val="00E57DD9"/>
    <w:rsid w:val="00E607EA"/>
    <w:rsid w:val="00E60E05"/>
    <w:rsid w:val="00E61F2B"/>
    <w:rsid w:val="00E62041"/>
    <w:rsid w:val="00E626C2"/>
    <w:rsid w:val="00E630B7"/>
    <w:rsid w:val="00E63AEE"/>
    <w:rsid w:val="00E64157"/>
    <w:rsid w:val="00E64576"/>
    <w:rsid w:val="00E64617"/>
    <w:rsid w:val="00E64666"/>
    <w:rsid w:val="00E64E27"/>
    <w:rsid w:val="00E65979"/>
    <w:rsid w:val="00E65B6C"/>
    <w:rsid w:val="00E6698F"/>
    <w:rsid w:val="00E674FB"/>
    <w:rsid w:val="00E679DC"/>
    <w:rsid w:val="00E679FE"/>
    <w:rsid w:val="00E70712"/>
    <w:rsid w:val="00E70A4C"/>
    <w:rsid w:val="00E70ED7"/>
    <w:rsid w:val="00E71391"/>
    <w:rsid w:val="00E71543"/>
    <w:rsid w:val="00E71B5F"/>
    <w:rsid w:val="00E71D27"/>
    <w:rsid w:val="00E72375"/>
    <w:rsid w:val="00E742B2"/>
    <w:rsid w:val="00E74446"/>
    <w:rsid w:val="00E74F38"/>
    <w:rsid w:val="00E76161"/>
    <w:rsid w:val="00E76234"/>
    <w:rsid w:val="00E76568"/>
    <w:rsid w:val="00E7691A"/>
    <w:rsid w:val="00E76A1A"/>
    <w:rsid w:val="00E80182"/>
    <w:rsid w:val="00E805EB"/>
    <w:rsid w:val="00E80689"/>
    <w:rsid w:val="00E80FB7"/>
    <w:rsid w:val="00E818C8"/>
    <w:rsid w:val="00E81C7E"/>
    <w:rsid w:val="00E81E5D"/>
    <w:rsid w:val="00E8257D"/>
    <w:rsid w:val="00E82894"/>
    <w:rsid w:val="00E8293C"/>
    <w:rsid w:val="00E83A50"/>
    <w:rsid w:val="00E83E10"/>
    <w:rsid w:val="00E848D2"/>
    <w:rsid w:val="00E84D49"/>
    <w:rsid w:val="00E85307"/>
    <w:rsid w:val="00E8558A"/>
    <w:rsid w:val="00E862CE"/>
    <w:rsid w:val="00E86F75"/>
    <w:rsid w:val="00E872D2"/>
    <w:rsid w:val="00E87500"/>
    <w:rsid w:val="00E877A9"/>
    <w:rsid w:val="00E902D4"/>
    <w:rsid w:val="00E9034B"/>
    <w:rsid w:val="00E9045B"/>
    <w:rsid w:val="00E9056D"/>
    <w:rsid w:val="00E9093A"/>
    <w:rsid w:val="00E92AE8"/>
    <w:rsid w:val="00E93356"/>
    <w:rsid w:val="00E93D30"/>
    <w:rsid w:val="00E952BD"/>
    <w:rsid w:val="00E96616"/>
    <w:rsid w:val="00E97048"/>
    <w:rsid w:val="00E975E8"/>
    <w:rsid w:val="00EA008B"/>
    <w:rsid w:val="00EA04A1"/>
    <w:rsid w:val="00EA0E62"/>
    <w:rsid w:val="00EA18F6"/>
    <w:rsid w:val="00EA3453"/>
    <w:rsid w:val="00EA35FE"/>
    <w:rsid w:val="00EA370D"/>
    <w:rsid w:val="00EA44ED"/>
    <w:rsid w:val="00EA4C82"/>
    <w:rsid w:val="00EA51FB"/>
    <w:rsid w:val="00EA5378"/>
    <w:rsid w:val="00EA55CD"/>
    <w:rsid w:val="00EA5AB0"/>
    <w:rsid w:val="00EA6209"/>
    <w:rsid w:val="00EA6C75"/>
    <w:rsid w:val="00EA7EAB"/>
    <w:rsid w:val="00EB2389"/>
    <w:rsid w:val="00EB2E43"/>
    <w:rsid w:val="00EB3773"/>
    <w:rsid w:val="00EB3D6A"/>
    <w:rsid w:val="00EB478E"/>
    <w:rsid w:val="00EB4D2F"/>
    <w:rsid w:val="00EB4DE7"/>
    <w:rsid w:val="00EB532F"/>
    <w:rsid w:val="00EB5841"/>
    <w:rsid w:val="00EB6F88"/>
    <w:rsid w:val="00EB7B52"/>
    <w:rsid w:val="00EB7EB6"/>
    <w:rsid w:val="00EC1A40"/>
    <w:rsid w:val="00EC1D10"/>
    <w:rsid w:val="00EC2054"/>
    <w:rsid w:val="00EC21EE"/>
    <w:rsid w:val="00EC2287"/>
    <w:rsid w:val="00EC23B3"/>
    <w:rsid w:val="00EC28D9"/>
    <w:rsid w:val="00EC2D88"/>
    <w:rsid w:val="00EC3E33"/>
    <w:rsid w:val="00EC4783"/>
    <w:rsid w:val="00EC4D15"/>
    <w:rsid w:val="00EC5039"/>
    <w:rsid w:val="00EC5358"/>
    <w:rsid w:val="00EC58AD"/>
    <w:rsid w:val="00EC5E4B"/>
    <w:rsid w:val="00EC614F"/>
    <w:rsid w:val="00EC6B55"/>
    <w:rsid w:val="00EC755A"/>
    <w:rsid w:val="00ED0F07"/>
    <w:rsid w:val="00ED0F3D"/>
    <w:rsid w:val="00ED2AA3"/>
    <w:rsid w:val="00ED3FE8"/>
    <w:rsid w:val="00ED4A77"/>
    <w:rsid w:val="00ED53BF"/>
    <w:rsid w:val="00ED5B87"/>
    <w:rsid w:val="00ED646B"/>
    <w:rsid w:val="00ED6DCD"/>
    <w:rsid w:val="00ED7053"/>
    <w:rsid w:val="00ED753B"/>
    <w:rsid w:val="00ED7755"/>
    <w:rsid w:val="00ED7E39"/>
    <w:rsid w:val="00EE0267"/>
    <w:rsid w:val="00EE1847"/>
    <w:rsid w:val="00EE3204"/>
    <w:rsid w:val="00EE38BE"/>
    <w:rsid w:val="00EE39F9"/>
    <w:rsid w:val="00EE41CF"/>
    <w:rsid w:val="00EE4244"/>
    <w:rsid w:val="00EE6FA2"/>
    <w:rsid w:val="00EF08C8"/>
    <w:rsid w:val="00EF1CE8"/>
    <w:rsid w:val="00EF1E12"/>
    <w:rsid w:val="00EF3759"/>
    <w:rsid w:val="00EF5363"/>
    <w:rsid w:val="00EF7A58"/>
    <w:rsid w:val="00EF7AF8"/>
    <w:rsid w:val="00F01C58"/>
    <w:rsid w:val="00F01CEF"/>
    <w:rsid w:val="00F0207F"/>
    <w:rsid w:val="00F02195"/>
    <w:rsid w:val="00F0225A"/>
    <w:rsid w:val="00F02289"/>
    <w:rsid w:val="00F02E01"/>
    <w:rsid w:val="00F02EAA"/>
    <w:rsid w:val="00F038EA"/>
    <w:rsid w:val="00F04401"/>
    <w:rsid w:val="00F057B4"/>
    <w:rsid w:val="00F05B84"/>
    <w:rsid w:val="00F05E71"/>
    <w:rsid w:val="00F07009"/>
    <w:rsid w:val="00F07724"/>
    <w:rsid w:val="00F10461"/>
    <w:rsid w:val="00F121B5"/>
    <w:rsid w:val="00F1358F"/>
    <w:rsid w:val="00F1390A"/>
    <w:rsid w:val="00F14437"/>
    <w:rsid w:val="00F14935"/>
    <w:rsid w:val="00F14A36"/>
    <w:rsid w:val="00F14D53"/>
    <w:rsid w:val="00F14E31"/>
    <w:rsid w:val="00F16675"/>
    <w:rsid w:val="00F176AB"/>
    <w:rsid w:val="00F2068D"/>
    <w:rsid w:val="00F20990"/>
    <w:rsid w:val="00F21798"/>
    <w:rsid w:val="00F21C33"/>
    <w:rsid w:val="00F22691"/>
    <w:rsid w:val="00F227D5"/>
    <w:rsid w:val="00F23300"/>
    <w:rsid w:val="00F235DA"/>
    <w:rsid w:val="00F23834"/>
    <w:rsid w:val="00F24435"/>
    <w:rsid w:val="00F247BF"/>
    <w:rsid w:val="00F24853"/>
    <w:rsid w:val="00F26C96"/>
    <w:rsid w:val="00F270CF"/>
    <w:rsid w:val="00F271DB"/>
    <w:rsid w:val="00F27C65"/>
    <w:rsid w:val="00F30381"/>
    <w:rsid w:val="00F30DF4"/>
    <w:rsid w:val="00F3341C"/>
    <w:rsid w:val="00F33CDB"/>
    <w:rsid w:val="00F3438D"/>
    <w:rsid w:val="00F34795"/>
    <w:rsid w:val="00F34A37"/>
    <w:rsid w:val="00F3516D"/>
    <w:rsid w:val="00F354B5"/>
    <w:rsid w:val="00F36997"/>
    <w:rsid w:val="00F36D3F"/>
    <w:rsid w:val="00F3783D"/>
    <w:rsid w:val="00F40305"/>
    <w:rsid w:val="00F40BA3"/>
    <w:rsid w:val="00F41439"/>
    <w:rsid w:val="00F41A0E"/>
    <w:rsid w:val="00F425A3"/>
    <w:rsid w:val="00F4292A"/>
    <w:rsid w:val="00F42C3B"/>
    <w:rsid w:val="00F43772"/>
    <w:rsid w:val="00F43DDD"/>
    <w:rsid w:val="00F4412A"/>
    <w:rsid w:val="00F44A22"/>
    <w:rsid w:val="00F4501E"/>
    <w:rsid w:val="00F459CB"/>
    <w:rsid w:val="00F45C9B"/>
    <w:rsid w:val="00F4689C"/>
    <w:rsid w:val="00F468FC"/>
    <w:rsid w:val="00F4727F"/>
    <w:rsid w:val="00F51529"/>
    <w:rsid w:val="00F51B02"/>
    <w:rsid w:val="00F51E1B"/>
    <w:rsid w:val="00F524F9"/>
    <w:rsid w:val="00F52711"/>
    <w:rsid w:val="00F530E2"/>
    <w:rsid w:val="00F54037"/>
    <w:rsid w:val="00F544E8"/>
    <w:rsid w:val="00F54553"/>
    <w:rsid w:val="00F547C2"/>
    <w:rsid w:val="00F548DF"/>
    <w:rsid w:val="00F54C27"/>
    <w:rsid w:val="00F551F5"/>
    <w:rsid w:val="00F55E25"/>
    <w:rsid w:val="00F569D0"/>
    <w:rsid w:val="00F56AF2"/>
    <w:rsid w:val="00F56B98"/>
    <w:rsid w:val="00F56C6F"/>
    <w:rsid w:val="00F56CF7"/>
    <w:rsid w:val="00F60FBC"/>
    <w:rsid w:val="00F61C2D"/>
    <w:rsid w:val="00F62A24"/>
    <w:rsid w:val="00F63164"/>
    <w:rsid w:val="00F633AC"/>
    <w:rsid w:val="00F64A23"/>
    <w:rsid w:val="00F64B27"/>
    <w:rsid w:val="00F64DA3"/>
    <w:rsid w:val="00F652A2"/>
    <w:rsid w:val="00F65337"/>
    <w:rsid w:val="00F65B66"/>
    <w:rsid w:val="00F65D3D"/>
    <w:rsid w:val="00F6713E"/>
    <w:rsid w:val="00F679E8"/>
    <w:rsid w:val="00F71185"/>
    <w:rsid w:val="00F71998"/>
    <w:rsid w:val="00F73581"/>
    <w:rsid w:val="00F7366C"/>
    <w:rsid w:val="00F7547D"/>
    <w:rsid w:val="00F75742"/>
    <w:rsid w:val="00F758F9"/>
    <w:rsid w:val="00F75E93"/>
    <w:rsid w:val="00F77148"/>
    <w:rsid w:val="00F800BB"/>
    <w:rsid w:val="00F80870"/>
    <w:rsid w:val="00F80881"/>
    <w:rsid w:val="00F808C0"/>
    <w:rsid w:val="00F80E88"/>
    <w:rsid w:val="00F81D76"/>
    <w:rsid w:val="00F82501"/>
    <w:rsid w:val="00F825EA"/>
    <w:rsid w:val="00F82671"/>
    <w:rsid w:val="00F82E41"/>
    <w:rsid w:val="00F83B65"/>
    <w:rsid w:val="00F83E28"/>
    <w:rsid w:val="00F85261"/>
    <w:rsid w:val="00F85C15"/>
    <w:rsid w:val="00F860DB"/>
    <w:rsid w:val="00F86ACD"/>
    <w:rsid w:val="00F87DC1"/>
    <w:rsid w:val="00F9156E"/>
    <w:rsid w:val="00F92197"/>
    <w:rsid w:val="00F9271A"/>
    <w:rsid w:val="00F93145"/>
    <w:rsid w:val="00F939E3"/>
    <w:rsid w:val="00F94008"/>
    <w:rsid w:val="00F94103"/>
    <w:rsid w:val="00F94590"/>
    <w:rsid w:val="00F94BD5"/>
    <w:rsid w:val="00F94C8F"/>
    <w:rsid w:val="00F95023"/>
    <w:rsid w:val="00F95C35"/>
    <w:rsid w:val="00F95C94"/>
    <w:rsid w:val="00F95CFE"/>
    <w:rsid w:val="00F95F3A"/>
    <w:rsid w:val="00F960B5"/>
    <w:rsid w:val="00F96E6F"/>
    <w:rsid w:val="00F97261"/>
    <w:rsid w:val="00F9735D"/>
    <w:rsid w:val="00F97C76"/>
    <w:rsid w:val="00FA055C"/>
    <w:rsid w:val="00FA0963"/>
    <w:rsid w:val="00FA22C3"/>
    <w:rsid w:val="00FA26FD"/>
    <w:rsid w:val="00FA2785"/>
    <w:rsid w:val="00FA3296"/>
    <w:rsid w:val="00FA37B8"/>
    <w:rsid w:val="00FA48C1"/>
    <w:rsid w:val="00FA4A2A"/>
    <w:rsid w:val="00FA4BF1"/>
    <w:rsid w:val="00FA57E1"/>
    <w:rsid w:val="00FA5B76"/>
    <w:rsid w:val="00FA5CCE"/>
    <w:rsid w:val="00FA6729"/>
    <w:rsid w:val="00FA7C43"/>
    <w:rsid w:val="00FA7DFB"/>
    <w:rsid w:val="00FB063C"/>
    <w:rsid w:val="00FB3119"/>
    <w:rsid w:val="00FB36C7"/>
    <w:rsid w:val="00FB3737"/>
    <w:rsid w:val="00FB4086"/>
    <w:rsid w:val="00FB4372"/>
    <w:rsid w:val="00FB4741"/>
    <w:rsid w:val="00FB476F"/>
    <w:rsid w:val="00FB5535"/>
    <w:rsid w:val="00FB6915"/>
    <w:rsid w:val="00FB7D7E"/>
    <w:rsid w:val="00FC065F"/>
    <w:rsid w:val="00FC0DB2"/>
    <w:rsid w:val="00FC112A"/>
    <w:rsid w:val="00FC191D"/>
    <w:rsid w:val="00FC19B1"/>
    <w:rsid w:val="00FC1C46"/>
    <w:rsid w:val="00FC1E20"/>
    <w:rsid w:val="00FC217C"/>
    <w:rsid w:val="00FC232C"/>
    <w:rsid w:val="00FC2962"/>
    <w:rsid w:val="00FC2AE7"/>
    <w:rsid w:val="00FC339C"/>
    <w:rsid w:val="00FC452C"/>
    <w:rsid w:val="00FC5A54"/>
    <w:rsid w:val="00FC6038"/>
    <w:rsid w:val="00FC60C0"/>
    <w:rsid w:val="00FC6137"/>
    <w:rsid w:val="00FC7173"/>
    <w:rsid w:val="00FD0E28"/>
    <w:rsid w:val="00FD0E9C"/>
    <w:rsid w:val="00FD12FE"/>
    <w:rsid w:val="00FD1657"/>
    <w:rsid w:val="00FD16F4"/>
    <w:rsid w:val="00FD1BF2"/>
    <w:rsid w:val="00FD1C0A"/>
    <w:rsid w:val="00FD35BA"/>
    <w:rsid w:val="00FD374B"/>
    <w:rsid w:val="00FD4836"/>
    <w:rsid w:val="00FD4DE6"/>
    <w:rsid w:val="00FD59E5"/>
    <w:rsid w:val="00FD5BC3"/>
    <w:rsid w:val="00FD5ED5"/>
    <w:rsid w:val="00FD6718"/>
    <w:rsid w:val="00FD69A0"/>
    <w:rsid w:val="00FD6FCF"/>
    <w:rsid w:val="00FD77B5"/>
    <w:rsid w:val="00FD7942"/>
    <w:rsid w:val="00FD7B2A"/>
    <w:rsid w:val="00FD7D7A"/>
    <w:rsid w:val="00FE0E02"/>
    <w:rsid w:val="00FE0F98"/>
    <w:rsid w:val="00FE1965"/>
    <w:rsid w:val="00FE1AA7"/>
    <w:rsid w:val="00FE2E29"/>
    <w:rsid w:val="00FE3CCA"/>
    <w:rsid w:val="00FE40DA"/>
    <w:rsid w:val="00FE52FD"/>
    <w:rsid w:val="00FE677D"/>
    <w:rsid w:val="00FE6A03"/>
    <w:rsid w:val="00FE750F"/>
    <w:rsid w:val="00FE773F"/>
    <w:rsid w:val="00FE7DA5"/>
    <w:rsid w:val="00FE7F79"/>
    <w:rsid w:val="00FF02DA"/>
    <w:rsid w:val="00FF0428"/>
    <w:rsid w:val="00FF11F7"/>
    <w:rsid w:val="00FF144D"/>
    <w:rsid w:val="00FF1E81"/>
    <w:rsid w:val="00FF2C86"/>
    <w:rsid w:val="00FF2C8E"/>
    <w:rsid w:val="00FF4288"/>
    <w:rsid w:val="00FF44FE"/>
    <w:rsid w:val="00FF53BF"/>
    <w:rsid w:val="00FF5E56"/>
    <w:rsid w:val="00FF6E6A"/>
    <w:rsid w:val="00FF7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6048FFB"/>
  <w15:docId w15:val="{848820E8-3815-44FB-A224-159BA33D7C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iPriority="0" w:unhideWhenUsed="1"/>
    <w:lsdException w:name="index 2" w:semiHidden="1" w:uiPriority="0" w:unhideWhenUsed="1"/>
    <w:lsdException w:name="index 3" w:semiHidden="1" w:uiPriority="0" w:unhideWhenUsed="1"/>
    <w:lsdException w:name="index 4" w:semiHidden="1" w:uiPriority="0" w:unhideWhenUsed="1"/>
    <w:lsdException w:name="index 5" w:semiHidden="1" w:uiPriority="0" w:unhideWhenUsed="1"/>
    <w:lsdException w:name="index 6" w:semiHidden="1" w:uiPriority="0" w:unhideWhenUsed="1"/>
    <w:lsdException w:name="index 7" w:semiHidden="1" w:uiPriority="0" w:unhideWhenUsed="1"/>
    <w:lsdException w:name="index 8" w:semiHidden="1" w:uiPriority="0" w:unhideWhenUsed="1"/>
    <w:lsdException w:name="index 9" w:semiHidden="1" w:uiPriority="0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8">
    <w:name w:val="Normal"/>
    <w:qFormat/>
    <w:rsid w:val="00A25068"/>
    <w:pPr>
      <w:spacing w:after="200" w:line="360" w:lineRule="auto"/>
      <w:ind w:firstLine="709"/>
      <w:jc w:val="both"/>
    </w:pPr>
    <w:rPr>
      <w:rFonts w:ascii="Times New Roman" w:hAnsi="Times New Roman"/>
      <w:sz w:val="24"/>
      <w:szCs w:val="22"/>
      <w:lang w:eastAsia="en-US"/>
    </w:rPr>
  </w:style>
  <w:style w:type="paragraph" w:styleId="10">
    <w:name w:val="heading 1"/>
    <w:aliases w:val="Название раздела,H1,Заголов,1,ch,Глава,(раздел),.,Название спецификации, Знак20,(,h1,H11,H12,H111,H13,H112,app heading 1,ITT t1,II+,I,H14,H15,H16,H17,H18,H121,H131,H141,H151,H161,H171,H19,H122,H132,H142,H152,H162,H172,H181,H1111,H1211,H1311"/>
    <w:basedOn w:val="a8"/>
    <w:next w:val="a8"/>
    <w:link w:val="11"/>
    <w:autoRedefine/>
    <w:uiPriority w:val="9"/>
    <w:qFormat/>
    <w:rsid w:val="00F02EAA"/>
    <w:pPr>
      <w:keepNext/>
      <w:keepLines/>
      <w:spacing w:before="480" w:after="0"/>
      <w:ind w:firstLine="0"/>
      <w:jc w:val="center"/>
      <w:outlineLvl w:val="0"/>
    </w:pPr>
    <w:rPr>
      <w:rFonts w:eastAsia="Times New Roman"/>
      <w:b/>
      <w:bCs/>
      <w:caps/>
      <w:sz w:val="28"/>
      <w:szCs w:val="28"/>
      <w:lang w:val="en-US"/>
    </w:rPr>
  </w:style>
  <w:style w:type="paragraph" w:styleId="20">
    <w:name w:val="heading 2"/>
    <w:aliases w:val="Подраздел Знак,Название Раздела,H2,2,Level 2 Heading,h2,Numbered indent 2,ni2,Hanging 2 Indent,numbered indent 2,Heading 2 Hidden,CHS,H2-Heading 2,l2,Header2,22,heading2,list2,A,A.B.C.,list 2,Heading2,Heading Indent No L2,UNDERRUBRIK 1-2,h"/>
    <w:basedOn w:val="a8"/>
    <w:next w:val="a8"/>
    <w:link w:val="21"/>
    <w:uiPriority w:val="9"/>
    <w:qFormat/>
    <w:rsid w:val="00D96BD5"/>
    <w:pPr>
      <w:keepNext/>
      <w:keepLines/>
      <w:spacing w:before="200" w:after="0"/>
      <w:ind w:firstLine="0"/>
      <w:outlineLvl w:val="1"/>
    </w:pPr>
    <w:rPr>
      <w:rFonts w:ascii="Calibri" w:hAnsi="Calibri"/>
      <w:b/>
      <w:bCs/>
      <w:sz w:val="28"/>
      <w:szCs w:val="26"/>
    </w:rPr>
  </w:style>
  <w:style w:type="paragraph" w:styleId="30">
    <w:name w:val="heading 3"/>
    <w:aliases w:val="Название_подраздела1,h3,o,Section Header3,H3,H31,H32,H33,H34,H35,H311,H36,H37,H312,H38,H39,H313,H310,H314,H315,H316,H317,H321,H331,H341,H351,H3111,H361,H371,H3121,H381,H391,H3131,H3101,H3141,H3151,H3161,H318,H319,H322,H332,H342,H352,3,h31"/>
    <w:basedOn w:val="a8"/>
    <w:next w:val="20"/>
    <w:link w:val="31"/>
    <w:uiPriority w:val="9"/>
    <w:qFormat/>
    <w:rsid w:val="00D96BD5"/>
    <w:pPr>
      <w:keepNext/>
      <w:keepLines/>
      <w:spacing w:after="0"/>
      <w:ind w:firstLine="0"/>
      <w:outlineLvl w:val="2"/>
    </w:pPr>
    <w:rPr>
      <w:rFonts w:ascii="Calibri" w:hAnsi="Calibri"/>
      <w:b/>
      <w:bCs/>
      <w:sz w:val="28"/>
    </w:rPr>
  </w:style>
  <w:style w:type="paragraph" w:styleId="40">
    <w:name w:val="heading 4"/>
    <w:aliases w:val="H4,Заголовок 4 (Приложение), Знак18,4,I4,l4,heading4,I41,41,l41,heading41,(Shift Ctrl 4),Titre 41,t4.T4,4heading,h4,a.,4 dash,d,4 dash1,d1,31,h41,a.1,4 dash2,d2,32,h42,a.2,4 dash3,d3,33,h43,a.3,4 dash4,d4,34,h44,a.4,Sub sub heading,4 dash5"/>
    <w:basedOn w:val="a8"/>
    <w:link w:val="41"/>
    <w:uiPriority w:val="9"/>
    <w:qFormat/>
    <w:rsid w:val="00765F0E"/>
    <w:pPr>
      <w:keepNext/>
      <w:tabs>
        <w:tab w:val="left" w:pos="1418"/>
        <w:tab w:val="num" w:pos="1573"/>
        <w:tab w:val="left" w:pos="1701"/>
        <w:tab w:val="left" w:pos="1843"/>
      </w:tabs>
      <w:spacing w:after="0" w:line="240" w:lineRule="auto"/>
      <w:ind w:left="1573" w:hanging="864"/>
      <w:outlineLvl w:val="3"/>
    </w:pPr>
    <w:rPr>
      <w:rFonts w:eastAsia="Times New Roman" w:cs="Arial"/>
      <w:szCs w:val="24"/>
      <w:lang w:eastAsia="ru-RU"/>
    </w:rPr>
  </w:style>
  <w:style w:type="paragraph" w:styleId="5">
    <w:name w:val="heading 5"/>
    <w:aliases w:val="Bold/Italics,H5,PIM 5,5,ITT t5,PA Pico Section,tg_heading_5"/>
    <w:basedOn w:val="a8"/>
    <w:next w:val="a8"/>
    <w:link w:val="50"/>
    <w:uiPriority w:val="9"/>
    <w:qFormat/>
    <w:rsid w:val="00765F0E"/>
    <w:pPr>
      <w:tabs>
        <w:tab w:val="num" w:pos="1717"/>
      </w:tabs>
      <w:spacing w:before="240" w:after="60" w:line="240" w:lineRule="auto"/>
      <w:ind w:left="1717" w:hanging="1008"/>
      <w:outlineLvl w:val="4"/>
    </w:pPr>
    <w:rPr>
      <w:rFonts w:eastAsia="Times New Roman" w:cs="Arial"/>
      <w:b/>
      <w:bCs/>
      <w:i/>
      <w:iCs/>
      <w:sz w:val="26"/>
      <w:szCs w:val="26"/>
      <w:lang w:eastAsia="ru-RU"/>
    </w:rPr>
  </w:style>
  <w:style w:type="paragraph" w:styleId="6">
    <w:name w:val="heading 6"/>
    <w:aliases w:val="Знак Знак,Знак,Знак Знак Знак Знак,Заголовок 6 Знак Знак,Заголовок 6 Знак,Заголовок 61, Знак, Знак Знак Знак Знак,PIM 6,tg_heading_6"/>
    <w:basedOn w:val="a8"/>
    <w:next w:val="a8"/>
    <w:link w:val="61"/>
    <w:uiPriority w:val="9"/>
    <w:qFormat/>
    <w:rsid w:val="00272FD6"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  <w:szCs w:val="20"/>
      <w:lang w:val="x-none" w:eastAsia="x-none"/>
    </w:rPr>
  </w:style>
  <w:style w:type="paragraph" w:styleId="7">
    <w:name w:val="heading 7"/>
    <w:aliases w:val="PIM 7,tg_heading_7"/>
    <w:basedOn w:val="a8"/>
    <w:next w:val="a8"/>
    <w:link w:val="70"/>
    <w:uiPriority w:val="9"/>
    <w:qFormat/>
    <w:rsid w:val="00F01C58"/>
    <w:pPr>
      <w:keepNext/>
      <w:keepLines/>
      <w:spacing w:before="200" w:after="0"/>
      <w:outlineLvl w:val="6"/>
    </w:pPr>
    <w:rPr>
      <w:rFonts w:ascii="Cambria" w:eastAsia="Times New Roman" w:hAnsi="Cambria"/>
      <w:i/>
      <w:iCs/>
      <w:color w:val="404040"/>
      <w:szCs w:val="20"/>
      <w:lang w:val="x-none" w:eastAsia="x-none"/>
    </w:rPr>
  </w:style>
  <w:style w:type="paragraph" w:styleId="8">
    <w:name w:val="heading 8"/>
    <w:aliases w:val="tg_heading_8,8,FigureTitle,Condition,requirement,req2,req,figure title"/>
    <w:basedOn w:val="a8"/>
    <w:next w:val="a8"/>
    <w:uiPriority w:val="9"/>
    <w:qFormat/>
    <w:rsid w:val="00765F0E"/>
    <w:pPr>
      <w:tabs>
        <w:tab w:val="num" w:pos="2149"/>
      </w:tabs>
      <w:spacing w:after="120" w:line="240" w:lineRule="auto"/>
      <w:ind w:left="2149" w:hanging="1440"/>
      <w:outlineLvl w:val="7"/>
    </w:pPr>
    <w:rPr>
      <w:rFonts w:eastAsia="Times New Roman" w:cs="Arial"/>
      <w:szCs w:val="24"/>
      <w:lang w:eastAsia="ru-RU"/>
    </w:rPr>
  </w:style>
  <w:style w:type="paragraph" w:styleId="9">
    <w:name w:val="heading 9"/>
    <w:aliases w:val="tg_heading_9,9,TableTitle,Cond'l Reqt.,rb,req bullet,req1,tt,ft,table title"/>
    <w:basedOn w:val="a8"/>
    <w:next w:val="a8"/>
    <w:link w:val="90"/>
    <w:uiPriority w:val="9"/>
    <w:qFormat/>
    <w:rsid w:val="006C4DA6"/>
    <w:pPr>
      <w:spacing w:before="240" w:after="60"/>
      <w:outlineLvl w:val="8"/>
    </w:pPr>
    <w:rPr>
      <w:rFonts w:ascii="Cambria" w:eastAsia="Times New Roman" w:hAnsi="Cambria"/>
      <w:sz w:val="22"/>
      <w:lang w:val="x-none"/>
    </w:rPr>
  </w:style>
  <w:style w:type="character" w:default="1" w:styleId="a9">
    <w:name w:val="Default Paragraph Font"/>
    <w:uiPriority w:val="1"/>
    <w:semiHidden/>
    <w:unhideWhenUsed/>
  </w:style>
  <w:style w:type="table" w:default="1" w:styleId="a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b">
    <w:name w:val="No List"/>
    <w:uiPriority w:val="99"/>
    <w:semiHidden/>
    <w:unhideWhenUsed/>
  </w:style>
  <w:style w:type="character" w:customStyle="1" w:styleId="11">
    <w:name w:val="Заголовок 1 Знак1"/>
    <w:aliases w:val="Название раздела Знак,H1 Знак,Заголов Знак,1 Знак,ch Знак,Глава Знак,(раздел) Знак,. Знак,Название спецификации Знак, Знак20 Знак,( Знак,h1 Знак,H11 Знак,H12 Знак,H111 Знак,H13 Знак,H112 Знак,app heading 1 Знак,ITT t1 Знак,II+ Знак"/>
    <w:link w:val="10"/>
    <w:uiPriority w:val="9"/>
    <w:rsid w:val="00F02EAA"/>
    <w:rPr>
      <w:rFonts w:ascii="Times New Roman" w:eastAsia="Times New Roman" w:hAnsi="Times New Roman"/>
      <w:b/>
      <w:bCs/>
      <w:caps/>
      <w:sz w:val="28"/>
      <w:szCs w:val="28"/>
      <w:lang w:val="en-US" w:eastAsia="en-US"/>
    </w:rPr>
  </w:style>
  <w:style w:type="character" w:customStyle="1" w:styleId="21">
    <w:name w:val="Заголовок 2 Знак"/>
    <w:aliases w:val="Подраздел Знак Знак,Название Раздела Знак,H2 Знак,2 Знак,Level 2 Heading Знак,h2 Знак,Numbered indent 2 Знак,ni2 Знак,Hanging 2 Indent Знак,numbered indent 2 Знак,Heading 2 Hidden Знак,CHS Знак,H2-Heading 2 Знак,l2 Знак,Header2 Знак"/>
    <w:link w:val="20"/>
    <w:uiPriority w:val="9"/>
    <w:rsid w:val="00D96BD5"/>
    <w:rPr>
      <w:b/>
      <w:bCs/>
      <w:sz w:val="28"/>
      <w:szCs w:val="26"/>
      <w:lang w:eastAsia="en-US"/>
    </w:rPr>
  </w:style>
  <w:style w:type="character" w:customStyle="1" w:styleId="31">
    <w:name w:val="Заголовок 3 Знак"/>
    <w:aliases w:val="Название_подраздела1 Знак,h3 Знак,o Знак,Section Header3 Знак,H3 Знак,H31 Знак,H32 Знак,H33 Знак,H34 Знак,H35 Знак,H311 Знак,H36 Знак,H37 Знак,H312 Знак,H38 Знак,H39 Знак,H313 Знак,H310 Знак,H314 Знак,H315 Знак,H316 Знак,H317 Знак"/>
    <w:link w:val="30"/>
    <w:uiPriority w:val="9"/>
    <w:rsid w:val="00D96BD5"/>
    <w:rPr>
      <w:b/>
      <w:bCs/>
      <w:sz w:val="28"/>
      <w:szCs w:val="22"/>
      <w:lang w:eastAsia="en-US"/>
    </w:rPr>
  </w:style>
  <w:style w:type="character" w:customStyle="1" w:styleId="61">
    <w:name w:val="Заголовок 6 Знак1"/>
    <w:aliases w:val="Знак Знак Знак,Знак Знак2,Знак Знак Знак Знак Знак,Заголовок 6 Знак Знак Знак,Заголовок 6 Знак Знак1,Заголовок 61 Знак, Знак Знак, Знак Знак Знак Знак Знак,PIM 6 Знак,tg_heading_6 Знак"/>
    <w:link w:val="6"/>
    <w:uiPriority w:val="9"/>
    <w:semiHidden/>
    <w:rsid w:val="00272FD6"/>
    <w:rPr>
      <w:rFonts w:ascii="Cambria" w:eastAsia="Times New Roman" w:hAnsi="Cambria" w:cs="Times New Roman"/>
      <w:i/>
      <w:iCs/>
      <w:color w:val="243F60"/>
      <w:sz w:val="24"/>
    </w:rPr>
  </w:style>
  <w:style w:type="character" w:customStyle="1" w:styleId="70">
    <w:name w:val="Заголовок 7 Знак"/>
    <w:aliases w:val="PIM 7 Знак,tg_heading_7 Знак"/>
    <w:link w:val="7"/>
    <w:uiPriority w:val="9"/>
    <w:rsid w:val="00F01C58"/>
    <w:rPr>
      <w:rFonts w:ascii="Cambria" w:eastAsia="Times New Roman" w:hAnsi="Cambria" w:cs="Times New Roman"/>
      <w:i/>
      <w:iCs/>
      <w:color w:val="404040"/>
      <w:sz w:val="24"/>
    </w:rPr>
  </w:style>
  <w:style w:type="character" w:customStyle="1" w:styleId="90">
    <w:name w:val="Заголовок 9 Знак"/>
    <w:aliases w:val="tg_heading_9 Знак,9 Знак,TableTitle Знак,Cond'l Reqt. Знак,rb Знак,req bullet Знак,req1 Знак,tt Знак,ft Знак,table title Знак"/>
    <w:link w:val="9"/>
    <w:uiPriority w:val="9"/>
    <w:semiHidden/>
    <w:rsid w:val="006C4DA6"/>
    <w:rPr>
      <w:rFonts w:ascii="Cambria" w:eastAsia="Times New Roman" w:hAnsi="Cambria" w:cs="Times New Roman"/>
      <w:sz w:val="22"/>
      <w:szCs w:val="22"/>
      <w:lang w:eastAsia="en-US"/>
    </w:rPr>
  </w:style>
  <w:style w:type="paragraph" w:styleId="ac">
    <w:name w:val="List Paragraph"/>
    <w:aliases w:val="Bullet List,FooterText,numbered,Paragraphe de liste1,lp1,Table-Normal,RSHB_Table-Normal"/>
    <w:basedOn w:val="a8"/>
    <w:link w:val="ad"/>
    <w:uiPriority w:val="34"/>
    <w:qFormat/>
    <w:rsid w:val="00AD7813"/>
    <w:pPr>
      <w:ind w:left="720"/>
      <w:contextualSpacing/>
    </w:pPr>
  </w:style>
  <w:style w:type="character" w:customStyle="1" w:styleId="wmi-callto">
    <w:name w:val="wmi-callto"/>
    <w:basedOn w:val="a9"/>
    <w:rsid w:val="00332CFE"/>
  </w:style>
  <w:style w:type="character" w:styleId="ae">
    <w:name w:val="Strong"/>
    <w:uiPriority w:val="22"/>
    <w:qFormat/>
    <w:rsid w:val="007E6CAD"/>
    <w:rPr>
      <w:b/>
      <w:bCs/>
    </w:rPr>
  </w:style>
  <w:style w:type="paragraph" w:customStyle="1" w:styleId="SystemName">
    <w:name w:val="System Name"/>
    <w:basedOn w:val="a8"/>
    <w:next w:val="a8"/>
    <w:rsid w:val="00B8607A"/>
    <w:pPr>
      <w:keepLines/>
      <w:spacing w:before="1560" w:after="120" w:line="288" w:lineRule="auto"/>
      <w:ind w:firstLine="0"/>
      <w:jc w:val="center"/>
    </w:pPr>
    <w:rPr>
      <w:rFonts w:eastAsia="Times New Roman"/>
      <w:b/>
      <w:caps/>
      <w:szCs w:val="28"/>
      <w:lang w:val="en-US"/>
    </w:rPr>
  </w:style>
  <w:style w:type="paragraph" w:customStyle="1" w:styleId="ProgramName">
    <w:name w:val="Program Name"/>
    <w:basedOn w:val="a8"/>
    <w:next w:val="a8"/>
    <w:rsid w:val="00B8607A"/>
    <w:pPr>
      <w:keepLines/>
      <w:spacing w:after="0" w:line="288" w:lineRule="auto"/>
      <w:ind w:firstLine="0"/>
      <w:jc w:val="center"/>
    </w:pPr>
    <w:rPr>
      <w:rFonts w:eastAsia="Times New Roman"/>
      <w:b/>
      <w:bCs/>
      <w:caps/>
      <w:sz w:val="28"/>
      <w:szCs w:val="28"/>
    </w:rPr>
  </w:style>
  <w:style w:type="paragraph" w:customStyle="1" w:styleId="DocumentName">
    <w:name w:val="Document Name"/>
    <w:basedOn w:val="a8"/>
    <w:rsid w:val="00B8607A"/>
    <w:pPr>
      <w:suppressAutoHyphens/>
      <w:spacing w:before="120" w:after="120" w:line="288" w:lineRule="auto"/>
      <w:ind w:left="170" w:right="170" w:firstLine="0"/>
      <w:jc w:val="center"/>
    </w:pPr>
    <w:rPr>
      <w:rFonts w:eastAsia="Times New Roman"/>
      <w:b/>
      <w:sz w:val="32"/>
      <w:szCs w:val="36"/>
      <w:lang w:eastAsia="ru-RU"/>
    </w:rPr>
  </w:style>
  <w:style w:type="paragraph" w:customStyle="1" w:styleId="a4">
    <w:name w:val="Приложение"/>
    <w:basedOn w:val="10"/>
    <w:next w:val="a8"/>
    <w:qFormat/>
    <w:rsid w:val="002B182F"/>
    <w:pPr>
      <w:pageBreakBefore/>
      <w:numPr>
        <w:numId w:val="2"/>
      </w:numPr>
      <w:ind w:left="0" w:firstLine="0"/>
    </w:pPr>
  </w:style>
  <w:style w:type="table" w:styleId="af">
    <w:name w:val="Table Grid"/>
    <w:basedOn w:val="aa"/>
    <w:uiPriority w:val="39"/>
    <w:rsid w:val="00957586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0">
    <w:name w:val="Normal (Web)"/>
    <w:basedOn w:val="a8"/>
    <w:uiPriority w:val="99"/>
    <w:rsid w:val="003B339F"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szCs w:val="24"/>
      <w:lang w:eastAsia="ru-RU"/>
    </w:rPr>
  </w:style>
  <w:style w:type="paragraph" w:styleId="HTML">
    <w:name w:val="HTML Preformatted"/>
    <w:basedOn w:val="a8"/>
    <w:link w:val="HTML0"/>
    <w:uiPriority w:val="99"/>
    <w:rsid w:val="003B339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  <w:ind w:firstLine="0"/>
      <w:jc w:val="left"/>
    </w:pPr>
    <w:rPr>
      <w:rFonts w:ascii="Courier New" w:eastAsia="Times New Roman" w:hAnsi="Courier New"/>
      <w:sz w:val="20"/>
      <w:szCs w:val="20"/>
      <w:lang w:val="x-none" w:eastAsia="ru-RU"/>
    </w:rPr>
  </w:style>
  <w:style w:type="character" w:customStyle="1" w:styleId="HTML0">
    <w:name w:val="Стандартный HTML Знак"/>
    <w:link w:val="HTML"/>
    <w:uiPriority w:val="99"/>
    <w:rsid w:val="003B339F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1">
    <w:name w:val="caption"/>
    <w:aliases w:val="Название таблиц,Ви6,Таблица №_Рисунок №,Название рисунка,Название объекта Знак Знак,Название объекта Знак Знак Знак,Название объекта Знак1 Знак,Название объекта Знак1,Название объекта Знак2,Название объекта Знак1 Знак1,Caption Char"/>
    <w:basedOn w:val="a8"/>
    <w:next w:val="a8"/>
    <w:link w:val="af2"/>
    <w:uiPriority w:val="35"/>
    <w:qFormat/>
    <w:rsid w:val="00156ABD"/>
    <w:pPr>
      <w:spacing w:line="240" w:lineRule="auto"/>
      <w:jc w:val="right"/>
    </w:pPr>
    <w:rPr>
      <w:bCs/>
      <w:szCs w:val="18"/>
    </w:rPr>
  </w:style>
  <w:style w:type="paragraph" w:customStyle="1" w:styleId="p">
    <w:name w:val="p"/>
    <w:basedOn w:val="a8"/>
    <w:rsid w:val="00F679E8"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szCs w:val="24"/>
      <w:lang w:eastAsia="ru-RU"/>
    </w:rPr>
  </w:style>
  <w:style w:type="paragraph" w:styleId="af3">
    <w:name w:val="Body Text Indent"/>
    <w:basedOn w:val="a8"/>
    <w:link w:val="af4"/>
    <w:rsid w:val="00BA4537"/>
    <w:pPr>
      <w:spacing w:after="0" w:line="240" w:lineRule="auto"/>
      <w:ind w:firstLine="708"/>
    </w:pPr>
    <w:rPr>
      <w:rFonts w:eastAsia="Times New Roman"/>
      <w:sz w:val="28"/>
      <w:szCs w:val="28"/>
      <w:lang w:val="x-none" w:eastAsia="ru-RU"/>
    </w:rPr>
  </w:style>
  <w:style w:type="character" w:customStyle="1" w:styleId="af4">
    <w:name w:val="Основной текст с отступом Знак"/>
    <w:link w:val="af3"/>
    <w:rsid w:val="00BA4537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32">
    <w:name w:val="Body Text Indent 3"/>
    <w:basedOn w:val="a8"/>
    <w:link w:val="33"/>
    <w:uiPriority w:val="99"/>
    <w:semiHidden/>
    <w:unhideWhenUsed/>
    <w:rsid w:val="006D5590"/>
    <w:pPr>
      <w:spacing w:after="120"/>
      <w:ind w:left="283"/>
    </w:pPr>
    <w:rPr>
      <w:sz w:val="16"/>
      <w:szCs w:val="16"/>
      <w:lang w:val="x-none" w:eastAsia="x-none"/>
    </w:rPr>
  </w:style>
  <w:style w:type="character" w:customStyle="1" w:styleId="33">
    <w:name w:val="Основной текст с отступом 3 Знак"/>
    <w:link w:val="32"/>
    <w:uiPriority w:val="99"/>
    <w:semiHidden/>
    <w:rsid w:val="006D5590"/>
    <w:rPr>
      <w:rFonts w:ascii="Times New Roman" w:hAnsi="Times New Roman"/>
      <w:sz w:val="16"/>
      <w:szCs w:val="16"/>
    </w:rPr>
  </w:style>
  <w:style w:type="paragraph" w:styleId="af5">
    <w:name w:val="header"/>
    <w:basedOn w:val="a8"/>
    <w:link w:val="af6"/>
    <w:uiPriority w:val="99"/>
    <w:unhideWhenUsed/>
    <w:rsid w:val="006A7113"/>
    <w:pPr>
      <w:tabs>
        <w:tab w:val="center" w:pos="4677"/>
        <w:tab w:val="right" w:pos="9355"/>
      </w:tabs>
      <w:spacing w:after="0" w:line="240" w:lineRule="auto"/>
    </w:pPr>
    <w:rPr>
      <w:szCs w:val="20"/>
      <w:lang w:val="x-none" w:eastAsia="x-none"/>
    </w:rPr>
  </w:style>
  <w:style w:type="character" w:customStyle="1" w:styleId="af6">
    <w:name w:val="Верхний колонтитул Знак"/>
    <w:link w:val="af5"/>
    <w:uiPriority w:val="99"/>
    <w:rsid w:val="006A7113"/>
    <w:rPr>
      <w:rFonts w:ascii="Times New Roman" w:hAnsi="Times New Roman"/>
      <w:sz w:val="24"/>
    </w:rPr>
  </w:style>
  <w:style w:type="paragraph" w:styleId="af7">
    <w:name w:val="footer"/>
    <w:basedOn w:val="a8"/>
    <w:link w:val="af8"/>
    <w:uiPriority w:val="99"/>
    <w:unhideWhenUsed/>
    <w:rsid w:val="006A7113"/>
    <w:pPr>
      <w:tabs>
        <w:tab w:val="center" w:pos="4677"/>
        <w:tab w:val="right" w:pos="9355"/>
      </w:tabs>
      <w:spacing w:after="0" w:line="240" w:lineRule="auto"/>
    </w:pPr>
    <w:rPr>
      <w:szCs w:val="20"/>
      <w:lang w:val="x-none" w:eastAsia="x-none"/>
    </w:rPr>
  </w:style>
  <w:style w:type="character" w:customStyle="1" w:styleId="af8">
    <w:name w:val="Нижний колонтитул Знак"/>
    <w:link w:val="af7"/>
    <w:uiPriority w:val="99"/>
    <w:rsid w:val="006A7113"/>
    <w:rPr>
      <w:rFonts w:ascii="Times New Roman" w:hAnsi="Times New Roman"/>
      <w:sz w:val="24"/>
    </w:rPr>
  </w:style>
  <w:style w:type="paragraph" w:styleId="af9">
    <w:name w:val="Balloon Text"/>
    <w:basedOn w:val="a8"/>
    <w:link w:val="afa"/>
    <w:uiPriority w:val="99"/>
    <w:semiHidden/>
    <w:unhideWhenUsed/>
    <w:rsid w:val="006A7113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fa">
    <w:name w:val="Текст выноски Знак"/>
    <w:link w:val="af9"/>
    <w:uiPriority w:val="99"/>
    <w:semiHidden/>
    <w:rsid w:val="006A7113"/>
    <w:rPr>
      <w:rFonts w:ascii="Tahoma" w:hAnsi="Tahoma" w:cs="Tahoma"/>
      <w:sz w:val="16"/>
      <w:szCs w:val="16"/>
    </w:rPr>
  </w:style>
  <w:style w:type="paragraph" w:customStyle="1" w:styleId="afb">
    <w:name w:val="Раздел"/>
    <w:basedOn w:val="10"/>
    <w:next w:val="a8"/>
    <w:qFormat/>
    <w:rsid w:val="00725D71"/>
    <w:pPr>
      <w:keepNext w:val="0"/>
      <w:keepLines w:val="0"/>
      <w:pageBreakBefore/>
      <w:widowControl w:val="0"/>
      <w:spacing w:before="240" w:after="120" w:line="240" w:lineRule="auto"/>
      <w:jc w:val="both"/>
    </w:pPr>
    <w:rPr>
      <w:sz w:val="32"/>
      <w:szCs w:val="32"/>
      <w:lang w:val="ru-RU"/>
    </w:rPr>
  </w:style>
  <w:style w:type="paragraph" w:customStyle="1" w:styleId="afc">
    <w:name w:val="Подраздел"/>
    <w:basedOn w:val="20"/>
    <w:next w:val="a8"/>
    <w:qFormat/>
    <w:rsid w:val="00D133B1"/>
    <w:pPr>
      <w:spacing w:before="240" w:after="120" w:line="240" w:lineRule="auto"/>
    </w:pPr>
    <w:rPr>
      <w:rFonts w:ascii="Times New Roman" w:hAnsi="Times New Roman"/>
    </w:rPr>
  </w:style>
  <w:style w:type="paragraph" w:customStyle="1" w:styleId="afd">
    <w:name w:val="Пункт"/>
    <w:basedOn w:val="3"/>
    <w:next w:val="a8"/>
    <w:qFormat/>
    <w:rsid w:val="00725D71"/>
    <w:pPr>
      <w:numPr>
        <w:numId w:val="0"/>
      </w:numPr>
      <w:tabs>
        <w:tab w:val="num" w:pos="0"/>
      </w:tabs>
    </w:pPr>
    <w:rPr>
      <w:rFonts w:ascii="Times New Roman" w:hAnsi="Times New Roman"/>
      <w:b/>
      <w:i w:val="0"/>
      <w:szCs w:val="26"/>
    </w:rPr>
  </w:style>
  <w:style w:type="paragraph" w:customStyle="1" w:styleId="afe">
    <w:name w:val="Подпункт"/>
    <w:basedOn w:val="afd"/>
    <w:qFormat/>
    <w:rsid w:val="003854B1"/>
    <w:pPr>
      <w:tabs>
        <w:tab w:val="left" w:pos="709"/>
      </w:tabs>
      <w:ind w:left="2268" w:hanging="1559"/>
      <w:jc w:val="both"/>
      <w:outlineLvl w:val="3"/>
    </w:pPr>
  </w:style>
  <w:style w:type="paragraph" w:customStyle="1" w:styleId="aff">
    <w:name w:val="Ненумерованные заголовки"/>
    <w:basedOn w:val="10"/>
    <w:qFormat/>
    <w:rsid w:val="0095597D"/>
    <w:pPr>
      <w:spacing w:after="200"/>
    </w:pPr>
    <w:rPr>
      <w:lang w:val="ru-RU"/>
    </w:rPr>
  </w:style>
  <w:style w:type="paragraph" w:styleId="aff0">
    <w:name w:val="TOC Heading"/>
    <w:basedOn w:val="10"/>
    <w:next w:val="a8"/>
    <w:uiPriority w:val="39"/>
    <w:qFormat/>
    <w:rsid w:val="00373ADD"/>
    <w:pPr>
      <w:spacing w:line="276" w:lineRule="auto"/>
      <w:jc w:val="left"/>
      <w:outlineLvl w:val="9"/>
    </w:pPr>
    <w:rPr>
      <w:rFonts w:ascii="Cambria" w:hAnsi="Cambria"/>
      <w:caps w:val="0"/>
      <w:color w:val="365F91"/>
      <w:lang w:val="ru-RU"/>
    </w:rPr>
  </w:style>
  <w:style w:type="paragraph" w:styleId="12">
    <w:name w:val="toc 1"/>
    <w:aliases w:val="Содержание"/>
    <w:basedOn w:val="a8"/>
    <w:next w:val="a8"/>
    <w:autoRedefine/>
    <w:uiPriority w:val="39"/>
    <w:unhideWhenUsed/>
    <w:rsid w:val="000113EF"/>
    <w:pPr>
      <w:tabs>
        <w:tab w:val="left" w:pos="567"/>
        <w:tab w:val="right" w:leader="dot" w:pos="9344"/>
      </w:tabs>
      <w:spacing w:before="120" w:after="120"/>
      <w:ind w:firstLine="0"/>
      <w:jc w:val="left"/>
    </w:pPr>
    <w:rPr>
      <w:b/>
      <w:bCs/>
      <w:caps/>
      <w:noProof/>
      <w:sz w:val="20"/>
      <w:szCs w:val="20"/>
    </w:rPr>
  </w:style>
  <w:style w:type="paragraph" w:styleId="22">
    <w:name w:val="toc 2"/>
    <w:basedOn w:val="a8"/>
    <w:next w:val="a8"/>
    <w:autoRedefine/>
    <w:uiPriority w:val="39"/>
    <w:unhideWhenUsed/>
    <w:rsid w:val="00CF3ABB"/>
    <w:pPr>
      <w:tabs>
        <w:tab w:val="left" w:pos="851"/>
        <w:tab w:val="right" w:leader="dot" w:pos="9344"/>
      </w:tabs>
      <w:spacing w:after="0"/>
      <w:ind w:left="284" w:firstLine="0"/>
      <w:jc w:val="left"/>
    </w:pPr>
    <w:rPr>
      <w:smallCaps/>
      <w:noProof/>
      <w:sz w:val="20"/>
      <w:szCs w:val="20"/>
    </w:rPr>
  </w:style>
  <w:style w:type="character" w:styleId="aff1">
    <w:name w:val="Hyperlink"/>
    <w:uiPriority w:val="99"/>
    <w:unhideWhenUsed/>
    <w:rsid w:val="00373ADD"/>
    <w:rPr>
      <w:color w:val="0000FF"/>
      <w:u w:val="single"/>
    </w:rPr>
  </w:style>
  <w:style w:type="paragraph" w:styleId="60">
    <w:name w:val="toc 6"/>
    <w:basedOn w:val="a8"/>
    <w:next w:val="a8"/>
    <w:autoRedefine/>
    <w:uiPriority w:val="39"/>
    <w:unhideWhenUsed/>
    <w:rsid w:val="00373ADD"/>
    <w:pPr>
      <w:spacing w:after="0"/>
      <w:ind w:left="1200"/>
      <w:jc w:val="left"/>
    </w:pPr>
    <w:rPr>
      <w:rFonts w:ascii="Calibri" w:hAnsi="Calibri"/>
      <w:sz w:val="18"/>
      <w:szCs w:val="18"/>
    </w:rPr>
  </w:style>
  <w:style w:type="paragraph" w:styleId="aff2">
    <w:name w:val="Body Text"/>
    <w:basedOn w:val="a8"/>
    <w:link w:val="aff3"/>
    <w:uiPriority w:val="99"/>
    <w:semiHidden/>
    <w:unhideWhenUsed/>
    <w:rsid w:val="006C4DA6"/>
    <w:pPr>
      <w:spacing w:after="120"/>
    </w:pPr>
    <w:rPr>
      <w:lang w:val="x-none"/>
    </w:rPr>
  </w:style>
  <w:style w:type="character" w:customStyle="1" w:styleId="aff3">
    <w:name w:val="Основной текст Знак"/>
    <w:link w:val="aff2"/>
    <w:uiPriority w:val="99"/>
    <w:semiHidden/>
    <w:rsid w:val="006C4DA6"/>
    <w:rPr>
      <w:rFonts w:ascii="Times New Roman" w:hAnsi="Times New Roman"/>
      <w:sz w:val="24"/>
      <w:szCs w:val="22"/>
      <w:lang w:eastAsia="en-US"/>
    </w:rPr>
  </w:style>
  <w:style w:type="paragraph" w:customStyle="1" w:styleId="aff4">
    <w:name w:val="Абзац"/>
    <w:basedOn w:val="a8"/>
    <w:link w:val="aff5"/>
    <w:autoRedefine/>
    <w:qFormat/>
    <w:rsid w:val="00995063"/>
    <w:pPr>
      <w:spacing w:after="0" w:line="240" w:lineRule="auto"/>
      <w:ind w:firstLine="0"/>
      <w:contextualSpacing/>
    </w:pPr>
  </w:style>
  <w:style w:type="character" w:styleId="aff6">
    <w:name w:val="page number"/>
    <w:basedOn w:val="a9"/>
    <w:rsid w:val="002B182F"/>
  </w:style>
  <w:style w:type="paragraph" w:styleId="34">
    <w:name w:val="toc 3"/>
    <w:basedOn w:val="22"/>
    <w:next w:val="a8"/>
    <w:autoRedefine/>
    <w:uiPriority w:val="39"/>
    <w:rsid w:val="00A2599D"/>
    <w:pPr>
      <w:ind w:left="480"/>
    </w:pPr>
    <w:rPr>
      <w:i/>
      <w:iCs/>
      <w:smallCaps w:val="0"/>
    </w:rPr>
  </w:style>
  <w:style w:type="paragraph" w:customStyle="1" w:styleId="aff7">
    <w:name w:val="Заголовок таблицы"/>
    <w:basedOn w:val="a8"/>
    <w:rsid w:val="00371627"/>
    <w:pPr>
      <w:spacing w:after="0"/>
      <w:ind w:firstLine="0"/>
    </w:pPr>
    <w:rPr>
      <w:b/>
    </w:rPr>
  </w:style>
  <w:style w:type="paragraph" w:customStyle="1" w:styleId="-">
    <w:name w:val="Таблица-заголовок"/>
    <w:basedOn w:val="a8"/>
    <w:autoRedefine/>
    <w:rsid w:val="00371627"/>
    <w:pPr>
      <w:spacing w:after="0"/>
      <w:ind w:firstLine="0"/>
    </w:pPr>
    <w:rPr>
      <w:b/>
    </w:rPr>
  </w:style>
  <w:style w:type="paragraph" w:customStyle="1" w:styleId="0">
    <w:name w:val="_Текст0"/>
    <w:rsid w:val="006903F9"/>
    <w:pPr>
      <w:ind w:firstLine="709"/>
      <w:jc w:val="both"/>
    </w:pPr>
    <w:rPr>
      <w:rFonts w:ascii="Arial" w:eastAsia="Times New Roman" w:hAnsi="Arial"/>
      <w:sz w:val="24"/>
      <w:szCs w:val="24"/>
    </w:rPr>
  </w:style>
  <w:style w:type="paragraph" w:customStyle="1" w:styleId="00">
    <w:name w:val="_Текст0_ПереченьТерминов"/>
    <w:rsid w:val="00467B60"/>
    <w:pPr>
      <w:widowControl w:val="0"/>
      <w:spacing w:before="20" w:after="220"/>
      <w:jc w:val="both"/>
    </w:pPr>
    <w:rPr>
      <w:rFonts w:ascii="Arial" w:eastAsia="Times New Roman" w:hAnsi="Arial" w:cs="Arial"/>
      <w:sz w:val="24"/>
      <w:szCs w:val="24"/>
    </w:rPr>
  </w:style>
  <w:style w:type="paragraph" w:customStyle="1" w:styleId="01">
    <w:name w:val="_Текст0_Список 1 уровня"/>
    <w:rsid w:val="00765F0E"/>
    <w:pPr>
      <w:numPr>
        <w:numId w:val="3"/>
      </w:numPr>
      <w:tabs>
        <w:tab w:val="decimal" w:pos="992"/>
      </w:tabs>
      <w:jc w:val="both"/>
    </w:pPr>
    <w:rPr>
      <w:rFonts w:ascii="Arial" w:eastAsia="Times New Roman" w:hAnsi="Arial" w:cs="Arial"/>
      <w:sz w:val="24"/>
      <w:szCs w:val="24"/>
    </w:rPr>
  </w:style>
  <w:style w:type="paragraph" w:customStyle="1" w:styleId="23">
    <w:name w:val="Стиль Заголовок 2"/>
    <w:aliases w:val="Подраздел + Перед:  0 пт"/>
    <w:basedOn w:val="20"/>
    <w:rsid w:val="00765F0E"/>
    <w:pPr>
      <w:keepLines w:val="0"/>
      <w:tabs>
        <w:tab w:val="left" w:pos="1191"/>
        <w:tab w:val="num" w:pos="1285"/>
      </w:tabs>
      <w:spacing w:before="240" w:line="240" w:lineRule="auto"/>
      <w:ind w:left="1285" w:hanging="576"/>
      <w:jc w:val="left"/>
    </w:pPr>
    <w:rPr>
      <w:rFonts w:cs="Arial"/>
      <w:sz w:val="24"/>
      <w:szCs w:val="24"/>
      <w:lang w:eastAsia="ru-RU"/>
    </w:rPr>
  </w:style>
  <w:style w:type="paragraph" w:customStyle="1" w:styleId="03">
    <w:name w:val="_Текст0 Знак"/>
    <w:rsid w:val="002E13E1"/>
    <w:pPr>
      <w:ind w:firstLine="709"/>
      <w:jc w:val="both"/>
    </w:pPr>
    <w:rPr>
      <w:rFonts w:ascii="Arial" w:eastAsia="Times New Roman" w:hAnsi="Arial" w:cs="Arial"/>
      <w:sz w:val="24"/>
      <w:szCs w:val="24"/>
    </w:rPr>
  </w:style>
  <w:style w:type="paragraph" w:customStyle="1" w:styleId="02">
    <w:name w:val="_Текст0_Список 2 уровня"/>
    <w:rsid w:val="001D769D"/>
    <w:pPr>
      <w:numPr>
        <w:numId w:val="4"/>
      </w:numPr>
      <w:tabs>
        <w:tab w:val="left" w:pos="1701"/>
      </w:tabs>
      <w:ind w:left="1702" w:hanging="284"/>
      <w:jc w:val="both"/>
    </w:pPr>
    <w:rPr>
      <w:rFonts w:ascii="Arial" w:eastAsia="Times New Roman" w:hAnsi="Arial" w:cs="Arial"/>
      <w:sz w:val="24"/>
      <w:szCs w:val="24"/>
    </w:rPr>
  </w:style>
  <w:style w:type="character" w:customStyle="1" w:styleId="13">
    <w:name w:val="Заголовок 1 Знак"/>
    <w:aliases w:val="Раздел Знак"/>
    <w:uiPriority w:val="9"/>
    <w:rsid w:val="001D769D"/>
    <w:rPr>
      <w:rFonts w:ascii="Arial" w:hAnsi="Arial" w:cs="Arial"/>
      <w:b/>
      <w:bCs/>
      <w:caps/>
      <w:kern w:val="32"/>
      <w:sz w:val="28"/>
      <w:szCs w:val="28"/>
      <w:lang w:val="ru-RU" w:eastAsia="ru-RU"/>
    </w:rPr>
  </w:style>
  <w:style w:type="paragraph" w:customStyle="1" w:styleId="aff8">
    <w:name w:val="_Титул_Название изделия"/>
    <w:basedOn w:val="a8"/>
    <w:next w:val="a8"/>
    <w:rsid w:val="001D769D"/>
    <w:pPr>
      <w:spacing w:after="120" w:line="240" w:lineRule="auto"/>
      <w:ind w:firstLine="0"/>
      <w:jc w:val="center"/>
    </w:pPr>
    <w:rPr>
      <w:rFonts w:eastAsia="Times New Roman" w:cs="Arial"/>
      <w:b/>
      <w:bCs/>
      <w:sz w:val="32"/>
      <w:szCs w:val="32"/>
      <w:lang w:eastAsia="ru-RU"/>
    </w:rPr>
  </w:style>
  <w:style w:type="paragraph" w:customStyle="1" w:styleId="aff9">
    <w:name w:val="_Титул_Количество листов"/>
    <w:basedOn w:val="a8"/>
    <w:next w:val="a8"/>
    <w:rsid w:val="001D769D"/>
    <w:pPr>
      <w:spacing w:after="0" w:line="240" w:lineRule="auto"/>
      <w:ind w:firstLine="0"/>
    </w:pPr>
    <w:rPr>
      <w:rFonts w:eastAsia="Times New Roman" w:cs="Arial"/>
      <w:b/>
      <w:bCs/>
      <w:sz w:val="26"/>
      <w:szCs w:val="26"/>
      <w:lang w:eastAsia="ru-RU"/>
    </w:rPr>
  </w:style>
  <w:style w:type="paragraph" w:customStyle="1" w:styleId="affa">
    <w:name w:val="_Аннотация"/>
    <w:next w:val="a8"/>
    <w:rsid w:val="001D769D"/>
    <w:pPr>
      <w:pageBreakBefore/>
      <w:spacing w:after="280"/>
      <w:jc w:val="center"/>
    </w:pPr>
    <w:rPr>
      <w:rFonts w:ascii="Arial" w:eastAsia="Times New Roman" w:hAnsi="Arial" w:cs="Arial"/>
      <w:b/>
      <w:bCs/>
      <w:caps/>
      <w:sz w:val="28"/>
      <w:szCs w:val="28"/>
    </w:rPr>
  </w:style>
  <w:style w:type="paragraph" w:customStyle="1" w:styleId="affb">
    <w:name w:val="_Содержание"/>
    <w:next w:val="a8"/>
    <w:rsid w:val="001D769D"/>
    <w:pPr>
      <w:pageBreakBefore/>
      <w:spacing w:before="240" w:after="240"/>
      <w:jc w:val="center"/>
    </w:pPr>
    <w:rPr>
      <w:rFonts w:ascii="Arial" w:eastAsia="Times New Roman" w:hAnsi="Arial" w:cs="Arial"/>
      <w:b/>
      <w:bCs/>
      <w:caps/>
      <w:sz w:val="28"/>
      <w:szCs w:val="28"/>
    </w:rPr>
  </w:style>
  <w:style w:type="character" w:customStyle="1" w:styleId="affc">
    <w:name w:val="_Символы_Гиперссылки"/>
    <w:rsid w:val="001D769D"/>
    <w:rPr>
      <w:color w:val="0000FF"/>
      <w:lang w:val="ru-RU" w:eastAsia="x-none"/>
    </w:rPr>
  </w:style>
  <w:style w:type="paragraph" w:customStyle="1" w:styleId="affd">
    <w:name w:val="_Табл_Заголовок"/>
    <w:rsid w:val="001D769D"/>
    <w:pPr>
      <w:keepNext/>
      <w:spacing w:before="60" w:after="60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affe">
    <w:name w:val="_Рис_Название"/>
    <w:next w:val="a8"/>
    <w:rsid w:val="001D769D"/>
    <w:pPr>
      <w:spacing w:before="120" w:after="120"/>
      <w:jc w:val="center"/>
    </w:pPr>
    <w:rPr>
      <w:rFonts w:ascii="Arial" w:eastAsia="Times New Roman" w:hAnsi="Arial" w:cs="Arial"/>
      <w:sz w:val="24"/>
      <w:szCs w:val="24"/>
    </w:rPr>
  </w:style>
  <w:style w:type="paragraph" w:styleId="afff">
    <w:name w:val="footnote text"/>
    <w:basedOn w:val="a8"/>
    <w:link w:val="afff0"/>
    <w:uiPriority w:val="99"/>
    <w:rsid w:val="001D769D"/>
    <w:pPr>
      <w:spacing w:after="120" w:line="240" w:lineRule="auto"/>
      <w:ind w:firstLine="0"/>
    </w:pPr>
    <w:rPr>
      <w:rFonts w:eastAsia="Times New Roman" w:cs="Arial"/>
      <w:sz w:val="16"/>
      <w:szCs w:val="16"/>
      <w:lang w:eastAsia="ru-RU"/>
    </w:rPr>
  </w:style>
  <w:style w:type="paragraph" w:styleId="42">
    <w:name w:val="toc 4"/>
    <w:basedOn w:val="a8"/>
    <w:next w:val="a8"/>
    <w:autoRedefine/>
    <w:uiPriority w:val="39"/>
    <w:rsid w:val="001D769D"/>
    <w:pPr>
      <w:spacing w:after="0"/>
      <w:ind w:left="720"/>
      <w:jc w:val="left"/>
    </w:pPr>
    <w:rPr>
      <w:rFonts w:ascii="Calibri" w:hAnsi="Calibri"/>
      <w:sz w:val="18"/>
      <w:szCs w:val="18"/>
    </w:rPr>
  </w:style>
  <w:style w:type="paragraph" w:customStyle="1" w:styleId="afff1">
    <w:name w:val="_Рисунок"/>
    <w:next w:val="a8"/>
    <w:rsid w:val="001D769D"/>
    <w:pPr>
      <w:keepNext/>
      <w:spacing w:after="120"/>
      <w:jc w:val="center"/>
    </w:pPr>
    <w:rPr>
      <w:rFonts w:ascii="Arial" w:eastAsia="Times New Roman" w:hAnsi="Arial" w:cs="Arial"/>
      <w:sz w:val="24"/>
      <w:szCs w:val="24"/>
    </w:rPr>
  </w:style>
  <w:style w:type="paragraph" w:customStyle="1" w:styleId="04">
    <w:name w:val="_Текст0_Рисунок_название"/>
    <w:basedOn w:val="a8"/>
    <w:rsid w:val="001D769D"/>
    <w:pPr>
      <w:spacing w:before="240" w:after="240" w:line="240" w:lineRule="auto"/>
      <w:ind w:firstLine="0"/>
      <w:jc w:val="center"/>
    </w:pPr>
    <w:rPr>
      <w:rFonts w:eastAsia="Times New Roman" w:cs="Arial"/>
      <w:szCs w:val="24"/>
      <w:lang w:eastAsia="ru-RU"/>
    </w:rPr>
  </w:style>
  <w:style w:type="paragraph" w:customStyle="1" w:styleId="05">
    <w:name w:val="_Текст0_Табл_название"/>
    <w:basedOn w:val="af1"/>
    <w:next w:val="03"/>
    <w:rsid w:val="00421EDA"/>
    <w:pPr>
      <w:keepNext/>
    </w:pPr>
    <w:rPr>
      <w:i/>
    </w:rPr>
  </w:style>
  <w:style w:type="paragraph" w:customStyle="1" w:styleId="010">
    <w:name w:val="_Текст0_СписНум 1 уровня"/>
    <w:rsid w:val="001D769D"/>
    <w:pPr>
      <w:numPr>
        <w:numId w:val="6"/>
      </w:numPr>
      <w:spacing w:after="120"/>
      <w:jc w:val="both"/>
    </w:pPr>
    <w:rPr>
      <w:rFonts w:ascii="Arial" w:eastAsia="Times New Roman" w:hAnsi="Arial" w:cs="Arial"/>
      <w:sz w:val="24"/>
      <w:szCs w:val="24"/>
    </w:rPr>
  </w:style>
  <w:style w:type="paragraph" w:styleId="51">
    <w:name w:val="toc 5"/>
    <w:basedOn w:val="a8"/>
    <w:next w:val="a8"/>
    <w:autoRedefine/>
    <w:uiPriority w:val="39"/>
    <w:rsid w:val="001D769D"/>
    <w:pPr>
      <w:spacing w:after="0"/>
      <w:ind w:left="960"/>
      <w:jc w:val="left"/>
    </w:pPr>
    <w:rPr>
      <w:rFonts w:ascii="Calibri" w:hAnsi="Calibri"/>
      <w:sz w:val="18"/>
      <w:szCs w:val="18"/>
    </w:rPr>
  </w:style>
  <w:style w:type="paragraph" w:styleId="71">
    <w:name w:val="toc 7"/>
    <w:basedOn w:val="a8"/>
    <w:next w:val="a8"/>
    <w:autoRedefine/>
    <w:uiPriority w:val="39"/>
    <w:rsid w:val="001D769D"/>
    <w:pPr>
      <w:spacing w:after="0"/>
      <w:ind w:left="1440"/>
      <w:jc w:val="left"/>
    </w:pPr>
    <w:rPr>
      <w:rFonts w:ascii="Calibri" w:hAnsi="Calibri"/>
      <w:sz w:val="18"/>
      <w:szCs w:val="18"/>
    </w:rPr>
  </w:style>
  <w:style w:type="paragraph" w:styleId="80">
    <w:name w:val="toc 8"/>
    <w:basedOn w:val="a8"/>
    <w:next w:val="a8"/>
    <w:autoRedefine/>
    <w:uiPriority w:val="39"/>
    <w:rsid w:val="001D769D"/>
    <w:pPr>
      <w:spacing w:after="0"/>
      <w:ind w:left="1680"/>
      <w:jc w:val="left"/>
    </w:pPr>
    <w:rPr>
      <w:rFonts w:ascii="Calibri" w:hAnsi="Calibri"/>
      <w:sz w:val="18"/>
      <w:szCs w:val="18"/>
    </w:rPr>
  </w:style>
  <w:style w:type="paragraph" w:styleId="91">
    <w:name w:val="toc 9"/>
    <w:basedOn w:val="a8"/>
    <w:next w:val="a8"/>
    <w:autoRedefine/>
    <w:uiPriority w:val="39"/>
    <w:rsid w:val="001D769D"/>
    <w:pPr>
      <w:spacing w:after="0"/>
      <w:ind w:left="1920"/>
      <w:jc w:val="left"/>
    </w:pPr>
    <w:rPr>
      <w:rFonts w:ascii="Calibri" w:hAnsi="Calibri"/>
      <w:sz w:val="18"/>
      <w:szCs w:val="18"/>
    </w:rPr>
  </w:style>
  <w:style w:type="paragraph" w:styleId="afff2">
    <w:name w:val="annotation text"/>
    <w:basedOn w:val="a8"/>
    <w:link w:val="afff3"/>
    <w:rsid w:val="001D769D"/>
    <w:pPr>
      <w:spacing w:after="120" w:line="240" w:lineRule="auto"/>
      <w:ind w:firstLine="0"/>
    </w:pPr>
    <w:rPr>
      <w:rFonts w:eastAsia="Times New Roman" w:cs="Arial"/>
      <w:sz w:val="20"/>
      <w:szCs w:val="20"/>
      <w:lang w:eastAsia="ru-RU"/>
    </w:rPr>
  </w:style>
  <w:style w:type="character" w:styleId="afff4">
    <w:name w:val="FollowedHyperlink"/>
    <w:rsid w:val="001D769D"/>
    <w:rPr>
      <w:color w:val="800080"/>
      <w:u w:val="single"/>
    </w:rPr>
  </w:style>
  <w:style w:type="paragraph" w:styleId="afff5">
    <w:name w:val="Document Map"/>
    <w:basedOn w:val="a8"/>
    <w:semiHidden/>
    <w:rsid w:val="001D769D"/>
    <w:pPr>
      <w:shd w:val="clear" w:color="auto" w:fill="000080"/>
      <w:spacing w:after="120" w:line="240" w:lineRule="auto"/>
      <w:ind w:firstLine="0"/>
    </w:pPr>
    <w:rPr>
      <w:rFonts w:ascii="Tahoma" w:eastAsia="Times New Roman" w:hAnsi="Tahoma" w:cs="Tahoma"/>
      <w:szCs w:val="24"/>
      <w:lang w:eastAsia="ru-RU"/>
    </w:rPr>
  </w:style>
  <w:style w:type="paragraph" w:customStyle="1" w:styleId="14">
    <w:name w:val="_Приложение_Заголовок 1"/>
    <w:basedOn w:val="10"/>
    <w:next w:val="24"/>
    <w:rsid w:val="001D769D"/>
    <w:pPr>
      <w:keepLines w:val="0"/>
      <w:tabs>
        <w:tab w:val="left" w:pos="397"/>
        <w:tab w:val="num" w:pos="3240"/>
      </w:tabs>
      <w:spacing w:before="0" w:line="240" w:lineRule="auto"/>
      <w:jc w:val="right"/>
    </w:pPr>
    <w:rPr>
      <w:rFonts w:cs="Arial"/>
      <w:kern w:val="32"/>
      <w:lang w:val="ru-RU" w:eastAsia="ru-RU"/>
    </w:rPr>
  </w:style>
  <w:style w:type="paragraph" w:customStyle="1" w:styleId="24">
    <w:name w:val="_Приложение_Заголовок 2"/>
    <w:basedOn w:val="20"/>
    <w:rsid w:val="001D769D"/>
    <w:pPr>
      <w:keepLines w:val="0"/>
      <w:tabs>
        <w:tab w:val="left" w:pos="1191"/>
        <w:tab w:val="num" w:pos="1429"/>
      </w:tabs>
      <w:spacing w:before="0" w:line="240" w:lineRule="auto"/>
      <w:jc w:val="left"/>
    </w:pPr>
    <w:rPr>
      <w:rFonts w:cs="Arial"/>
      <w:sz w:val="24"/>
      <w:szCs w:val="24"/>
      <w:lang w:eastAsia="ru-RU"/>
    </w:rPr>
  </w:style>
  <w:style w:type="paragraph" w:customStyle="1" w:styleId="3">
    <w:name w:val="_Приложение_Заголовок 3"/>
    <w:basedOn w:val="30"/>
    <w:rsid w:val="001D769D"/>
    <w:pPr>
      <w:keepLines w:val="0"/>
      <w:numPr>
        <w:numId w:val="5"/>
      </w:numPr>
      <w:spacing w:line="240" w:lineRule="auto"/>
      <w:jc w:val="left"/>
    </w:pPr>
    <w:rPr>
      <w:rFonts w:cs="Arial"/>
      <w:b w:val="0"/>
      <w:bCs w:val="0"/>
      <w:i/>
      <w:iCs/>
      <w:sz w:val="24"/>
      <w:szCs w:val="24"/>
      <w:lang w:eastAsia="ru-RU"/>
    </w:rPr>
  </w:style>
  <w:style w:type="paragraph" w:styleId="afff6">
    <w:name w:val="Title"/>
    <w:basedOn w:val="a8"/>
    <w:link w:val="afff7"/>
    <w:uiPriority w:val="10"/>
    <w:qFormat/>
    <w:rsid w:val="001D769D"/>
    <w:pPr>
      <w:spacing w:after="0"/>
      <w:ind w:firstLine="0"/>
      <w:jc w:val="center"/>
      <w:outlineLvl w:val="0"/>
    </w:pPr>
    <w:rPr>
      <w:rFonts w:eastAsia="Times New Roman" w:cs="Arial"/>
      <w:kern w:val="28"/>
      <w:sz w:val="26"/>
      <w:szCs w:val="26"/>
      <w:lang w:eastAsia="ru-RU"/>
    </w:rPr>
  </w:style>
  <w:style w:type="paragraph" w:styleId="afff8">
    <w:name w:val="Plain Text"/>
    <w:basedOn w:val="a8"/>
    <w:rsid w:val="001D769D"/>
    <w:pPr>
      <w:spacing w:after="0" w:line="240" w:lineRule="auto"/>
      <w:ind w:firstLine="0"/>
      <w:jc w:val="left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fff9">
    <w:name w:val="Т_ТАБЛ"/>
    <w:basedOn w:val="a8"/>
    <w:rsid w:val="001D769D"/>
    <w:pPr>
      <w:spacing w:after="0" w:line="240" w:lineRule="auto"/>
      <w:ind w:firstLine="0"/>
      <w:jc w:val="left"/>
    </w:pPr>
    <w:rPr>
      <w:rFonts w:eastAsia="Times New Roman" w:cs="Arial"/>
      <w:szCs w:val="24"/>
      <w:lang w:eastAsia="ru-RU"/>
    </w:rPr>
  </w:style>
  <w:style w:type="character" w:customStyle="1" w:styleId="afffa">
    <w:name w:val="Т_ТАБЛ Знак"/>
    <w:rsid w:val="001D769D"/>
    <w:rPr>
      <w:rFonts w:ascii="Arial" w:hAnsi="Arial" w:cs="Arial"/>
      <w:sz w:val="24"/>
      <w:szCs w:val="24"/>
      <w:lang w:val="ru-RU" w:eastAsia="ru-RU"/>
    </w:rPr>
  </w:style>
  <w:style w:type="paragraph" w:customStyle="1" w:styleId="afffb">
    <w:name w:val="Обычный.Абзац"/>
    <w:autoRedefine/>
    <w:rsid w:val="001D769D"/>
    <w:pPr>
      <w:ind w:firstLine="680"/>
      <w:jc w:val="both"/>
    </w:pPr>
    <w:rPr>
      <w:rFonts w:ascii="Times New Roman" w:eastAsia="Times New Roman" w:hAnsi="Times New Roman"/>
      <w:sz w:val="24"/>
      <w:szCs w:val="24"/>
    </w:rPr>
  </w:style>
  <w:style w:type="paragraph" w:styleId="afffc">
    <w:name w:val="Body Text First Indent"/>
    <w:basedOn w:val="aff2"/>
    <w:rsid w:val="001D769D"/>
    <w:pPr>
      <w:spacing w:line="240" w:lineRule="auto"/>
      <w:ind w:firstLine="210"/>
    </w:pPr>
    <w:rPr>
      <w:rFonts w:eastAsia="Times New Roman" w:cs="Arial"/>
      <w:szCs w:val="24"/>
      <w:lang w:eastAsia="ru-RU"/>
    </w:rPr>
  </w:style>
  <w:style w:type="paragraph" w:customStyle="1" w:styleId="a">
    <w:name w:val="Список а)"/>
    <w:basedOn w:val="a8"/>
    <w:rsid w:val="001D769D"/>
    <w:pPr>
      <w:numPr>
        <w:numId w:val="7"/>
      </w:numPr>
      <w:spacing w:after="0"/>
    </w:pPr>
    <w:rPr>
      <w:rFonts w:eastAsia="Times New Roman" w:cs="Arial"/>
      <w:szCs w:val="24"/>
      <w:lang w:val="fr-FR" w:eastAsia="ru-RU"/>
    </w:rPr>
  </w:style>
  <w:style w:type="paragraph" w:customStyle="1" w:styleId="35">
    <w:name w:val="Подпункт (3 уровень)"/>
    <w:basedOn w:val="a8"/>
    <w:next w:val="a8"/>
    <w:rsid w:val="001D769D"/>
    <w:pPr>
      <w:spacing w:before="120" w:after="120"/>
      <w:ind w:left="1778" w:hanging="720"/>
      <w:outlineLvl w:val="2"/>
    </w:pPr>
    <w:rPr>
      <w:rFonts w:eastAsia="Times New Roman" w:cs="Arial"/>
      <w:szCs w:val="24"/>
      <w:lang w:eastAsia="ru-RU"/>
    </w:rPr>
  </w:style>
  <w:style w:type="paragraph" w:customStyle="1" w:styleId="Default">
    <w:name w:val="Default"/>
    <w:rsid w:val="001D769D"/>
    <w:pPr>
      <w:autoSpaceDE w:val="0"/>
      <w:autoSpaceDN w:val="0"/>
      <w:adjustRightInd w:val="0"/>
    </w:pPr>
    <w:rPr>
      <w:rFonts w:ascii="TimesNewRoman" w:eastAsia="Times New Roman" w:hAnsi="TimesNewRoman" w:cs="TimesNewRoman"/>
    </w:rPr>
  </w:style>
  <w:style w:type="paragraph" w:customStyle="1" w:styleId="12712">
    <w:name w:val="Стиль Стиль Первая строка:  127 см Междустр.интервал:  множитель 12..."/>
    <w:basedOn w:val="a8"/>
    <w:rsid w:val="001D769D"/>
    <w:pPr>
      <w:spacing w:after="0" w:line="300" w:lineRule="auto"/>
      <w:ind w:firstLine="720"/>
    </w:pPr>
    <w:rPr>
      <w:rFonts w:eastAsia="Times New Roman" w:cs="Arial"/>
      <w:szCs w:val="24"/>
      <w:lang w:eastAsia="ru-RU"/>
    </w:rPr>
  </w:style>
  <w:style w:type="paragraph" w:customStyle="1" w:styleId="afffd">
    <w:name w:val="Ссылка"/>
    <w:basedOn w:val="a8"/>
    <w:rsid w:val="001D769D"/>
    <w:pPr>
      <w:spacing w:after="60"/>
      <w:ind w:firstLine="0"/>
      <w:jc w:val="left"/>
    </w:pPr>
    <w:rPr>
      <w:rFonts w:eastAsia="Times New Roman" w:cs="Arial"/>
      <w:i/>
      <w:iCs/>
      <w:sz w:val="22"/>
      <w:lang w:eastAsia="ru-RU"/>
    </w:rPr>
  </w:style>
  <w:style w:type="paragraph" w:customStyle="1" w:styleId="030">
    <w:name w:val="_Текст0_Список 3 уровня"/>
    <w:basedOn w:val="02"/>
    <w:rsid w:val="001D769D"/>
    <w:pPr>
      <w:numPr>
        <w:numId w:val="0"/>
      </w:numPr>
    </w:pPr>
  </w:style>
  <w:style w:type="paragraph" w:styleId="a1">
    <w:name w:val="List"/>
    <w:basedOn w:val="a8"/>
    <w:rsid w:val="001D769D"/>
    <w:pPr>
      <w:widowControl w:val="0"/>
      <w:numPr>
        <w:numId w:val="8"/>
      </w:numPr>
      <w:adjustRightInd w:val="0"/>
      <w:spacing w:after="0"/>
      <w:textAlignment w:val="baseline"/>
    </w:pPr>
    <w:rPr>
      <w:rFonts w:eastAsia="Times New Roman" w:cs="Arial"/>
      <w:szCs w:val="24"/>
      <w:lang w:val="fr-FR" w:eastAsia="ru-RU"/>
    </w:rPr>
  </w:style>
  <w:style w:type="paragraph" w:customStyle="1" w:styleId="zag1">
    <w:name w:val="zag1"/>
    <w:basedOn w:val="a8"/>
    <w:rsid w:val="001D769D"/>
    <w:pPr>
      <w:spacing w:before="48" w:after="48" w:line="240" w:lineRule="auto"/>
      <w:ind w:firstLine="0"/>
      <w:jc w:val="center"/>
    </w:pPr>
    <w:rPr>
      <w:rFonts w:eastAsia="Times New Roman" w:cs="Arial"/>
      <w:b/>
      <w:bCs/>
      <w:sz w:val="34"/>
      <w:szCs w:val="34"/>
      <w:lang w:eastAsia="ru-RU"/>
    </w:rPr>
  </w:style>
  <w:style w:type="paragraph" w:customStyle="1" w:styleId="tekst">
    <w:name w:val="tekst"/>
    <w:basedOn w:val="a8"/>
    <w:rsid w:val="001D769D"/>
    <w:pPr>
      <w:spacing w:before="48" w:after="48" w:line="240" w:lineRule="auto"/>
      <w:ind w:firstLine="720"/>
    </w:pPr>
    <w:rPr>
      <w:rFonts w:eastAsia="Times New Roman" w:cs="Arial"/>
      <w:szCs w:val="24"/>
      <w:lang w:eastAsia="ru-RU"/>
    </w:rPr>
  </w:style>
  <w:style w:type="paragraph" w:styleId="15">
    <w:name w:val="index 1"/>
    <w:basedOn w:val="a8"/>
    <w:next w:val="a8"/>
    <w:autoRedefine/>
    <w:semiHidden/>
    <w:rsid w:val="001D769D"/>
    <w:pPr>
      <w:spacing w:before="120" w:after="0" w:line="240" w:lineRule="auto"/>
      <w:ind w:left="567" w:hanging="567"/>
      <w:jc w:val="left"/>
    </w:pPr>
    <w:rPr>
      <w:rFonts w:eastAsia="Times New Roman" w:cs="Arial"/>
      <w:sz w:val="20"/>
      <w:szCs w:val="20"/>
      <w:lang w:eastAsia="ru-RU"/>
    </w:rPr>
  </w:style>
  <w:style w:type="paragraph" w:styleId="25">
    <w:name w:val="index 2"/>
    <w:basedOn w:val="a8"/>
    <w:next w:val="a8"/>
    <w:autoRedefine/>
    <w:semiHidden/>
    <w:rsid w:val="001D769D"/>
    <w:pPr>
      <w:spacing w:after="0" w:line="240" w:lineRule="auto"/>
      <w:ind w:left="480" w:hanging="240"/>
      <w:jc w:val="left"/>
    </w:pPr>
    <w:rPr>
      <w:rFonts w:eastAsia="Times New Roman" w:cs="Arial"/>
      <w:sz w:val="20"/>
      <w:szCs w:val="20"/>
      <w:lang w:eastAsia="ru-RU"/>
    </w:rPr>
  </w:style>
  <w:style w:type="paragraph" w:styleId="36">
    <w:name w:val="index 3"/>
    <w:basedOn w:val="a8"/>
    <w:next w:val="a8"/>
    <w:autoRedefine/>
    <w:semiHidden/>
    <w:rsid w:val="001D769D"/>
    <w:pPr>
      <w:spacing w:after="0" w:line="240" w:lineRule="auto"/>
      <w:ind w:left="720" w:hanging="240"/>
      <w:jc w:val="left"/>
    </w:pPr>
    <w:rPr>
      <w:rFonts w:eastAsia="Times New Roman" w:cs="Arial"/>
      <w:sz w:val="20"/>
      <w:szCs w:val="20"/>
      <w:lang w:eastAsia="ru-RU"/>
    </w:rPr>
  </w:style>
  <w:style w:type="paragraph" w:styleId="43">
    <w:name w:val="index 4"/>
    <w:basedOn w:val="a8"/>
    <w:next w:val="a8"/>
    <w:autoRedefine/>
    <w:semiHidden/>
    <w:rsid w:val="001D769D"/>
    <w:pPr>
      <w:spacing w:after="0" w:line="240" w:lineRule="auto"/>
      <w:ind w:left="960" w:hanging="240"/>
      <w:jc w:val="left"/>
    </w:pPr>
    <w:rPr>
      <w:rFonts w:eastAsia="Times New Roman" w:cs="Arial"/>
      <w:sz w:val="20"/>
      <w:szCs w:val="20"/>
      <w:lang w:eastAsia="ru-RU"/>
    </w:rPr>
  </w:style>
  <w:style w:type="paragraph" w:styleId="52">
    <w:name w:val="index 5"/>
    <w:basedOn w:val="a8"/>
    <w:next w:val="a8"/>
    <w:autoRedefine/>
    <w:semiHidden/>
    <w:rsid w:val="001D769D"/>
    <w:pPr>
      <w:spacing w:after="0" w:line="240" w:lineRule="auto"/>
      <w:ind w:left="1200" w:hanging="240"/>
      <w:jc w:val="left"/>
    </w:pPr>
    <w:rPr>
      <w:rFonts w:eastAsia="Times New Roman" w:cs="Arial"/>
      <w:sz w:val="20"/>
      <w:szCs w:val="20"/>
      <w:lang w:eastAsia="ru-RU"/>
    </w:rPr>
  </w:style>
  <w:style w:type="paragraph" w:styleId="62">
    <w:name w:val="index 6"/>
    <w:basedOn w:val="a8"/>
    <w:next w:val="a8"/>
    <w:autoRedefine/>
    <w:semiHidden/>
    <w:rsid w:val="001D769D"/>
    <w:pPr>
      <w:spacing w:after="0" w:line="240" w:lineRule="auto"/>
      <w:ind w:left="1440" w:hanging="240"/>
      <w:jc w:val="left"/>
    </w:pPr>
    <w:rPr>
      <w:rFonts w:eastAsia="Times New Roman" w:cs="Arial"/>
      <w:sz w:val="20"/>
      <w:szCs w:val="20"/>
      <w:lang w:eastAsia="ru-RU"/>
    </w:rPr>
  </w:style>
  <w:style w:type="paragraph" w:styleId="72">
    <w:name w:val="index 7"/>
    <w:basedOn w:val="a8"/>
    <w:next w:val="a8"/>
    <w:autoRedefine/>
    <w:semiHidden/>
    <w:rsid w:val="001D769D"/>
    <w:pPr>
      <w:spacing w:after="0" w:line="240" w:lineRule="auto"/>
      <w:ind w:left="1680" w:hanging="240"/>
      <w:jc w:val="left"/>
    </w:pPr>
    <w:rPr>
      <w:rFonts w:eastAsia="Times New Roman" w:cs="Arial"/>
      <w:sz w:val="20"/>
      <w:szCs w:val="20"/>
      <w:lang w:eastAsia="ru-RU"/>
    </w:rPr>
  </w:style>
  <w:style w:type="paragraph" w:styleId="81">
    <w:name w:val="index 8"/>
    <w:basedOn w:val="a8"/>
    <w:next w:val="a8"/>
    <w:autoRedefine/>
    <w:semiHidden/>
    <w:rsid w:val="001D769D"/>
    <w:pPr>
      <w:spacing w:after="0" w:line="240" w:lineRule="auto"/>
      <w:ind w:left="1920" w:hanging="240"/>
      <w:jc w:val="left"/>
    </w:pPr>
    <w:rPr>
      <w:rFonts w:eastAsia="Times New Roman" w:cs="Arial"/>
      <w:sz w:val="20"/>
      <w:szCs w:val="20"/>
      <w:lang w:eastAsia="ru-RU"/>
    </w:rPr>
  </w:style>
  <w:style w:type="paragraph" w:styleId="92">
    <w:name w:val="index 9"/>
    <w:basedOn w:val="a8"/>
    <w:next w:val="a8"/>
    <w:autoRedefine/>
    <w:semiHidden/>
    <w:rsid w:val="001D769D"/>
    <w:pPr>
      <w:spacing w:after="0" w:line="240" w:lineRule="auto"/>
      <w:ind w:left="2160" w:hanging="240"/>
      <w:jc w:val="left"/>
    </w:pPr>
    <w:rPr>
      <w:rFonts w:eastAsia="Times New Roman" w:cs="Arial"/>
      <w:sz w:val="20"/>
      <w:szCs w:val="20"/>
      <w:lang w:eastAsia="ru-RU"/>
    </w:rPr>
  </w:style>
  <w:style w:type="paragraph" w:styleId="afffe">
    <w:name w:val="index heading"/>
    <w:basedOn w:val="a8"/>
    <w:next w:val="15"/>
    <w:semiHidden/>
    <w:rsid w:val="001D769D"/>
    <w:pPr>
      <w:spacing w:after="0" w:line="240" w:lineRule="auto"/>
      <w:ind w:firstLine="0"/>
      <w:jc w:val="left"/>
    </w:pPr>
    <w:rPr>
      <w:rFonts w:eastAsia="Times New Roman" w:cs="Arial"/>
      <w:sz w:val="20"/>
      <w:szCs w:val="20"/>
      <w:lang w:eastAsia="ru-RU"/>
    </w:rPr>
  </w:style>
  <w:style w:type="character" w:styleId="affff">
    <w:name w:val="Emphasis"/>
    <w:qFormat/>
    <w:rsid w:val="001D769D"/>
    <w:rPr>
      <w:i/>
      <w:iCs/>
    </w:rPr>
  </w:style>
  <w:style w:type="paragraph" w:customStyle="1" w:styleId="affff0">
    <w:name w:val="_ВВЕДЕНИЕ"/>
    <w:basedOn w:val="a8"/>
    <w:next w:val="03"/>
    <w:rsid w:val="001D769D"/>
    <w:pPr>
      <w:keepNext/>
      <w:pageBreakBefore/>
      <w:spacing w:after="240" w:line="240" w:lineRule="auto"/>
      <w:ind w:firstLine="0"/>
      <w:jc w:val="center"/>
      <w:outlineLvl w:val="0"/>
    </w:pPr>
    <w:rPr>
      <w:rFonts w:eastAsia="Times New Roman" w:cs="Arial"/>
      <w:b/>
      <w:bCs/>
      <w:caps/>
      <w:sz w:val="28"/>
      <w:szCs w:val="28"/>
      <w:lang w:eastAsia="ru-RU"/>
    </w:rPr>
  </w:style>
  <w:style w:type="paragraph" w:customStyle="1" w:styleId="16">
    <w:name w:val="_Приложение_Заголовок1_поЦентру"/>
    <w:basedOn w:val="14"/>
    <w:next w:val="a8"/>
    <w:rsid w:val="001D769D"/>
    <w:pPr>
      <w:tabs>
        <w:tab w:val="clear" w:pos="3240"/>
      </w:tabs>
      <w:jc w:val="center"/>
    </w:pPr>
  </w:style>
  <w:style w:type="paragraph" w:customStyle="1" w:styleId="06">
    <w:name w:val="_Табл_Текст0 внутри"/>
    <w:rsid w:val="001D769D"/>
    <w:pPr>
      <w:keepNext/>
      <w:spacing w:before="20" w:after="20"/>
    </w:pPr>
    <w:rPr>
      <w:rFonts w:ascii="Arial" w:eastAsia="Times New Roman" w:hAnsi="Arial" w:cs="Arial"/>
      <w:sz w:val="24"/>
      <w:szCs w:val="24"/>
    </w:rPr>
  </w:style>
  <w:style w:type="paragraph" w:customStyle="1" w:styleId="affff1">
    <w:name w:val="Текст_"/>
    <w:basedOn w:val="a8"/>
    <w:rsid w:val="001D769D"/>
    <w:pPr>
      <w:spacing w:after="0"/>
      <w:ind w:firstLine="567"/>
    </w:pPr>
    <w:rPr>
      <w:rFonts w:eastAsia="Times New Roman" w:cs="Arial"/>
      <w:sz w:val="26"/>
      <w:szCs w:val="26"/>
      <w:lang w:eastAsia="ru-RU"/>
    </w:rPr>
  </w:style>
  <w:style w:type="paragraph" w:customStyle="1" w:styleId="affff2">
    <w:name w:val="Термин"/>
    <w:basedOn w:val="a8"/>
    <w:rsid w:val="001D769D"/>
    <w:pPr>
      <w:spacing w:after="0" w:line="240" w:lineRule="auto"/>
      <w:ind w:firstLine="0"/>
      <w:jc w:val="left"/>
    </w:pPr>
    <w:rPr>
      <w:rFonts w:eastAsia="Times New Roman" w:cs="Arial"/>
      <w:b/>
      <w:bCs/>
      <w:sz w:val="26"/>
      <w:szCs w:val="26"/>
      <w:lang w:eastAsia="ru-RU"/>
    </w:rPr>
  </w:style>
  <w:style w:type="paragraph" w:customStyle="1" w:styleId="affff3">
    <w:name w:val="Определение"/>
    <w:basedOn w:val="affff2"/>
    <w:rsid w:val="001D769D"/>
    <w:rPr>
      <w:b w:val="0"/>
      <w:bCs w:val="0"/>
    </w:rPr>
  </w:style>
  <w:style w:type="paragraph" w:styleId="26">
    <w:name w:val="Body Text Indent 2"/>
    <w:basedOn w:val="a8"/>
    <w:rsid w:val="001D769D"/>
    <w:pPr>
      <w:spacing w:after="0" w:line="240" w:lineRule="auto"/>
      <w:ind w:firstLine="700"/>
    </w:pPr>
    <w:rPr>
      <w:rFonts w:ascii="Arial" w:eastAsia="Times New Roman" w:hAnsi="Arial" w:cs="Arial"/>
      <w:szCs w:val="24"/>
      <w:lang w:eastAsia="ru-RU"/>
    </w:rPr>
  </w:style>
  <w:style w:type="character" w:customStyle="1" w:styleId="07">
    <w:name w:val="_Текст0 Знак Знак"/>
    <w:rsid w:val="001D769D"/>
    <w:rPr>
      <w:rFonts w:ascii="Arial" w:hAnsi="Arial" w:cs="Arial"/>
      <w:sz w:val="24"/>
      <w:szCs w:val="24"/>
      <w:lang w:val="ru-RU" w:eastAsia="ru-RU" w:bidi="ar-SA"/>
    </w:rPr>
  </w:style>
  <w:style w:type="paragraph" w:styleId="27">
    <w:name w:val="List 2"/>
    <w:basedOn w:val="a8"/>
    <w:rsid w:val="001D769D"/>
    <w:pPr>
      <w:spacing w:after="120" w:line="240" w:lineRule="auto"/>
      <w:ind w:left="566" w:hanging="283"/>
    </w:pPr>
    <w:rPr>
      <w:rFonts w:eastAsia="Times New Roman" w:cs="Arial"/>
      <w:szCs w:val="24"/>
      <w:lang w:eastAsia="ru-RU"/>
    </w:rPr>
  </w:style>
  <w:style w:type="paragraph" w:customStyle="1" w:styleId="affff4">
    <w:name w:val="Основной текст таблицы"/>
    <w:basedOn w:val="a8"/>
    <w:rsid w:val="001D769D"/>
    <w:pPr>
      <w:spacing w:after="0" w:line="240" w:lineRule="auto"/>
      <w:ind w:firstLine="0"/>
      <w:jc w:val="left"/>
    </w:pPr>
    <w:rPr>
      <w:rFonts w:eastAsia="Times New Roman" w:cs="Arial"/>
      <w:szCs w:val="24"/>
      <w:lang w:eastAsia="ru-RU"/>
    </w:rPr>
  </w:style>
  <w:style w:type="character" w:customStyle="1" w:styleId="37">
    <w:name w:val="Основной текст3"/>
    <w:rsid w:val="009F713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</w:rPr>
  </w:style>
  <w:style w:type="paragraph" w:customStyle="1" w:styleId="17">
    <w:name w:val="Знак Знак1"/>
    <w:basedOn w:val="a8"/>
    <w:rsid w:val="00DF5CB6"/>
    <w:pPr>
      <w:tabs>
        <w:tab w:val="num" w:pos="0"/>
      </w:tabs>
      <w:ind w:left="1134" w:hanging="425"/>
    </w:pPr>
  </w:style>
  <w:style w:type="character" w:styleId="affff5">
    <w:name w:val="annotation reference"/>
    <w:uiPriority w:val="99"/>
    <w:unhideWhenUsed/>
    <w:rsid w:val="00D100D8"/>
    <w:rPr>
      <w:sz w:val="16"/>
      <w:szCs w:val="16"/>
    </w:rPr>
  </w:style>
  <w:style w:type="character" w:customStyle="1" w:styleId="afff3">
    <w:name w:val="Текст примечания Знак"/>
    <w:link w:val="afff2"/>
    <w:rsid w:val="00D100D8"/>
    <w:rPr>
      <w:rFonts w:ascii="Times New Roman" w:eastAsia="Times New Roman" w:hAnsi="Times New Roman" w:cs="Arial"/>
    </w:rPr>
  </w:style>
  <w:style w:type="paragraph" w:styleId="affff6">
    <w:name w:val="annotation subject"/>
    <w:basedOn w:val="afff2"/>
    <w:next w:val="afff2"/>
    <w:link w:val="affff7"/>
    <w:uiPriority w:val="99"/>
    <w:semiHidden/>
    <w:unhideWhenUsed/>
    <w:rsid w:val="00D100D8"/>
    <w:pPr>
      <w:spacing w:after="200" w:line="360" w:lineRule="auto"/>
      <w:ind w:firstLine="709"/>
    </w:pPr>
    <w:rPr>
      <w:rFonts w:eastAsia="Calibri" w:cs="Times New Roman"/>
      <w:b/>
      <w:bCs/>
      <w:lang w:eastAsia="en-US"/>
    </w:rPr>
  </w:style>
  <w:style w:type="character" w:customStyle="1" w:styleId="affff7">
    <w:name w:val="Тема примечания Знак"/>
    <w:link w:val="affff6"/>
    <w:uiPriority w:val="99"/>
    <w:semiHidden/>
    <w:rsid w:val="00D100D8"/>
    <w:rPr>
      <w:rFonts w:ascii="Times New Roman" w:eastAsia="Times New Roman" w:hAnsi="Times New Roman" w:cs="Arial"/>
      <w:b/>
      <w:bCs/>
      <w:lang w:eastAsia="en-US"/>
    </w:rPr>
  </w:style>
  <w:style w:type="paragraph" w:customStyle="1" w:styleId="affff8">
    <w:name w:val="Шапка таблицы"/>
    <w:basedOn w:val="a8"/>
    <w:uiPriority w:val="99"/>
    <w:rsid w:val="00313E7B"/>
    <w:pPr>
      <w:keepLines/>
      <w:spacing w:before="60" w:after="60" w:line="288" w:lineRule="auto"/>
      <w:ind w:firstLine="0"/>
      <w:jc w:val="center"/>
    </w:pPr>
    <w:rPr>
      <w:rFonts w:eastAsia="Times New Roman"/>
      <w:b/>
      <w:snapToGrid w:val="0"/>
      <w:color w:val="000000"/>
      <w:sz w:val="22"/>
    </w:rPr>
  </w:style>
  <w:style w:type="paragraph" w:customStyle="1" w:styleId="affff9">
    <w:name w:val="Тело таблицы"/>
    <w:link w:val="affffa"/>
    <w:autoRedefine/>
    <w:uiPriority w:val="99"/>
    <w:rsid w:val="00313E7B"/>
    <w:pPr>
      <w:spacing w:line="360" w:lineRule="auto"/>
      <w:ind w:left="34" w:hanging="7"/>
    </w:pPr>
    <w:rPr>
      <w:rFonts w:ascii="Arial" w:eastAsia="Times New Roman" w:hAnsi="Arial" w:cs="Arial"/>
      <w:sz w:val="24"/>
      <w:szCs w:val="24"/>
    </w:rPr>
  </w:style>
  <w:style w:type="character" w:customStyle="1" w:styleId="affffa">
    <w:name w:val="Тело таблицы Знак"/>
    <w:link w:val="affff9"/>
    <w:uiPriority w:val="99"/>
    <w:rsid w:val="00313E7B"/>
    <w:rPr>
      <w:rFonts w:ascii="Arial" w:eastAsia="Times New Roman" w:hAnsi="Arial" w:cs="Arial"/>
      <w:sz w:val="24"/>
      <w:szCs w:val="24"/>
    </w:rPr>
  </w:style>
  <w:style w:type="paragraph" w:customStyle="1" w:styleId="affffb">
    <w:name w:val="Заголовок (без нумерации)"/>
    <w:basedOn w:val="10"/>
    <w:qFormat/>
    <w:rsid w:val="00313E7B"/>
    <w:pPr>
      <w:keepLines w:val="0"/>
      <w:pageBreakBefore/>
      <w:spacing w:before="240" w:after="120" w:line="240" w:lineRule="auto"/>
      <w:ind w:firstLine="720"/>
      <w:jc w:val="both"/>
    </w:pPr>
    <w:rPr>
      <w:rFonts w:ascii="Arial" w:hAnsi="Arial" w:cs="Arial"/>
      <w:kern w:val="28"/>
      <w:lang w:val="ru-RU" w:eastAsia="ru-RU"/>
    </w:rPr>
  </w:style>
  <w:style w:type="character" w:customStyle="1" w:styleId="affffc">
    <w:name w:val="Основной текст_"/>
    <w:link w:val="266"/>
    <w:rsid w:val="00A249D4"/>
    <w:rPr>
      <w:rFonts w:ascii="Times New Roman" w:eastAsia="Times New Roman" w:hAnsi="Times New Roman"/>
      <w:sz w:val="18"/>
      <w:szCs w:val="18"/>
      <w:shd w:val="clear" w:color="auto" w:fill="FFFFFF"/>
    </w:rPr>
  </w:style>
  <w:style w:type="character" w:customStyle="1" w:styleId="affffd">
    <w:name w:val="Колонтитул_"/>
    <w:link w:val="affffe"/>
    <w:rsid w:val="00A249D4"/>
    <w:rPr>
      <w:rFonts w:ascii="Times New Roman" w:eastAsia="Times New Roman" w:hAnsi="Times New Roman"/>
      <w:shd w:val="clear" w:color="auto" w:fill="FFFFFF"/>
    </w:rPr>
  </w:style>
  <w:style w:type="character" w:customStyle="1" w:styleId="206">
    <w:name w:val="Основной текст206"/>
    <w:rsid w:val="00A249D4"/>
  </w:style>
  <w:style w:type="paragraph" w:customStyle="1" w:styleId="266">
    <w:name w:val="Основной текст266"/>
    <w:basedOn w:val="a8"/>
    <w:link w:val="affffc"/>
    <w:rsid w:val="00A249D4"/>
    <w:pPr>
      <w:shd w:val="clear" w:color="auto" w:fill="FFFFFF"/>
      <w:spacing w:after="240" w:line="0" w:lineRule="atLeast"/>
      <w:ind w:hanging="1540"/>
      <w:jc w:val="left"/>
    </w:pPr>
    <w:rPr>
      <w:rFonts w:eastAsia="Times New Roman"/>
      <w:sz w:val="18"/>
      <w:szCs w:val="18"/>
      <w:lang w:eastAsia="ru-RU"/>
    </w:rPr>
  </w:style>
  <w:style w:type="paragraph" w:customStyle="1" w:styleId="affffe">
    <w:name w:val="Колонтитул"/>
    <w:basedOn w:val="a8"/>
    <w:link w:val="affffd"/>
    <w:rsid w:val="00A249D4"/>
    <w:pPr>
      <w:shd w:val="clear" w:color="auto" w:fill="FFFFFF"/>
      <w:spacing w:after="0" w:line="240" w:lineRule="auto"/>
      <w:ind w:firstLine="0"/>
      <w:jc w:val="left"/>
    </w:pPr>
    <w:rPr>
      <w:rFonts w:eastAsia="Times New Roman"/>
      <w:sz w:val="20"/>
      <w:szCs w:val="20"/>
      <w:lang w:eastAsia="ru-RU"/>
    </w:rPr>
  </w:style>
  <w:style w:type="character" w:customStyle="1" w:styleId="44">
    <w:name w:val="Основной текст4"/>
    <w:rsid w:val="00B5730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paragraph" w:customStyle="1" w:styleId="a0">
    <w:name w:val="Многоуровневый"/>
    <w:basedOn w:val="a8"/>
    <w:uiPriority w:val="99"/>
    <w:rsid w:val="002E511F"/>
    <w:pPr>
      <w:numPr>
        <w:numId w:val="9"/>
      </w:numPr>
      <w:spacing w:after="0"/>
    </w:pPr>
    <w:rPr>
      <w:rFonts w:eastAsia="Times New Roman"/>
      <w:sz w:val="28"/>
      <w:szCs w:val="28"/>
      <w:lang w:eastAsia="ru-RU"/>
    </w:rPr>
  </w:style>
  <w:style w:type="character" w:customStyle="1" w:styleId="130">
    <w:name w:val="Основной текст13"/>
    <w:rsid w:val="00FA22C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40">
    <w:name w:val="Основной текст14"/>
    <w:rsid w:val="00FA22C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60">
    <w:name w:val="Основной текст16"/>
    <w:rsid w:val="00FA22C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afffff">
    <w:name w:val="Подпись к таблице_"/>
    <w:link w:val="18"/>
    <w:rsid w:val="002056F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</w:rPr>
  </w:style>
  <w:style w:type="character" w:customStyle="1" w:styleId="150">
    <w:name w:val="Основной текст15"/>
    <w:rsid w:val="002056F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80">
    <w:name w:val="Основной текст18"/>
    <w:rsid w:val="002056F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afffff0">
    <w:name w:val="Подпись к таблице"/>
    <w:rsid w:val="002056F1"/>
  </w:style>
  <w:style w:type="character" w:customStyle="1" w:styleId="19">
    <w:name w:val="Основной текст19"/>
    <w:rsid w:val="002056F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00">
    <w:name w:val="Основной текст20"/>
    <w:rsid w:val="002056F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10">
    <w:name w:val="Основной текст21"/>
    <w:rsid w:val="002056F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20">
    <w:name w:val="Основной текст22"/>
    <w:rsid w:val="002056F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30">
    <w:name w:val="Основной текст23"/>
    <w:rsid w:val="002056F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40">
    <w:name w:val="Основной текст24"/>
    <w:rsid w:val="002056F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8">
    <w:name w:val="Основной текст2"/>
    <w:rsid w:val="00C1650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80">
    <w:name w:val="Основной текст28"/>
    <w:rsid w:val="00C1650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300">
    <w:name w:val="Основной текст30"/>
    <w:rsid w:val="00C1650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310">
    <w:name w:val="Основной текст31"/>
    <w:rsid w:val="00C1650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320">
    <w:name w:val="Основной текст32"/>
    <w:rsid w:val="00C1650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a">
    <w:name w:val="Основной текст1"/>
    <w:rsid w:val="00CE3CE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340">
    <w:name w:val="Основной текст34"/>
    <w:rsid w:val="00CE3CE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58">
    <w:name w:val="Основной текст58"/>
    <w:rsid w:val="0068145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520">
    <w:name w:val="Основной текст52"/>
    <w:rsid w:val="004912C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54">
    <w:name w:val="Основной текст54"/>
    <w:rsid w:val="004912C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55">
    <w:name w:val="Основной текст55"/>
    <w:rsid w:val="004912C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63">
    <w:name w:val="Основной текст63"/>
    <w:rsid w:val="009163B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64">
    <w:name w:val="Основной текст64"/>
    <w:rsid w:val="00414AB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66">
    <w:name w:val="Основной текст66"/>
    <w:rsid w:val="00414AB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68">
    <w:name w:val="Основной текст68"/>
    <w:rsid w:val="003D4ED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69">
    <w:name w:val="Основной текст69"/>
    <w:rsid w:val="003D4ED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700">
    <w:name w:val="Основной текст70"/>
    <w:rsid w:val="003D4ED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710">
    <w:name w:val="Основной текст71"/>
    <w:rsid w:val="003D4ED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720">
    <w:name w:val="Основной текст72"/>
    <w:rsid w:val="00F05B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78">
    <w:name w:val="Основной текст78"/>
    <w:rsid w:val="00FD35B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810">
    <w:name w:val="Основной текст81"/>
    <w:rsid w:val="00FD35B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85">
    <w:name w:val="Основной текст85"/>
    <w:rsid w:val="0006541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86">
    <w:name w:val="Основной текст86"/>
    <w:rsid w:val="0006541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87">
    <w:name w:val="Основной текст87"/>
    <w:rsid w:val="0006541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900">
    <w:name w:val="Основной текст90"/>
    <w:rsid w:val="00FD165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94">
    <w:name w:val="Основной текст94"/>
    <w:rsid w:val="00FD165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96">
    <w:name w:val="Основной текст96"/>
    <w:rsid w:val="00FD165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98">
    <w:name w:val="Основной текст98"/>
    <w:rsid w:val="001C4F8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10">
    <w:name w:val="Основной текст (11)_"/>
    <w:link w:val="111"/>
    <w:rsid w:val="001C4F8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</w:rPr>
  </w:style>
  <w:style w:type="character" w:customStyle="1" w:styleId="112">
    <w:name w:val="Основной текст (11)"/>
    <w:rsid w:val="001C4F8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u w:val="single"/>
    </w:rPr>
  </w:style>
  <w:style w:type="character" w:customStyle="1" w:styleId="95pt1pt">
    <w:name w:val="Колонтитул + 9;5 pt;Курсив;Интервал 1 pt"/>
    <w:rsid w:val="0050267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20"/>
      <w:sz w:val="19"/>
      <w:szCs w:val="19"/>
      <w:shd w:val="clear" w:color="auto" w:fill="FFFFFF"/>
    </w:rPr>
  </w:style>
  <w:style w:type="character" w:customStyle="1" w:styleId="120">
    <w:name w:val="Основной текст120"/>
    <w:rsid w:val="0050267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21">
    <w:name w:val="Основной текст121"/>
    <w:rsid w:val="008E603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22">
    <w:name w:val="Основной текст122"/>
    <w:rsid w:val="0058434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25">
    <w:name w:val="Основной текст125"/>
    <w:rsid w:val="0058434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26">
    <w:name w:val="Основной текст126"/>
    <w:rsid w:val="0062751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27">
    <w:name w:val="Основной текст127"/>
    <w:rsid w:val="005262C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29">
    <w:name w:val="Основной текст129"/>
    <w:rsid w:val="005262C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300">
    <w:name w:val="Основной текст130"/>
    <w:rsid w:val="00B77F3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31">
    <w:name w:val="Основной текст131"/>
    <w:rsid w:val="00EE320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32">
    <w:name w:val="Основной текст132"/>
    <w:rsid w:val="00EE320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33">
    <w:name w:val="Основной текст133"/>
    <w:rsid w:val="00F41A0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34">
    <w:name w:val="Основной текст134"/>
    <w:rsid w:val="00434B9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37">
    <w:name w:val="Основной текст137"/>
    <w:rsid w:val="009328D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95pt0pt">
    <w:name w:val="Основной текст + 9;5 pt;Не полужирный;Интервал 0 pt"/>
    <w:rsid w:val="009328D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10"/>
      <w:sz w:val="19"/>
      <w:szCs w:val="19"/>
      <w:shd w:val="clear" w:color="auto" w:fill="FFFFFF"/>
    </w:rPr>
  </w:style>
  <w:style w:type="character" w:customStyle="1" w:styleId="138">
    <w:name w:val="Основной текст138"/>
    <w:rsid w:val="009328D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400">
    <w:name w:val="Основной текст140"/>
    <w:rsid w:val="009328D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350">
    <w:name w:val="Основной текст35"/>
    <w:rsid w:val="00C5129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440">
    <w:name w:val="Основной текст44"/>
    <w:rsid w:val="00C5129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9">
    <w:name w:val="Основной текст (2)_"/>
    <w:link w:val="2a"/>
    <w:rsid w:val="00B334B7"/>
    <w:rPr>
      <w:rFonts w:ascii="Times New Roman" w:eastAsia="Times New Roman" w:hAnsi="Times New Roman"/>
      <w:spacing w:val="10"/>
      <w:sz w:val="19"/>
      <w:szCs w:val="19"/>
      <w:shd w:val="clear" w:color="auto" w:fill="FFFFFF"/>
    </w:rPr>
  </w:style>
  <w:style w:type="character" w:customStyle="1" w:styleId="47">
    <w:name w:val="Основной текст47"/>
    <w:rsid w:val="00B334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49">
    <w:name w:val="Основной текст49"/>
    <w:rsid w:val="00B334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500">
    <w:name w:val="Основной текст50"/>
    <w:rsid w:val="00B334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paragraph" w:customStyle="1" w:styleId="2a">
    <w:name w:val="Основной текст (2)"/>
    <w:basedOn w:val="a8"/>
    <w:link w:val="29"/>
    <w:rsid w:val="00B334B7"/>
    <w:pPr>
      <w:shd w:val="clear" w:color="auto" w:fill="FFFFFF"/>
      <w:spacing w:after="360" w:line="0" w:lineRule="atLeast"/>
      <w:ind w:firstLine="0"/>
      <w:jc w:val="left"/>
    </w:pPr>
    <w:rPr>
      <w:rFonts w:eastAsia="Times New Roman"/>
      <w:spacing w:val="10"/>
      <w:sz w:val="19"/>
      <w:szCs w:val="19"/>
      <w:lang w:eastAsia="ru-RU"/>
    </w:rPr>
  </w:style>
  <w:style w:type="character" w:customStyle="1" w:styleId="73">
    <w:name w:val="Основной текст (7)_"/>
    <w:rsid w:val="007351A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510">
    <w:name w:val="Основной текст51"/>
    <w:rsid w:val="007351A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53">
    <w:name w:val="Основной текст53"/>
    <w:rsid w:val="007351A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74">
    <w:name w:val="Основной текст (7)"/>
    <w:rsid w:val="007351AD"/>
  </w:style>
  <w:style w:type="character" w:customStyle="1" w:styleId="139">
    <w:name w:val="Основной текст139"/>
    <w:rsid w:val="0025444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41">
    <w:name w:val="Основной текст141"/>
    <w:rsid w:val="001C1F8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88">
    <w:name w:val="Основной текст188"/>
    <w:rsid w:val="0044373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89">
    <w:name w:val="Основной текст189"/>
    <w:rsid w:val="0044373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91">
    <w:name w:val="Основной текст191"/>
    <w:rsid w:val="0044373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92">
    <w:name w:val="Основной текст192"/>
    <w:rsid w:val="0044373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u w:val="single"/>
      <w:shd w:val="clear" w:color="auto" w:fill="FFFFFF"/>
    </w:rPr>
  </w:style>
  <w:style w:type="character" w:customStyle="1" w:styleId="193">
    <w:name w:val="Основной текст193"/>
    <w:rsid w:val="0044373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94">
    <w:name w:val="Основной текст194"/>
    <w:rsid w:val="0044373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96">
    <w:name w:val="Основной текст196"/>
    <w:rsid w:val="0044373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97">
    <w:name w:val="Основной текст197"/>
    <w:rsid w:val="0044373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98">
    <w:name w:val="Основной текст198"/>
    <w:rsid w:val="0044373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360">
    <w:name w:val="Основной текст36"/>
    <w:rsid w:val="000A04D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370">
    <w:name w:val="Основной текст37"/>
    <w:rsid w:val="000A04D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00">
    <w:name w:val="Основной текст (10)_"/>
    <w:rsid w:val="004D1DD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</w:rPr>
  </w:style>
  <w:style w:type="character" w:customStyle="1" w:styleId="101">
    <w:name w:val="Основной текст (10)"/>
    <w:rsid w:val="004D1DDD"/>
  </w:style>
  <w:style w:type="character" w:customStyle="1" w:styleId="1095pt">
    <w:name w:val="Основной текст (10) + 9;5 pt;Не полужирный"/>
    <w:rsid w:val="004D1DD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19"/>
      <w:szCs w:val="19"/>
    </w:rPr>
  </w:style>
  <w:style w:type="character" w:customStyle="1" w:styleId="59">
    <w:name w:val="Основной текст59"/>
    <w:rsid w:val="004D1DD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79pt">
    <w:name w:val="Основной текст (7) + 9 pt;Полужирный;Не курсив"/>
    <w:rsid w:val="004D1DDD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18"/>
      <w:szCs w:val="18"/>
    </w:rPr>
  </w:style>
  <w:style w:type="paragraph" w:styleId="afffff1">
    <w:name w:val="Revision"/>
    <w:hidden/>
    <w:uiPriority w:val="99"/>
    <w:semiHidden/>
    <w:rsid w:val="006A7934"/>
    <w:rPr>
      <w:rFonts w:ascii="Times New Roman" w:hAnsi="Times New Roman"/>
      <w:sz w:val="24"/>
      <w:szCs w:val="22"/>
      <w:lang w:eastAsia="en-US"/>
    </w:rPr>
  </w:style>
  <w:style w:type="character" w:customStyle="1" w:styleId="93">
    <w:name w:val="Основной текст (9)_"/>
    <w:basedOn w:val="a9"/>
    <w:link w:val="910"/>
    <w:rsid w:val="00907C7D"/>
    <w:rPr>
      <w:b w:val="0"/>
      <w:bCs w:val="0"/>
      <w:i w:val="0"/>
      <w:iCs w:val="0"/>
      <w:smallCaps w:val="0"/>
      <w:strike w:val="0"/>
      <w:spacing w:val="0"/>
      <w:w w:val="100"/>
      <w:sz w:val="18"/>
      <w:szCs w:val="18"/>
    </w:rPr>
  </w:style>
  <w:style w:type="character" w:customStyle="1" w:styleId="600">
    <w:name w:val="Основной текст60"/>
    <w:basedOn w:val="affffc"/>
    <w:rsid w:val="00907C7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610">
    <w:name w:val="Основной текст61"/>
    <w:basedOn w:val="affffc"/>
    <w:rsid w:val="00907C7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620">
    <w:name w:val="Основной текст62"/>
    <w:basedOn w:val="affffc"/>
    <w:rsid w:val="00907C7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65">
    <w:name w:val="Основной текст65"/>
    <w:basedOn w:val="affffc"/>
    <w:rsid w:val="00907C7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67">
    <w:name w:val="Основной текст67"/>
    <w:basedOn w:val="affffc"/>
    <w:rsid w:val="00907C7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95">
    <w:name w:val="Основной текст (9)"/>
    <w:basedOn w:val="93"/>
    <w:rsid w:val="00907C7D"/>
    <w:rPr>
      <w:b w:val="0"/>
      <w:bCs w:val="0"/>
      <w:i w:val="0"/>
      <w:iCs w:val="0"/>
      <w:smallCaps w:val="0"/>
      <w:strike w:val="0"/>
      <w:spacing w:val="0"/>
      <w:w w:val="100"/>
      <w:sz w:val="18"/>
      <w:szCs w:val="18"/>
    </w:rPr>
  </w:style>
  <w:style w:type="character" w:customStyle="1" w:styleId="911">
    <w:name w:val="Основной текст91"/>
    <w:basedOn w:val="affffc"/>
    <w:rsid w:val="00907C7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paragraph" w:styleId="afffff2">
    <w:name w:val="No Spacing"/>
    <w:uiPriority w:val="1"/>
    <w:qFormat/>
    <w:rsid w:val="00907C7D"/>
    <w:rPr>
      <w:rFonts w:ascii="Arial Unicode MS" w:eastAsia="Arial Unicode MS" w:hAnsi="Arial Unicode MS" w:cs="Arial Unicode MS"/>
      <w:color w:val="000000"/>
      <w:sz w:val="24"/>
      <w:szCs w:val="24"/>
      <w:lang w:val="ru"/>
    </w:rPr>
  </w:style>
  <w:style w:type="character" w:customStyle="1" w:styleId="apple-converted-space">
    <w:name w:val="apple-converted-space"/>
    <w:basedOn w:val="a9"/>
    <w:rsid w:val="007142F4"/>
  </w:style>
  <w:style w:type="character" w:customStyle="1" w:styleId="730">
    <w:name w:val="Основной текст73"/>
    <w:basedOn w:val="affffc"/>
    <w:rsid w:val="0074285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u w:val="single"/>
      <w:shd w:val="clear" w:color="auto" w:fill="FFFFFF"/>
      <w:lang w:val="en-US"/>
    </w:rPr>
  </w:style>
  <w:style w:type="character" w:customStyle="1" w:styleId="740">
    <w:name w:val="Основной текст74"/>
    <w:basedOn w:val="affffc"/>
    <w:rsid w:val="0074285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  <w:lang w:val="en-US"/>
    </w:rPr>
  </w:style>
  <w:style w:type="character" w:customStyle="1" w:styleId="75">
    <w:name w:val="Основной текст75"/>
    <w:basedOn w:val="affffc"/>
    <w:rsid w:val="0074285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ArialUnicodeMS">
    <w:name w:val="Основной текст + Arial Unicode MS;Не полужирный"/>
    <w:basedOn w:val="affffc"/>
    <w:rsid w:val="00742856"/>
    <w:rPr>
      <w:rFonts w:ascii="Arial Unicode MS" w:eastAsia="Arial Unicode MS" w:hAnsi="Arial Unicode MS" w:cs="Arial Unicode MS"/>
      <w:b/>
      <w:bCs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76">
    <w:name w:val="Основной текст76"/>
    <w:basedOn w:val="affffc"/>
    <w:rsid w:val="0074285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77">
    <w:name w:val="Основной текст77"/>
    <w:basedOn w:val="affffc"/>
    <w:rsid w:val="0074285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430">
    <w:name w:val="Заголовок №4 (3)"/>
    <w:basedOn w:val="a9"/>
    <w:rsid w:val="0074285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</w:rPr>
  </w:style>
  <w:style w:type="character" w:customStyle="1" w:styleId="79">
    <w:name w:val="Основной текст79"/>
    <w:basedOn w:val="affffc"/>
    <w:rsid w:val="0074285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800">
    <w:name w:val="Основной текст80"/>
    <w:basedOn w:val="affffc"/>
    <w:rsid w:val="0074285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95pt">
    <w:name w:val="Основной текст + 9;5 pt;Не полужирный;Курсив"/>
    <w:basedOn w:val="affffc"/>
    <w:rsid w:val="00742856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19"/>
      <w:szCs w:val="19"/>
      <w:shd w:val="clear" w:color="auto" w:fill="FFFFFF"/>
    </w:rPr>
  </w:style>
  <w:style w:type="character" w:customStyle="1" w:styleId="82">
    <w:name w:val="Основной текст82"/>
    <w:basedOn w:val="affffc"/>
    <w:rsid w:val="0074285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83">
    <w:name w:val="Основной текст83"/>
    <w:basedOn w:val="affffc"/>
    <w:rsid w:val="0074285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84">
    <w:name w:val="Основной текст84"/>
    <w:basedOn w:val="affffc"/>
    <w:rsid w:val="0074285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88">
    <w:name w:val="Основной текст88"/>
    <w:basedOn w:val="affffc"/>
    <w:rsid w:val="0074285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u w:val="single"/>
      <w:shd w:val="clear" w:color="auto" w:fill="FFFFFF"/>
    </w:rPr>
  </w:style>
  <w:style w:type="character" w:customStyle="1" w:styleId="89">
    <w:name w:val="Основной текст89"/>
    <w:basedOn w:val="affffc"/>
    <w:rsid w:val="0074285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  <w:lang w:val="en-US"/>
    </w:rPr>
  </w:style>
  <w:style w:type="character" w:customStyle="1" w:styleId="920">
    <w:name w:val="Основной текст92"/>
    <w:basedOn w:val="affffc"/>
    <w:rsid w:val="0074285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930">
    <w:name w:val="Основной текст93"/>
    <w:basedOn w:val="affffc"/>
    <w:rsid w:val="0074285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950">
    <w:name w:val="Основной текст95"/>
    <w:basedOn w:val="affffc"/>
    <w:rsid w:val="0074285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97">
    <w:name w:val="Основной текст97"/>
    <w:basedOn w:val="affffc"/>
    <w:rsid w:val="0074285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paragraph" w:customStyle="1" w:styleId="56">
    <w:name w:val="Заголовок 5_"/>
    <w:basedOn w:val="5"/>
    <w:qFormat/>
    <w:rsid w:val="00475DB2"/>
    <w:pPr>
      <w:tabs>
        <w:tab w:val="clear" w:pos="1717"/>
        <w:tab w:val="num" w:pos="0"/>
      </w:tabs>
      <w:spacing w:before="0" w:after="0"/>
      <w:ind w:left="1134" w:hanging="425"/>
    </w:pPr>
    <w:rPr>
      <w:b w:val="0"/>
      <w:sz w:val="24"/>
    </w:rPr>
  </w:style>
  <w:style w:type="character" w:customStyle="1" w:styleId="123">
    <w:name w:val="Основной текст123"/>
    <w:basedOn w:val="affffc"/>
    <w:rsid w:val="00A062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24">
    <w:name w:val="Основной текст124"/>
    <w:basedOn w:val="affffc"/>
    <w:rsid w:val="00A062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28">
    <w:name w:val="Основной текст128"/>
    <w:basedOn w:val="affffc"/>
    <w:rsid w:val="00A062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010pt">
    <w:name w:val="Основной текст (10) + 10 pt"/>
    <w:basedOn w:val="100"/>
    <w:rsid w:val="00A062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0"/>
      <w:szCs w:val="20"/>
    </w:rPr>
  </w:style>
  <w:style w:type="character" w:customStyle="1" w:styleId="785pt">
    <w:name w:val="Основной текст (7) + 8;5 pt;Полужирный"/>
    <w:basedOn w:val="73"/>
    <w:rsid w:val="00A0624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17"/>
      <w:szCs w:val="17"/>
    </w:rPr>
  </w:style>
  <w:style w:type="character" w:customStyle="1" w:styleId="147">
    <w:name w:val="Основной текст147"/>
    <w:basedOn w:val="affffc"/>
    <w:rsid w:val="0069455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66">
    <w:name w:val="Основной текст166"/>
    <w:basedOn w:val="affffc"/>
    <w:rsid w:val="0069455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77">
    <w:name w:val="Основной текст177"/>
    <w:basedOn w:val="affffc"/>
    <w:rsid w:val="0069455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57">
    <w:name w:val="Основной текст5"/>
    <w:basedOn w:val="affffc"/>
    <w:rsid w:val="00522DB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6a">
    <w:name w:val="Основной текст6"/>
    <w:basedOn w:val="affffc"/>
    <w:rsid w:val="00522DB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95pt1pt12">
    <w:name w:val="Колонтитул + 9;5 pt;Курсив;Интервал 1 pt12"/>
    <w:basedOn w:val="affffd"/>
    <w:rsid w:val="00522DBA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20"/>
      <w:sz w:val="19"/>
      <w:szCs w:val="19"/>
      <w:shd w:val="clear" w:color="auto" w:fill="FFFFFF"/>
    </w:rPr>
  </w:style>
  <w:style w:type="character" w:customStyle="1" w:styleId="7a">
    <w:name w:val="Основной текст7"/>
    <w:basedOn w:val="affffc"/>
    <w:rsid w:val="00522DB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49pt0pt">
    <w:name w:val="Заголовок №4 + 9 pt;Полужирный;Интервал 0 pt"/>
    <w:basedOn w:val="a9"/>
    <w:rsid w:val="00522DB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18"/>
      <w:szCs w:val="18"/>
    </w:rPr>
  </w:style>
  <w:style w:type="character" w:customStyle="1" w:styleId="99">
    <w:name w:val="Основной текст9"/>
    <w:basedOn w:val="affffc"/>
    <w:rsid w:val="00522DB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02">
    <w:name w:val="Основной текст10"/>
    <w:basedOn w:val="affffc"/>
    <w:rsid w:val="00522DB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8a">
    <w:name w:val="Основной текст8"/>
    <w:basedOn w:val="affffc"/>
    <w:rsid w:val="00522DB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13">
    <w:name w:val="Основной текст11"/>
    <w:basedOn w:val="affffc"/>
    <w:rsid w:val="00522DB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2a">
    <w:name w:val="Основной текст12"/>
    <w:basedOn w:val="affffc"/>
    <w:rsid w:val="00522DB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99">
    <w:name w:val="Основной текст199"/>
    <w:basedOn w:val="affffc"/>
    <w:rsid w:val="00F459C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000">
    <w:name w:val="Основной текст200"/>
    <w:basedOn w:val="affffc"/>
    <w:rsid w:val="00F459C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01">
    <w:name w:val="Основной текст201"/>
    <w:basedOn w:val="affffc"/>
    <w:rsid w:val="00F459C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02">
    <w:name w:val="Основной текст202"/>
    <w:basedOn w:val="affffc"/>
    <w:rsid w:val="00F459C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03">
    <w:name w:val="Основной текст203"/>
    <w:basedOn w:val="affffc"/>
    <w:rsid w:val="00F459C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04">
    <w:name w:val="Основной текст204"/>
    <w:basedOn w:val="affffc"/>
    <w:rsid w:val="00F459C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05">
    <w:name w:val="Основной текст205"/>
    <w:basedOn w:val="affffc"/>
    <w:rsid w:val="00F459C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423">
    <w:name w:val="Заголовок №4 (2)3"/>
    <w:basedOn w:val="a9"/>
    <w:rsid w:val="00F459CB"/>
    <w:rPr>
      <w:b w:val="0"/>
      <w:bCs w:val="0"/>
      <w:i w:val="0"/>
      <w:iCs w:val="0"/>
      <w:smallCaps w:val="0"/>
      <w:strike w:val="0"/>
      <w:spacing w:val="0"/>
      <w:w w:val="100"/>
      <w:sz w:val="18"/>
      <w:szCs w:val="18"/>
    </w:rPr>
  </w:style>
  <w:style w:type="character" w:customStyle="1" w:styleId="207">
    <w:name w:val="Основной текст207"/>
    <w:basedOn w:val="affffc"/>
    <w:rsid w:val="00F459C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09">
    <w:name w:val="Основной текст209"/>
    <w:basedOn w:val="affffc"/>
    <w:rsid w:val="00F459C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100">
    <w:name w:val="Основной текст210"/>
    <w:basedOn w:val="affffc"/>
    <w:rsid w:val="00F459C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11">
    <w:name w:val="Основной текст211"/>
    <w:basedOn w:val="affffc"/>
    <w:rsid w:val="00F459C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12">
    <w:name w:val="Основной текст212"/>
    <w:basedOn w:val="affffc"/>
    <w:rsid w:val="00F459C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990">
    <w:name w:val="Основной текст (9)9"/>
    <w:basedOn w:val="93"/>
    <w:rsid w:val="00F459CB"/>
    <w:rPr>
      <w:b w:val="0"/>
      <w:bCs w:val="0"/>
      <w:i w:val="0"/>
      <w:iCs w:val="0"/>
      <w:smallCaps w:val="0"/>
      <w:strike w:val="0"/>
      <w:spacing w:val="0"/>
      <w:w w:val="100"/>
      <w:sz w:val="18"/>
      <w:szCs w:val="18"/>
    </w:rPr>
  </w:style>
  <w:style w:type="character" w:customStyle="1" w:styleId="213">
    <w:name w:val="Основной текст213"/>
    <w:basedOn w:val="affffc"/>
    <w:rsid w:val="00F459C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14">
    <w:name w:val="Основной текст214"/>
    <w:basedOn w:val="affffc"/>
    <w:rsid w:val="00F459C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15">
    <w:name w:val="Основной текст215"/>
    <w:basedOn w:val="affffc"/>
    <w:rsid w:val="00F459C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960">
    <w:name w:val="Основной текст (9)6"/>
    <w:basedOn w:val="93"/>
    <w:rsid w:val="00F459CB"/>
    <w:rPr>
      <w:b w:val="0"/>
      <w:bCs w:val="0"/>
      <w:i w:val="0"/>
      <w:iCs w:val="0"/>
      <w:smallCaps w:val="0"/>
      <w:strike w:val="0"/>
      <w:spacing w:val="0"/>
      <w:w w:val="100"/>
      <w:sz w:val="18"/>
      <w:szCs w:val="18"/>
    </w:rPr>
  </w:style>
  <w:style w:type="character" w:customStyle="1" w:styleId="216">
    <w:name w:val="Основной текст216"/>
    <w:basedOn w:val="affffc"/>
    <w:rsid w:val="00F459C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paragraph" w:customStyle="1" w:styleId="910">
    <w:name w:val="Основной текст (9)1"/>
    <w:basedOn w:val="a8"/>
    <w:link w:val="93"/>
    <w:rsid w:val="00F459CB"/>
    <w:pPr>
      <w:shd w:val="clear" w:color="auto" w:fill="FFFFFF"/>
      <w:spacing w:before="120" w:after="120" w:line="0" w:lineRule="atLeast"/>
      <w:ind w:hanging="1340"/>
    </w:pPr>
    <w:rPr>
      <w:rFonts w:ascii="Calibri" w:hAnsi="Calibri"/>
      <w:sz w:val="18"/>
      <w:szCs w:val="18"/>
      <w:lang w:eastAsia="ru-RU"/>
    </w:rPr>
  </w:style>
  <w:style w:type="character" w:customStyle="1" w:styleId="431">
    <w:name w:val="Заголовок №4 (3)_"/>
    <w:basedOn w:val="a9"/>
    <w:link w:val="4310"/>
    <w:rsid w:val="00D24242"/>
    <w:rPr>
      <w:rFonts w:ascii="Times New Roman" w:eastAsia="Times New Roman" w:hAnsi="Times New Roman"/>
      <w:sz w:val="18"/>
      <w:szCs w:val="18"/>
      <w:shd w:val="clear" w:color="auto" w:fill="FFFFFF"/>
    </w:rPr>
  </w:style>
  <w:style w:type="character" w:customStyle="1" w:styleId="142">
    <w:name w:val="Основной текст (14)_"/>
    <w:basedOn w:val="a9"/>
    <w:link w:val="1410"/>
    <w:rsid w:val="00D24242"/>
    <w:rPr>
      <w:sz w:val="19"/>
      <w:szCs w:val="19"/>
      <w:shd w:val="clear" w:color="auto" w:fill="FFFFFF"/>
    </w:rPr>
  </w:style>
  <w:style w:type="character" w:customStyle="1" w:styleId="143">
    <w:name w:val="Основной текст (14)"/>
    <w:basedOn w:val="142"/>
    <w:rsid w:val="00D24242"/>
    <w:rPr>
      <w:sz w:val="19"/>
      <w:szCs w:val="19"/>
      <w:shd w:val="clear" w:color="auto" w:fill="FFFFFF"/>
    </w:rPr>
  </w:style>
  <w:style w:type="character" w:customStyle="1" w:styleId="221">
    <w:name w:val="Основной текст221"/>
    <w:basedOn w:val="affffc"/>
    <w:rsid w:val="00D242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22">
    <w:name w:val="Основной текст222"/>
    <w:basedOn w:val="affffc"/>
    <w:rsid w:val="00D242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23">
    <w:name w:val="Основной текст223"/>
    <w:basedOn w:val="affffc"/>
    <w:rsid w:val="00D242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u w:val="single"/>
      <w:shd w:val="clear" w:color="auto" w:fill="FFFFFF"/>
    </w:rPr>
  </w:style>
  <w:style w:type="character" w:customStyle="1" w:styleId="433">
    <w:name w:val="Заголовок №4 (3)3"/>
    <w:basedOn w:val="431"/>
    <w:rsid w:val="00D24242"/>
    <w:rPr>
      <w:rFonts w:ascii="Times New Roman" w:eastAsia="Times New Roman" w:hAnsi="Times New Roman"/>
      <w:sz w:val="18"/>
      <w:szCs w:val="18"/>
      <w:shd w:val="clear" w:color="auto" w:fill="FFFFFF"/>
    </w:rPr>
  </w:style>
  <w:style w:type="character" w:customStyle="1" w:styleId="432">
    <w:name w:val="Заголовок №4 (3)2"/>
    <w:basedOn w:val="431"/>
    <w:rsid w:val="00D24242"/>
    <w:rPr>
      <w:rFonts w:ascii="Times New Roman" w:eastAsia="Times New Roman" w:hAnsi="Times New Roman"/>
      <w:sz w:val="18"/>
      <w:szCs w:val="18"/>
      <w:shd w:val="clear" w:color="auto" w:fill="FFFFFF"/>
    </w:rPr>
  </w:style>
  <w:style w:type="character" w:customStyle="1" w:styleId="224">
    <w:name w:val="Основной текст224"/>
    <w:basedOn w:val="affffc"/>
    <w:rsid w:val="00D242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81">
    <w:name w:val="Основной текст (18)_"/>
    <w:basedOn w:val="a9"/>
    <w:link w:val="1810"/>
    <w:rsid w:val="00D24242"/>
    <w:rPr>
      <w:rFonts w:ascii="Times New Roman" w:eastAsia="Times New Roman" w:hAnsi="Times New Roman"/>
      <w:sz w:val="16"/>
      <w:szCs w:val="16"/>
      <w:shd w:val="clear" w:color="auto" w:fill="FFFFFF"/>
    </w:rPr>
  </w:style>
  <w:style w:type="character" w:customStyle="1" w:styleId="182">
    <w:name w:val="Основной текст (18)"/>
    <w:basedOn w:val="181"/>
    <w:rsid w:val="00D24242"/>
    <w:rPr>
      <w:rFonts w:ascii="Times New Roman" w:eastAsia="Times New Roman" w:hAnsi="Times New Roman"/>
      <w:sz w:val="16"/>
      <w:szCs w:val="16"/>
      <w:shd w:val="clear" w:color="auto" w:fill="FFFFFF"/>
    </w:rPr>
  </w:style>
  <w:style w:type="paragraph" w:customStyle="1" w:styleId="4310">
    <w:name w:val="Заголовок №4 (3)1"/>
    <w:basedOn w:val="a8"/>
    <w:link w:val="431"/>
    <w:rsid w:val="00D24242"/>
    <w:pPr>
      <w:shd w:val="clear" w:color="auto" w:fill="FFFFFF"/>
      <w:spacing w:after="0" w:line="235" w:lineRule="exact"/>
      <w:ind w:hanging="840"/>
      <w:jc w:val="left"/>
      <w:outlineLvl w:val="3"/>
    </w:pPr>
    <w:rPr>
      <w:rFonts w:eastAsia="Times New Roman"/>
      <w:sz w:val="18"/>
      <w:szCs w:val="18"/>
      <w:lang w:eastAsia="ru-RU"/>
    </w:rPr>
  </w:style>
  <w:style w:type="paragraph" w:customStyle="1" w:styleId="1410">
    <w:name w:val="Основной текст (14)1"/>
    <w:basedOn w:val="a8"/>
    <w:link w:val="142"/>
    <w:rsid w:val="00D24242"/>
    <w:pPr>
      <w:shd w:val="clear" w:color="auto" w:fill="FFFFFF"/>
      <w:spacing w:after="0" w:line="0" w:lineRule="atLeast"/>
      <w:ind w:firstLine="0"/>
      <w:jc w:val="left"/>
    </w:pPr>
    <w:rPr>
      <w:rFonts w:ascii="Calibri" w:hAnsi="Calibri"/>
      <w:sz w:val="19"/>
      <w:szCs w:val="19"/>
      <w:lang w:eastAsia="ru-RU"/>
    </w:rPr>
  </w:style>
  <w:style w:type="paragraph" w:customStyle="1" w:styleId="1810">
    <w:name w:val="Основной текст (18)1"/>
    <w:basedOn w:val="a8"/>
    <w:link w:val="181"/>
    <w:rsid w:val="00D24242"/>
    <w:pPr>
      <w:shd w:val="clear" w:color="auto" w:fill="FFFFFF"/>
      <w:spacing w:after="0" w:line="245" w:lineRule="exact"/>
      <w:ind w:firstLine="0"/>
      <w:jc w:val="left"/>
    </w:pPr>
    <w:rPr>
      <w:rFonts w:eastAsia="Times New Roman"/>
      <w:sz w:val="16"/>
      <w:szCs w:val="16"/>
      <w:lang w:eastAsia="ru-RU"/>
    </w:rPr>
  </w:style>
  <w:style w:type="character" w:customStyle="1" w:styleId="225">
    <w:name w:val="Основной текст225"/>
    <w:basedOn w:val="affffc"/>
    <w:rsid w:val="00D242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26">
    <w:name w:val="Основной текст226"/>
    <w:basedOn w:val="affffc"/>
    <w:rsid w:val="00D242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27">
    <w:name w:val="Основной текст227"/>
    <w:basedOn w:val="affffc"/>
    <w:rsid w:val="00D242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28">
    <w:name w:val="Основной текст228"/>
    <w:basedOn w:val="affffc"/>
    <w:rsid w:val="00D242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29">
    <w:name w:val="Основной текст229"/>
    <w:basedOn w:val="affffc"/>
    <w:rsid w:val="00D242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15">
    <w:name w:val="Основной текст (11)5"/>
    <w:basedOn w:val="110"/>
    <w:rsid w:val="00D242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</w:rPr>
  </w:style>
  <w:style w:type="character" w:customStyle="1" w:styleId="111pt">
    <w:name w:val="Основной текст (11) + Интервал 1 pt"/>
    <w:basedOn w:val="110"/>
    <w:rsid w:val="00D242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20"/>
      <w:sz w:val="18"/>
      <w:szCs w:val="18"/>
    </w:rPr>
  </w:style>
  <w:style w:type="character" w:customStyle="1" w:styleId="190">
    <w:name w:val="Основной текст (19)_"/>
    <w:basedOn w:val="a9"/>
    <w:link w:val="1910"/>
    <w:rsid w:val="00D24242"/>
    <w:rPr>
      <w:shd w:val="clear" w:color="auto" w:fill="FFFFFF"/>
    </w:rPr>
  </w:style>
  <w:style w:type="character" w:customStyle="1" w:styleId="195">
    <w:name w:val="Основной текст (19)"/>
    <w:basedOn w:val="190"/>
    <w:rsid w:val="00D24242"/>
    <w:rPr>
      <w:shd w:val="clear" w:color="auto" w:fill="FFFFFF"/>
    </w:rPr>
  </w:style>
  <w:style w:type="paragraph" w:customStyle="1" w:styleId="111">
    <w:name w:val="Основной текст (11)1"/>
    <w:basedOn w:val="a8"/>
    <w:link w:val="110"/>
    <w:rsid w:val="00D24242"/>
    <w:pPr>
      <w:shd w:val="clear" w:color="auto" w:fill="FFFFFF"/>
      <w:spacing w:before="120" w:after="0" w:line="0" w:lineRule="atLeast"/>
      <w:ind w:hanging="280"/>
    </w:pPr>
    <w:rPr>
      <w:rFonts w:eastAsia="Times New Roman"/>
      <w:sz w:val="18"/>
      <w:szCs w:val="18"/>
      <w:lang w:eastAsia="ru-RU"/>
    </w:rPr>
  </w:style>
  <w:style w:type="paragraph" w:customStyle="1" w:styleId="1910">
    <w:name w:val="Основной текст (19)1"/>
    <w:basedOn w:val="a8"/>
    <w:link w:val="190"/>
    <w:rsid w:val="00D24242"/>
    <w:pPr>
      <w:shd w:val="clear" w:color="auto" w:fill="FFFFFF"/>
      <w:spacing w:after="0" w:line="0" w:lineRule="atLeast"/>
      <w:ind w:firstLine="0"/>
      <w:jc w:val="right"/>
    </w:pPr>
    <w:rPr>
      <w:rFonts w:ascii="Calibri" w:hAnsi="Calibri"/>
      <w:sz w:val="20"/>
      <w:szCs w:val="20"/>
      <w:lang w:eastAsia="ru-RU"/>
    </w:rPr>
  </w:style>
  <w:style w:type="character" w:customStyle="1" w:styleId="951">
    <w:name w:val="Основной текст (9)5"/>
    <w:basedOn w:val="93"/>
    <w:rsid w:val="0038688D"/>
    <w:rPr>
      <w:b w:val="0"/>
      <w:bCs w:val="0"/>
      <w:i w:val="0"/>
      <w:iCs w:val="0"/>
      <w:smallCaps w:val="0"/>
      <w:strike w:val="0"/>
      <w:spacing w:val="0"/>
      <w:w w:val="100"/>
      <w:sz w:val="18"/>
      <w:szCs w:val="18"/>
    </w:rPr>
  </w:style>
  <w:style w:type="character" w:customStyle="1" w:styleId="2300">
    <w:name w:val="Основной текст230"/>
    <w:basedOn w:val="affffc"/>
    <w:rsid w:val="0038688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31">
    <w:name w:val="Основной текст231"/>
    <w:basedOn w:val="affffc"/>
    <w:rsid w:val="0038688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14">
    <w:name w:val="Основной текст (11)4"/>
    <w:basedOn w:val="110"/>
    <w:rsid w:val="0038688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</w:rPr>
  </w:style>
  <w:style w:type="character" w:customStyle="1" w:styleId="208">
    <w:name w:val="Основной текст (20)_"/>
    <w:basedOn w:val="a9"/>
    <w:link w:val="2010"/>
    <w:rsid w:val="0038688D"/>
    <w:rPr>
      <w:rFonts w:ascii="Trebuchet MS" w:eastAsia="Trebuchet MS" w:hAnsi="Trebuchet MS" w:cs="Trebuchet MS"/>
      <w:sz w:val="15"/>
      <w:szCs w:val="15"/>
      <w:shd w:val="clear" w:color="auto" w:fill="FFFFFF"/>
    </w:rPr>
  </w:style>
  <w:style w:type="character" w:customStyle="1" w:styleId="20a">
    <w:name w:val="Основной текст (20)"/>
    <w:basedOn w:val="208"/>
    <w:rsid w:val="0038688D"/>
    <w:rPr>
      <w:rFonts w:ascii="Trebuchet MS" w:eastAsia="Trebuchet MS" w:hAnsi="Trebuchet MS" w:cs="Trebuchet MS"/>
      <w:sz w:val="15"/>
      <w:szCs w:val="15"/>
      <w:shd w:val="clear" w:color="auto" w:fill="FFFFFF"/>
    </w:rPr>
  </w:style>
  <w:style w:type="paragraph" w:customStyle="1" w:styleId="2010">
    <w:name w:val="Основной текст (20)1"/>
    <w:basedOn w:val="a8"/>
    <w:link w:val="208"/>
    <w:rsid w:val="0038688D"/>
    <w:pPr>
      <w:shd w:val="clear" w:color="auto" w:fill="FFFFFF"/>
      <w:spacing w:after="0" w:line="0" w:lineRule="atLeast"/>
      <w:ind w:firstLine="0"/>
      <w:jc w:val="left"/>
    </w:pPr>
    <w:rPr>
      <w:rFonts w:ascii="Trebuchet MS" w:eastAsia="Trebuchet MS" w:hAnsi="Trebuchet MS" w:cs="Trebuchet MS"/>
      <w:sz w:val="15"/>
      <w:szCs w:val="15"/>
      <w:lang w:eastAsia="ru-RU"/>
    </w:rPr>
  </w:style>
  <w:style w:type="character" w:customStyle="1" w:styleId="45">
    <w:name w:val="Подпись к таблице4"/>
    <w:basedOn w:val="afffff"/>
    <w:rsid w:val="0038688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</w:rPr>
  </w:style>
  <w:style w:type="character" w:customStyle="1" w:styleId="232">
    <w:name w:val="Основной текст232"/>
    <w:basedOn w:val="affffc"/>
    <w:rsid w:val="0038688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940">
    <w:name w:val="Основной текст (9)4"/>
    <w:basedOn w:val="93"/>
    <w:rsid w:val="0038688D"/>
    <w:rPr>
      <w:b w:val="0"/>
      <w:bCs w:val="0"/>
      <w:i w:val="0"/>
      <w:iCs w:val="0"/>
      <w:smallCaps w:val="0"/>
      <w:strike w:val="0"/>
      <w:spacing w:val="0"/>
      <w:w w:val="100"/>
      <w:sz w:val="18"/>
      <w:szCs w:val="18"/>
    </w:rPr>
  </w:style>
  <w:style w:type="character" w:customStyle="1" w:styleId="233">
    <w:name w:val="Основной текст233"/>
    <w:basedOn w:val="affffc"/>
    <w:rsid w:val="0038688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130">
    <w:name w:val="Основной текст (11)3"/>
    <w:basedOn w:val="110"/>
    <w:rsid w:val="0038688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</w:rPr>
  </w:style>
  <w:style w:type="character" w:customStyle="1" w:styleId="1120">
    <w:name w:val="Основной текст (11)2"/>
    <w:basedOn w:val="110"/>
    <w:rsid w:val="0038688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</w:rPr>
  </w:style>
  <w:style w:type="character" w:customStyle="1" w:styleId="234">
    <w:name w:val="Основной текст234"/>
    <w:basedOn w:val="affffc"/>
    <w:rsid w:val="0038688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17">
    <w:name w:val="Основной текст (21)_"/>
    <w:basedOn w:val="a9"/>
    <w:link w:val="2110"/>
    <w:rsid w:val="0038688D"/>
    <w:rPr>
      <w:rFonts w:ascii="Tahoma" w:eastAsia="Tahoma" w:hAnsi="Tahoma" w:cs="Tahoma"/>
      <w:spacing w:val="10"/>
      <w:sz w:val="15"/>
      <w:szCs w:val="15"/>
      <w:shd w:val="clear" w:color="auto" w:fill="FFFFFF"/>
    </w:rPr>
  </w:style>
  <w:style w:type="character" w:customStyle="1" w:styleId="218">
    <w:name w:val="Основной текст (21)"/>
    <w:basedOn w:val="217"/>
    <w:rsid w:val="0038688D"/>
    <w:rPr>
      <w:rFonts w:ascii="Tahoma" w:eastAsia="Tahoma" w:hAnsi="Tahoma" w:cs="Tahoma"/>
      <w:spacing w:val="10"/>
      <w:sz w:val="15"/>
      <w:szCs w:val="15"/>
      <w:shd w:val="clear" w:color="auto" w:fill="FFFFFF"/>
    </w:rPr>
  </w:style>
  <w:style w:type="character" w:customStyle="1" w:styleId="22a">
    <w:name w:val="Основной текст (22)_"/>
    <w:basedOn w:val="a9"/>
    <w:link w:val="2210"/>
    <w:rsid w:val="0038688D"/>
    <w:rPr>
      <w:sz w:val="21"/>
      <w:szCs w:val="21"/>
      <w:shd w:val="clear" w:color="auto" w:fill="FFFFFF"/>
    </w:rPr>
  </w:style>
  <w:style w:type="character" w:customStyle="1" w:styleId="22b">
    <w:name w:val="Основной текст (22)"/>
    <w:basedOn w:val="22a"/>
    <w:rsid w:val="0038688D"/>
    <w:rPr>
      <w:sz w:val="21"/>
      <w:szCs w:val="21"/>
      <w:shd w:val="clear" w:color="auto" w:fill="FFFFFF"/>
    </w:rPr>
  </w:style>
  <w:style w:type="character" w:customStyle="1" w:styleId="38">
    <w:name w:val="Подпись к таблице3"/>
    <w:basedOn w:val="afffff"/>
    <w:rsid w:val="0038688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</w:rPr>
  </w:style>
  <w:style w:type="character" w:customStyle="1" w:styleId="2b">
    <w:name w:val="Подпись к таблице2"/>
    <w:basedOn w:val="afffff"/>
    <w:rsid w:val="0038688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</w:rPr>
  </w:style>
  <w:style w:type="paragraph" w:customStyle="1" w:styleId="18">
    <w:name w:val="Подпись к таблице1"/>
    <w:basedOn w:val="a8"/>
    <w:link w:val="afffff"/>
    <w:rsid w:val="0038688D"/>
    <w:pPr>
      <w:shd w:val="clear" w:color="auto" w:fill="FFFFFF"/>
      <w:spacing w:after="0" w:line="0" w:lineRule="atLeast"/>
      <w:ind w:firstLine="0"/>
      <w:jc w:val="left"/>
    </w:pPr>
    <w:rPr>
      <w:rFonts w:eastAsia="Times New Roman"/>
      <w:sz w:val="18"/>
      <w:szCs w:val="18"/>
      <w:lang w:eastAsia="ru-RU"/>
    </w:rPr>
  </w:style>
  <w:style w:type="paragraph" w:customStyle="1" w:styleId="2110">
    <w:name w:val="Основной текст (21)1"/>
    <w:basedOn w:val="a8"/>
    <w:link w:val="217"/>
    <w:rsid w:val="0038688D"/>
    <w:pPr>
      <w:shd w:val="clear" w:color="auto" w:fill="FFFFFF"/>
      <w:spacing w:after="0" w:line="0" w:lineRule="atLeast"/>
      <w:ind w:firstLine="0"/>
      <w:jc w:val="left"/>
    </w:pPr>
    <w:rPr>
      <w:rFonts w:ascii="Tahoma" w:eastAsia="Tahoma" w:hAnsi="Tahoma" w:cs="Tahoma"/>
      <w:spacing w:val="10"/>
      <w:sz w:val="15"/>
      <w:szCs w:val="15"/>
      <w:lang w:eastAsia="ru-RU"/>
    </w:rPr>
  </w:style>
  <w:style w:type="paragraph" w:customStyle="1" w:styleId="2210">
    <w:name w:val="Основной текст (22)1"/>
    <w:basedOn w:val="a8"/>
    <w:link w:val="22a"/>
    <w:rsid w:val="0038688D"/>
    <w:pPr>
      <w:shd w:val="clear" w:color="auto" w:fill="FFFFFF"/>
      <w:spacing w:after="0" w:line="0" w:lineRule="atLeast"/>
      <w:ind w:firstLine="0"/>
      <w:jc w:val="left"/>
    </w:pPr>
    <w:rPr>
      <w:rFonts w:ascii="Calibri" w:hAnsi="Calibri"/>
      <w:sz w:val="21"/>
      <w:szCs w:val="21"/>
      <w:lang w:eastAsia="ru-RU"/>
    </w:rPr>
  </w:style>
  <w:style w:type="character" w:customStyle="1" w:styleId="235">
    <w:name w:val="Основной текст235"/>
    <w:basedOn w:val="affffc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36">
    <w:name w:val="Основной текст236"/>
    <w:basedOn w:val="affffc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u w:val="single"/>
      <w:shd w:val="clear" w:color="auto" w:fill="FFFFFF"/>
    </w:rPr>
  </w:style>
  <w:style w:type="character" w:customStyle="1" w:styleId="238">
    <w:name w:val="Основной текст238"/>
    <w:basedOn w:val="affffc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39">
    <w:name w:val="Основной текст239"/>
    <w:basedOn w:val="affffc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400">
    <w:name w:val="Основной текст240"/>
    <w:basedOn w:val="affffc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37">
    <w:name w:val="Основной текст (23)_"/>
    <w:basedOn w:val="a9"/>
    <w:link w:val="2310"/>
    <w:rsid w:val="00D215FF"/>
    <w:rPr>
      <w:sz w:val="19"/>
      <w:szCs w:val="19"/>
      <w:shd w:val="clear" w:color="auto" w:fill="FFFFFF"/>
    </w:rPr>
  </w:style>
  <w:style w:type="character" w:customStyle="1" w:styleId="23a">
    <w:name w:val="Основной текст (23)"/>
    <w:basedOn w:val="237"/>
    <w:rsid w:val="00D215FF"/>
    <w:rPr>
      <w:sz w:val="19"/>
      <w:szCs w:val="19"/>
      <w:shd w:val="clear" w:color="auto" w:fill="FFFFFF"/>
    </w:rPr>
  </w:style>
  <w:style w:type="character" w:customStyle="1" w:styleId="241">
    <w:name w:val="Основной текст241"/>
    <w:basedOn w:val="affffc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42">
    <w:name w:val="Основной текст242"/>
    <w:basedOn w:val="affffc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43">
    <w:name w:val="Основной текст243"/>
    <w:basedOn w:val="affffc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44">
    <w:name w:val="Основной текст244"/>
    <w:basedOn w:val="affffc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45">
    <w:name w:val="Основной текст245"/>
    <w:basedOn w:val="affffc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8pt">
    <w:name w:val="Основной текст + 8 pt"/>
    <w:basedOn w:val="affffc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6"/>
      <w:szCs w:val="16"/>
      <w:shd w:val="clear" w:color="auto" w:fill="FFFFFF"/>
    </w:rPr>
  </w:style>
  <w:style w:type="character" w:customStyle="1" w:styleId="246">
    <w:name w:val="Основной текст246"/>
    <w:basedOn w:val="affffc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85">
    <w:name w:val="Основной текст (18)5"/>
    <w:basedOn w:val="181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6"/>
      <w:szCs w:val="16"/>
      <w:shd w:val="clear" w:color="auto" w:fill="FFFFFF"/>
    </w:rPr>
  </w:style>
  <w:style w:type="character" w:customStyle="1" w:styleId="184">
    <w:name w:val="Основной текст (18)4"/>
    <w:basedOn w:val="181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6"/>
      <w:szCs w:val="16"/>
      <w:shd w:val="clear" w:color="auto" w:fill="FFFFFF"/>
    </w:rPr>
  </w:style>
  <w:style w:type="paragraph" w:customStyle="1" w:styleId="2310">
    <w:name w:val="Основной текст (23)1"/>
    <w:basedOn w:val="a8"/>
    <w:link w:val="237"/>
    <w:rsid w:val="00D215FF"/>
    <w:pPr>
      <w:shd w:val="clear" w:color="auto" w:fill="FFFFFF"/>
      <w:spacing w:after="0" w:line="0" w:lineRule="atLeast"/>
      <w:ind w:firstLine="0"/>
      <w:jc w:val="right"/>
    </w:pPr>
    <w:rPr>
      <w:rFonts w:ascii="Calibri" w:hAnsi="Calibri"/>
      <w:sz w:val="19"/>
      <w:szCs w:val="19"/>
      <w:lang w:eastAsia="ru-RU"/>
    </w:rPr>
  </w:style>
  <w:style w:type="character" w:customStyle="1" w:styleId="921">
    <w:name w:val="Основной текст (9)2"/>
    <w:basedOn w:val="93"/>
    <w:rsid w:val="00D215FF"/>
    <w:rPr>
      <w:b w:val="0"/>
      <w:bCs w:val="0"/>
      <w:i w:val="0"/>
      <w:iCs w:val="0"/>
      <w:smallCaps w:val="0"/>
      <w:strike w:val="0"/>
      <w:spacing w:val="0"/>
      <w:w w:val="100"/>
      <w:sz w:val="18"/>
      <w:szCs w:val="18"/>
    </w:rPr>
  </w:style>
  <w:style w:type="character" w:customStyle="1" w:styleId="255">
    <w:name w:val="Основной текст255"/>
    <w:basedOn w:val="affffc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56">
    <w:name w:val="Основной текст256"/>
    <w:basedOn w:val="affffc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57">
    <w:name w:val="Основной текст257"/>
    <w:basedOn w:val="affffc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58">
    <w:name w:val="Основной текст258"/>
    <w:basedOn w:val="affffc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59">
    <w:name w:val="Основной текст259"/>
    <w:basedOn w:val="affffc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60">
    <w:name w:val="Основной текст260"/>
    <w:basedOn w:val="affffc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61">
    <w:name w:val="Основной текст261"/>
    <w:basedOn w:val="affffc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62">
    <w:name w:val="Основной текст262"/>
    <w:basedOn w:val="affffc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63">
    <w:name w:val="Основной текст263"/>
    <w:basedOn w:val="affffc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64">
    <w:name w:val="Основной текст264"/>
    <w:basedOn w:val="affffc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265">
    <w:name w:val="Основной текст265"/>
    <w:basedOn w:val="affffc"/>
    <w:rsid w:val="00D215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paragraph" w:customStyle="1" w:styleId="tgtextbasicjustify">
    <w:name w:val="tg_text_basic_justify"/>
    <w:qFormat/>
    <w:rsid w:val="009B706F"/>
    <w:pPr>
      <w:spacing w:line="360" w:lineRule="auto"/>
      <w:ind w:firstLine="851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tgbullets1">
    <w:name w:val="tg_bullets1"/>
    <w:basedOn w:val="tgtextbasicjustify"/>
    <w:link w:val="tgbullets10"/>
    <w:rsid w:val="009B706F"/>
    <w:pPr>
      <w:numPr>
        <w:numId w:val="11"/>
      </w:numPr>
    </w:pPr>
  </w:style>
  <w:style w:type="character" w:customStyle="1" w:styleId="tgbullets10">
    <w:name w:val="tg_bullets1 Знак"/>
    <w:link w:val="tgbullets1"/>
    <w:locked/>
    <w:rsid w:val="009B706F"/>
    <w:rPr>
      <w:rFonts w:ascii="Times New Roman" w:eastAsia="Times New Roman" w:hAnsi="Times New Roman"/>
      <w:sz w:val="24"/>
      <w:szCs w:val="24"/>
    </w:rPr>
  </w:style>
  <w:style w:type="paragraph" w:customStyle="1" w:styleId="2140">
    <w:name w:val="Стиль Заголовок 2 + 14 пт Междустр.интервал:  полуторный"/>
    <w:basedOn w:val="20"/>
    <w:rsid w:val="001356CB"/>
    <w:pPr>
      <w:keepLines w:val="0"/>
      <w:tabs>
        <w:tab w:val="num" w:pos="576"/>
      </w:tabs>
      <w:spacing w:before="180" w:after="60"/>
      <w:ind w:left="576" w:hanging="576"/>
    </w:pPr>
    <w:rPr>
      <w:rFonts w:ascii="Times New Roman" w:eastAsia="Times New Roman" w:hAnsi="Times New Roman"/>
      <w:iCs/>
      <w:szCs w:val="28"/>
      <w:lang w:eastAsia="ru-RU"/>
    </w:rPr>
  </w:style>
  <w:style w:type="paragraph" w:customStyle="1" w:styleId="39">
    <w:name w:val="стиль заголовок 3"/>
    <w:basedOn w:val="a8"/>
    <w:rsid w:val="001356CB"/>
    <w:pPr>
      <w:keepNext/>
      <w:tabs>
        <w:tab w:val="num" w:pos="720"/>
      </w:tabs>
      <w:spacing w:before="240" w:after="60"/>
      <w:ind w:left="720" w:hanging="720"/>
      <w:outlineLvl w:val="2"/>
    </w:pPr>
    <w:rPr>
      <w:rFonts w:eastAsia="Times New Roman"/>
      <w:b/>
      <w:bCs/>
      <w:i/>
      <w:sz w:val="28"/>
      <w:szCs w:val="28"/>
      <w:lang w:eastAsia="ru-RU"/>
    </w:rPr>
  </w:style>
  <w:style w:type="paragraph" w:customStyle="1" w:styleId="afffff3">
    <w:name w:val="Для текста"/>
    <w:basedOn w:val="a8"/>
    <w:link w:val="afffff4"/>
    <w:rsid w:val="001356CB"/>
    <w:pPr>
      <w:spacing w:after="0"/>
    </w:pPr>
    <w:rPr>
      <w:rFonts w:eastAsia="Times New Roman"/>
      <w:sz w:val="28"/>
      <w:szCs w:val="28"/>
      <w:lang w:val="x-none"/>
    </w:rPr>
  </w:style>
  <w:style w:type="character" w:customStyle="1" w:styleId="afffff4">
    <w:name w:val="Для текста Знак"/>
    <w:link w:val="afffff3"/>
    <w:rsid w:val="001356CB"/>
    <w:rPr>
      <w:rFonts w:ascii="Times New Roman" w:eastAsia="Times New Roman" w:hAnsi="Times New Roman"/>
      <w:sz w:val="28"/>
      <w:szCs w:val="28"/>
      <w:lang w:val="x-none" w:eastAsia="en-US"/>
    </w:rPr>
  </w:style>
  <w:style w:type="character" w:customStyle="1" w:styleId="ad">
    <w:name w:val="Абзац списка Знак"/>
    <w:aliases w:val="Bullet List Знак,FooterText Знак,numbered Знак,Paragraphe de liste1 Знак,lp1 Знак,Table-Normal Знак,RSHB_Table-Normal Знак"/>
    <w:link w:val="ac"/>
    <w:uiPriority w:val="34"/>
    <w:locked/>
    <w:rsid w:val="00571C6F"/>
    <w:rPr>
      <w:rFonts w:ascii="Times New Roman" w:hAnsi="Times New Roman"/>
      <w:sz w:val="24"/>
      <w:szCs w:val="22"/>
      <w:lang w:eastAsia="en-US"/>
    </w:rPr>
  </w:style>
  <w:style w:type="paragraph" w:styleId="2c">
    <w:name w:val="Body Text 2"/>
    <w:basedOn w:val="a8"/>
    <w:link w:val="2d"/>
    <w:uiPriority w:val="99"/>
    <w:semiHidden/>
    <w:unhideWhenUsed/>
    <w:rsid w:val="00171F4E"/>
    <w:pPr>
      <w:spacing w:after="120" w:line="480" w:lineRule="auto"/>
    </w:pPr>
  </w:style>
  <w:style w:type="character" w:customStyle="1" w:styleId="2d">
    <w:name w:val="Основной текст 2 Знак"/>
    <w:basedOn w:val="a9"/>
    <w:link w:val="2c"/>
    <w:uiPriority w:val="99"/>
    <w:semiHidden/>
    <w:rsid w:val="00171F4E"/>
    <w:rPr>
      <w:rFonts w:ascii="Times New Roman" w:hAnsi="Times New Roman"/>
      <w:sz w:val="24"/>
      <w:szCs w:val="22"/>
      <w:lang w:eastAsia="en-US"/>
    </w:rPr>
  </w:style>
  <w:style w:type="paragraph" w:customStyle="1" w:styleId="a5">
    <w:name w:val="КомментарийГОСТСписок"/>
    <w:basedOn w:val="a8"/>
    <w:rsid w:val="001D68DA"/>
    <w:pPr>
      <w:keepNext/>
      <w:numPr>
        <w:numId w:val="12"/>
      </w:numPr>
      <w:spacing w:after="0"/>
    </w:pPr>
    <w:rPr>
      <w:rFonts w:eastAsia="Times New Roman"/>
      <w:color w:val="800000"/>
      <w:szCs w:val="20"/>
    </w:rPr>
  </w:style>
  <w:style w:type="paragraph" w:customStyle="1" w:styleId="a6">
    <w:name w:val="Раздел приложения"/>
    <w:basedOn w:val="a8"/>
    <w:next w:val="a8"/>
    <w:rsid w:val="001D68DA"/>
    <w:pPr>
      <w:keepNext/>
      <w:numPr>
        <w:ilvl w:val="1"/>
        <w:numId w:val="12"/>
      </w:numPr>
      <w:spacing w:before="240" w:after="0"/>
      <w:jc w:val="left"/>
    </w:pPr>
    <w:rPr>
      <w:rFonts w:ascii="Arial" w:eastAsia="Times New Roman" w:hAnsi="Arial"/>
      <w:b/>
      <w:noProof/>
      <w:szCs w:val="20"/>
    </w:rPr>
  </w:style>
  <w:style w:type="character" w:styleId="afffff5">
    <w:name w:val="footnote reference"/>
    <w:uiPriority w:val="99"/>
    <w:rsid w:val="008D5BA9"/>
    <w:rPr>
      <w:vertAlign w:val="superscript"/>
    </w:rPr>
  </w:style>
  <w:style w:type="character" w:customStyle="1" w:styleId="afff0">
    <w:name w:val="Текст сноски Знак"/>
    <w:link w:val="afff"/>
    <w:uiPriority w:val="99"/>
    <w:rsid w:val="008D5BA9"/>
    <w:rPr>
      <w:rFonts w:ascii="Times New Roman" w:eastAsia="Times New Roman" w:hAnsi="Times New Roman" w:cs="Arial"/>
      <w:sz w:val="16"/>
      <w:szCs w:val="16"/>
    </w:rPr>
  </w:style>
  <w:style w:type="character" w:customStyle="1" w:styleId="af2">
    <w:name w:val="Название объекта Знак"/>
    <w:aliases w:val="Название таблиц Знак,Ви6 Знак,Таблица №_Рисунок № Знак,Название рисунка Знак,Название объекта Знак Знак Знак1,Название объекта Знак Знак Знак Знак,Название объекта Знак1 Знак Знак,Название объекта Знак1 Знак2,Caption Char Знак"/>
    <w:link w:val="af1"/>
    <w:uiPriority w:val="35"/>
    <w:locked/>
    <w:rsid w:val="008D5BA9"/>
    <w:rPr>
      <w:rFonts w:ascii="Times New Roman" w:hAnsi="Times New Roman"/>
      <w:bCs/>
      <w:sz w:val="24"/>
      <w:szCs w:val="18"/>
      <w:lang w:eastAsia="en-US"/>
    </w:rPr>
  </w:style>
  <w:style w:type="character" w:customStyle="1" w:styleId="yt-dictionary-meaning2">
    <w:name w:val="yt-dictionary-meaning2"/>
    <w:basedOn w:val="a9"/>
    <w:rsid w:val="00FD16F4"/>
  </w:style>
  <w:style w:type="paragraph" w:customStyle="1" w:styleId="tgimage">
    <w:name w:val="tg_image"/>
    <w:rsid w:val="009236F5"/>
    <w:pPr>
      <w:keepNext/>
      <w:spacing w:line="360" w:lineRule="auto"/>
      <w:jc w:val="center"/>
    </w:pPr>
    <w:rPr>
      <w:rFonts w:ascii="Arial" w:eastAsia="Times New Roman" w:hAnsi="Arial"/>
      <w:sz w:val="24"/>
      <w:szCs w:val="24"/>
    </w:rPr>
  </w:style>
  <w:style w:type="paragraph" w:customStyle="1" w:styleId="tgimagename">
    <w:name w:val="tg_image_name"/>
    <w:next w:val="a8"/>
    <w:link w:val="tgimagename0"/>
    <w:rsid w:val="009236F5"/>
    <w:pPr>
      <w:spacing w:line="360" w:lineRule="auto"/>
      <w:jc w:val="center"/>
    </w:pPr>
    <w:rPr>
      <w:rFonts w:ascii="Arial" w:eastAsia="Times New Roman" w:hAnsi="Arial"/>
      <w:sz w:val="24"/>
      <w:szCs w:val="24"/>
      <w:lang w:val="en-US"/>
    </w:rPr>
  </w:style>
  <w:style w:type="character" w:customStyle="1" w:styleId="tgimagename0">
    <w:name w:val="tg_image_name Знак"/>
    <w:link w:val="tgimagename"/>
    <w:rsid w:val="009236F5"/>
    <w:rPr>
      <w:rFonts w:ascii="Arial" w:eastAsia="Times New Roman" w:hAnsi="Arial"/>
      <w:sz w:val="24"/>
      <w:szCs w:val="24"/>
      <w:lang w:val="en-US"/>
    </w:rPr>
  </w:style>
  <w:style w:type="character" w:customStyle="1" w:styleId="vpTextbasic">
    <w:name w:val="vp_Text_(basic) Знак Знак"/>
    <w:link w:val="vpTextbasic0"/>
    <w:rsid w:val="009236F5"/>
    <w:rPr>
      <w:rFonts w:ascii="Arial" w:hAnsi="Arial"/>
      <w:sz w:val="24"/>
      <w:szCs w:val="24"/>
    </w:rPr>
  </w:style>
  <w:style w:type="paragraph" w:customStyle="1" w:styleId="vpTextbasic0">
    <w:name w:val="vp_Text_(basic)"/>
    <w:link w:val="vpTextbasic"/>
    <w:qFormat/>
    <w:rsid w:val="009236F5"/>
    <w:pPr>
      <w:spacing w:line="360" w:lineRule="auto"/>
      <w:ind w:firstLine="851"/>
      <w:jc w:val="both"/>
    </w:pPr>
    <w:rPr>
      <w:rFonts w:ascii="Arial" w:hAnsi="Arial"/>
      <w:sz w:val="24"/>
      <w:szCs w:val="24"/>
    </w:rPr>
  </w:style>
  <w:style w:type="paragraph" w:customStyle="1" w:styleId="tgtabletitle">
    <w:name w:val="tg_table_title"/>
    <w:qFormat/>
    <w:rsid w:val="009236F5"/>
    <w:pPr>
      <w:keepNext/>
      <w:suppressAutoHyphens/>
      <w:spacing w:before="120" w:after="120"/>
      <w:jc w:val="center"/>
    </w:pPr>
    <w:rPr>
      <w:rFonts w:ascii="Arial" w:eastAsia="Times New Roman" w:hAnsi="Arial"/>
      <w:b/>
      <w:sz w:val="24"/>
      <w:szCs w:val="24"/>
    </w:rPr>
  </w:style>
  <w:style w:type="paragraph" w:customStyle="1" w:styleId="tgtablebodyleft">
    <w:name w:val="tg_table_body_left"/>
    <w:qFormat/>
    <w:rsid w:val="009236F5"/>
    <w:rPr>
      <w:rFonts w:ascii="Arial" w:eastAsia="Times New Roman" w:hAnsi="Arial"/>
      <w:sz w:val="24"/>
      <w:szCs w:val="24"/>
    </w:rPr>
  </w:style>
  <w:style w:type="paragraph" w:customStyle="1" w:styleId="tgtablename">
    <w:name w:val="tg_table_name"/>
    <w:next w:val="a8"/>
    <w:rsid w:val="009236F5"/>
    <w:pPr>
      <w:keepNext/>
      <w:suppressAutoHyphens/>
      <w:spacing w:line="360" w:lineRule="auto"/>
    </w:pPr>
    <w:rPr>
      <w:rFonts w:ascii="Arial" w:eastAsia="Times New Roman" w:hAnsi="Arial"/>
      <w:sz w:val="24"/>
      <w:szCs w:val="24"/>
    </w:rPr>
  </w:style>
  <w:style w:type="paragraph" w:customStyle="1" w:styleId="a3">
    <w:name w:val="Маркированный список с отступом"/>
    <w:basedOn w:val="a8"/>
    <w:rsid w:val="009236F5"/>
    <w:pPr>
      <w:keepNext/>
      <w:numPr>
        <w:numId w:val="13"/>
      </w:numPr>
      <w:tabs>
        <w:tab w:val="clear" w:pos="1080"/>
        <w:tab w:val="num" w:pos="1482"/>
      </w:tabs>
      <w:spacing w:after="0"/>
      <w:ind w:left="1152" w:hanging="30"/>
    </w:pPr>
    <w:rPr>
      <w:rFonts w:eastAsia="Times New Roman"/>
      <w:szCs w:val="20"/>
    </w:rPr>
  </w:style>
  <w:style w:type="paragraph" w:customStyle="1" w:styleId="a2">
    <w:name w:val="Маркир. список"/>
    <w:basedOn w:val="af3"/>
    <w:rsid w:val="002B521C"/>
    <w:pPr>
      <w:keepNext/>
      <w:numPr>
        <w:numId w:val="14"/>
      </w:numPr>
      <w:spacing w:line="360" w:lineRule="auto"/>
    </w:pPr>
    <w:rPr>
      <w:rFonts w:cs="Arial"/>
      <w:sz w:val="24"/>
      <w:szCs w:val="20"/>
      <w:lang w:val="ru-RU" w:eastAsia="en-US"/>
    </w:rPr>
  </w:style>
  <w:style w:type="character" w:customStyle="1" w:styleId="afff7">
    <w:name w:val="Заголовок Знак"/>
    <w:basedOn w:val="a9"/>
    <w:link w:val="afff6"/>
    <w:uiPriority w:val="10"/>
    <w:rsid w:val="005D3364"/>
    <w:rPr>
      <w:rFonts w:ascii="Times New Roman" w:eastAsia="Times New Roman" w:hAnsi="Times New Roman" w:cs="Arial"/>
      <w:kern w:val="28"/>
      <w:sz w:val="26"/>
      <w:szCs w:val="26"/>
    </w:rPr>
  </w:style>
  <w:style w:type="character" w:customStyle="1" w:styleId="shorttext">
    <w:name w:val="short_text"/>
    <w:basedOn w:val="a9"/>
    <w:rsid w:val="005D3364"/>
  </w:style>
  <w:style w:type="character" w:customStyle="1" w:styleId="hps">
    <w:name w:val="hps"/>
    <w:basedOn w:val="a9"/>
    <w:rsid w:val="005D3364"/>
  </w:style>
  <w:style w:type="table" w:styleId="5a">
    <w:name w:val="Plain Table 5"/>
    <w:basedOn w:val="aa"/>
    <w:uiPriority w:val="45"/>
    <w:rsid w:val="005D3364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3a">
    <w:name w:val="Plain Table 3"/>
    <w:basedOn w:val="aa"/>
    <w:uiPriority w:val="43"/>
    <w:rsid w:val="005D3364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2e">
    <w:name w:val="Plain Table 2"/>
    <w:basedOn w:val="aa"/>
    <w:uiPriority w:val="42"/>
    <w:rsid w:val="005D3364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1b">
    <w:name w:val="Plain Table 1"/>
    <w:basedOn w:val="aa"/>
    <w:uiPriority w:val="41"/>
    <w:rsid w:val="005D3364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-4">
    <w:name w:val="Grid Table 4"/>
    <w:basedOn w:val="aa"/>
    <w:uiPriority w:val="49"/>
    <w:rsid w:val="005D3364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31">
    <w:name w:val="List Table 3 Accent 1"/>
    <w:basedOn w:val="aa"/>
    <w:uiPriority w:val="48"/>
    <w:rsid w:val="005D3364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tblPr/>
      <w:tcPr>
        <w:tcBorders>
          <w:top w:val="single" w:sz="4" w:space="0" w:color="5B9BD5" w:themeColor="accent1"/>
          <w:bottom w:val="single" w:sz="4" w:space="0" w:color="5B9BD5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1"/>
          <w:left w:val="nil"/>
        </w:tcBorders>
      </w:tcPr>
    </w:tblStylePr>
    <w:tblStylePr w:type="swCell">
      <w:tblPr/>
      <w:tcPr>
        <w:tcBorders>
          <w:top w:val="double" w:sz="4" w:space="0" w:color="5B9BD5" w:themeColor="accent1"/>
          <w:right w:val="nil"/>
        </w:tcBorders>
      </w:tcPr>
    </w:tblStylePr>
  </w:style>
  <w:style w:type="character" w:customStyle="1" w:styleId="50">
    <w:name w:val="Заголовок 5 Знак"/>
    <w:aliases w:val="Bold/Italics Знак,H5 Знак,PIM 5 Знак,5 Знак,ITT t5 Знак,PA Pico Section Знак,tg_heading_5 Знак"/>
    <w:basedOn w:val="a9"/>
    <w:link w:val="5"/>
    <w:uiPriority w:val="9"/>
    <w:rsid w:val="005D3364"/>
    <w:rPr>
      <w:rFonts w:ascii="Times New Roman" w:eastAsia="Times New Roman" w:hAnsi="Times New Roman" w:cs="Arial"/>
      <w:b/>
      <w:bCs/>
      <w:i/>
      <w:iCs/>
      <w:sz w:val="26"/>
      <w:szCs w:val="26"/>
    </w:rPr>
  </w:style>
  <w:style w:type="character" w:customStyle="1" w:styleId="41">
    <w:name w:val="Заголовок 4 Знак"/>
    <w:aliases w:val="H4 Знак,Заголовок 4 (Приложение) Знак, Знак18 Знак,4 Знак,I4 Знак,l4 Знак,heading4 Знак,I41 Знак,41 Знак,l41 Знак,heading41 Знак,(Shift Ctrl 4) Знак,Titre 41 Знак,t4.T4 Знак,4heading Знак,h4 Знак,a. Знак,4 dash Знак,d Знак,4 dash1 Знак"/>
    <w:basedOn w:val="a9"/>
    <w:link w:val="40"/>
    <w:uiPriority w:val="9"/>
    <w:rsid w:val="005D3364"/>
    <w:rPr>
      <w:rFonts w:ascii="Times New Roman" w:eastAsia="Times New Roman" w:hAnsi="Times New Roman" w:cs="Arial"/>
      <w:sz w:val="24"/>
      <w:szCs w:val="24"/>
    </w:rPr>
  </w:style>
  <w:style w:type="paragraph" w:customStyle="1" w:styleId="2">
    <w:name w:val="Основной текст_Список 2 уровня"/>
    <w:basedOn w:val="ac"/>
    <w:qFormat/>
    <w:rsid w:val="005D3364"/>
    <w:pPr>
      <w:numPr>
        <w:numId w:val="20"/>
      </w:numPr>
      <w:spacing w:after="0" w:line="240" w:lineRule="auto"/>
      <w:jc w:val="left"/>
    </w:pPr>
    <w:rPr>
      <w:rFonts w:asciiTheme="minorHAnsi" w:eastAsia="Times New Roman" w:hAnsiTheme="minorHAnsi" w:cstheme="minorBidi"/>
      <w:color w:val="000000"/>
      <w:sz w:val="22"/>
      <w:szCs w:val="24"/>
      <w:lang w:eastAsia="ru-RU"/>
    </w:rPr>
  </w:style>
  <w:style w:type="paragraph" w:customStyle="1" w:styleId="4">
    <w:name w:val="Заголовок 4_ЧТЗ"/>
    <w:basedOn w:val="30"/>
    <w:qFormat/>
    <w:rsid w:val="005D3364"/>
    <w:pPr>
      <w:numPr>
        <w:numId w:val="21"/>
      </w:numPr>
      <w:spacing w:before="40" w:line="259" w:lineRule="auto"/>
      <w:jc w:val="left"/>
    </w:pPr>
    <w:rPr>
      <w:rFonts w:asciiTheme="majorHAnsi" w:eastAsiaTheme="majorEastAsia" w:hAnsiTheme="majorHAnsi" w:cstheme="majorBidi"/>
      <w:b w:val="0"/>
      <w:bCs w:val="0"/>
      <w:color w:val="1F4D78" w:themeColor="accent1" w:themeShade="7F"/>
      <w:sz w:val="24"/>
      <w:szCs w:val="24"/>
    </w:rPr>
  </w:style>
  <w:style w:type="paragraph" w:customStyle="1" w:styleId="afffff6">
    <w:name w:val="Таблица_Шапка"/>
    <w:basedOn w:val="a8"/>
    <w:qFormat/>
    <w:rsid w:val="005D3364"/>
    <w:pPr>
      <w:spacing w:after="0" w:line="240" w:lineRule="atLeast"/>
      <w:ind w:firstLine="0"/>
      <w:jc w:val="center"/>
    </w:pPr>
    <w:rPr>
      <w:rFonts w:ascii="Arial" w:eastAsiaTheme="minorHAnsi" w:hAnsi="Arial" w:cs="Arial"/>
      <w:b/>
      <w:sz w:val="20"/>
      <w:szCs w:val="20"/>
    </w:rPr>
  </w:style>
  <w:style w:type="paragraph" w:customStyle="1" w:styleId="afffff7">
    <w:name w:val="Таблица_Основной текст"/>
    <w:basedOn w:val="aff4"/>
    <w:qFormat/>
    <w:rsid w:val="005D3364"/>
    <w:pPr>
      <w:spacing w:line="240" w:lineRule="atLeast"/>
      <w:ind w:firstLine="33"/>
    </w:pPr>
    <w:rPr>
      <w:rFonts w:ascii="Arial" w:eastAsia="Arial Unicode MS" w:hAnsi="Arial" w:cs="Arial"/>
      <w:sz w:val="20"/>
      <w:szCs w:val="20"/>
    </w:rPr>
  </w:style>
  <w:style w:type="paragraph" w:customStyle="1" w:styleId="afffff8">
    <w:name w:val="Таблица_Наименование"/>
    <w:basedOn w:val="af1"/>
    <w:qFormat/>
    <w:rsid w:val="005D3364"/>
    <w:pPr>
      <w:spacing w:after="0"/>
      <w:ind w:firstLine="851"/>
      <w:jc w:val="center"/>
    </w:pPr>
    <w:rPr>
      <w:rFonts w:asciiTheme="minorHAnsi" w:eastAsiaTheme="minorHAnsi" w:hAnsiTheme="minorHAnsi" w:cstheme="minorBidi"/>
      <w:b/>
      <w:sz w:val="22"/>
    </w:rPr>
  </w:style>
  <w:style w:type="paragraph" w:customStyle="1" w:styleId="a7">
    <w:name w:val="Таблица_Список"/>
    <w:basedOn w:val="afffff7"/>
    <w:qFormat/>
    <w:rsid w:val="005D3364"/>
    <w:pPr>
      <w:numPr>
        <w:numId w:val="22"/>
      </w:numPr>
      <w:ind w:left="458"/>
    </w:pPr>
    <w:rPr>
      <w:rFonts w:asciiTheme="minorHAnsi" w:hAnsiTheme="minorHAnsi"/>
      <w:sz w:val="22"/>
      <w:szCs w:val="22"/>
    </w:rPr>
  </w:style>
  <w:style w:type="paragraph" w:customStyle="1" w:styleId="1">
    <w:name w:val="Основной текст_Список 1 уровня"/>
    <w:basedOn w:val="a8"/>
    <w:qFormat/>
    <w:rsid w:val="005D3364"/>
    <w:pPr>
      <w:numPr>
        <w:numId w:val="23"/>
      </w:numPr>
      <w:spacing w:after="0" w:line="240" w:lineRule="auto"/>
      <w:jc w:val="left"/>
    </w:pPr>
    <w:rPr>
      <w:rFonts w:asciiTheme="minorHAnsi" w:eastAsia="Times New Roman" w:hAnsiTheme="minorHAnsi" w:cstheme="minorBidi"/>
      <w:color w:val="000000"/>
      <w:sz w:val="22"/>
      <w:szCs w:val="24"/>
      <w:lang w:eastAsia="ru-RU"/>
    </w:rPr>
  </w:style>
  <w:style w:type="paragraph" w:customStyle="1" w:styleId="tgnumbering">
    <w:name w:val="tg_numbering"/>
    <w:qFormat/>
    <w:rsid w:val="005D3364"/>
    <w:pPr>
      <w:tabs>
        <w:tab w:val="num" w:pos="1276"/>
      </w:tabs>
      <w:spacing w:line="360" w:lineRule="auto"/>
      <w:ind w:left="1276" w:hanging="425"/>
    </w:pPr>
    <w:rPr>
      <w:rFonts w:ascii="Arial" w:eastAsia="Times New Roman" w:hAnsi="Arial"/>
      <w:sz w:val="24"/>
      <w:szCs w:val="24"/>
    </w:rPr>
  </w:style>
  <w:style w:type="paragraph" w:customStyle="1" w:styleId="paragraph">
    <w:name w:val="paragraph"/>
    <w:basedOn w:val="a8"/>
    <w:rsid w:val="005D3364"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szCs w:val="24"/>
      <w:lang w:eastAsia="ru-RU"/>
    </w:rPr>
  </w:style>
  <w:style w:type="character" w:customStyle="1" w:styleId="normaltextrun">
    <w:name w:val="normaltextrun"/>
    <w:basedOn w:val="a9"/>
    <w:rsid w:val="005D3364"/>
  </w:style>
  <w:style w:type="character" w:customStyle="1" w:styleId="eop">
    <w:name w:val="eop"/>
    <w:basedOn w:val="a9"/>
    <w:rsid w:val="005D3364"/>
  </w:style>
  <w:style w:type="table" w:styleId="afffff9">
    <w:name w:val="Grid Table Light"/>
    <w:basedOn w:val="aa"/>
    <w:uiPriority w:val="40"/>
    <w:rsid w:val="005D3364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aff5">
    <w:name w:val="Абзац Знак"/>
    <w:link w:val="aff4"/>
    <w:rsid w:val="00995063"/>
    <w:rPr>
      <w:rFonts w:ascii="Times New Roman" w:hAnsi="Times New Roman"/>
      <w:sz w:val="24"/>
      <w:szCs w:val="22"/>
      <w:lang w:eastAsia="en-US"/>
    </w:rPr>
  </w:style>
  <w:style w:type="paragraph" w:customStyle="1" w:styleId="Head2">
    <w:name w:val="Head2"/>
    <w:next w:val="a8"/>
    <w:rsid w:val="007E62DD"/>
    <w:pPr>
      <w:keepNext/>
      <w:tabs>
        <w:tab w:val="left" w:pos="8931"/>
      </w:tabs>
      <w:spacing w:after="120" w:line="276" w:lineRule="auto"/>
      <w:outlineLvl w:val="1"/>
    </w:pPr>
    <w:rPr>
      <w:rFonts w:eastAsia="Times New Roman" w:cs="Arial"/>
      <w:b/>
      <w:bCs/>
      <w:kern w:val="32"/>
      <w:sz w:val="28"/>
      <w:szCs w:val="32"/>
    </w:rPr>
  </w:style>
  <w:style w:type="paragraph" w:customStyle="1" w:styleId="Head4">
    <w:name w:val="Head4"/>
    <w:basedOn w:val="a8"/>
    <w:next w:val="a8"/>
    <w:rsid w:val="007B0DDB"/>
    <w:pPr>
      <w:keepNext/>
      <w:numPr>
        <w:ilvl w:val="3"/>
        <w:numId w:val="4"/>
      </w:numPr>
      <w:spacing w:after="0"/>
      <w:outlineLvl w:val="3"/>
    </w:pPr>
    <w:rPr>
      <w:rFonts w:eastAsia="Times New Roman"/>
      <w:b/>
      <w:sz w:val="28"/>
      <w:szCs w:val="20"/>
      <w:lang w:eastAsia="ru-RU"/>
    </w:rPr>
  </w:style>
  <w:style w:type="table" w:customStyle="1" w:styleId="1c">
    <w:name w:val="Сетка таблицы1"/>
    <w:basedOn w:val="aa"/>
    <w:next w:val="af"/>
    <w:uiPriority w:val="39"/>
    <w:rsid w:val="00485910"/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6">
    <w:name w:val="Сетка таблицы11"/>
    <w:basedOn w:val="aa"/>
    <w:next w:val="af"/>
    <w:rsid w:val="00EA18F6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">
    <w:name w:val="Сетка таблицы2"/>
    <w:basedOn w:val="aa"/>
    <w:next w:val="af"/>
    <w:rsid w:val="000F7D48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b">
    <w:name w:val="Сетка таблицы3"/>
    <w:basedOn w:val="aa"/>
    <w:next w:val="af"/>
    <w:rsid w:val="00BB57CA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">
    <w:name w:val="Сетка таблицы4"/>
    <w:basedOn w:val="aa"/>
    <w:next w:val="af"/>
    <w:uiPriority w:val="39"/>
    <w:rsid w:val="00C71DA5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b">
    <w:name w:val="Сетка таблицы5"/>
    <w:basedOn w:val="aa"/>
    <w:next w:val="af"/>
    <w:uiPriority w:val="39"/>
    <w:rsid w:val="00EC4D15"/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6b">
    <w:name w:val="Сетка таблицы6"/>
    <w:basedOn w:val="aa"/>
    <w:next w:val="af"/>
    <w:uiPriority w:val="39"/>
    <w:rsid w:val="005C0D58"/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b">
    <w:name w:val="Сетка таблицы7"/>
    <w:basedOn w:val="aa"/>
    <w:next w:val="af"/>
    <w:uiPriority w:val="39"/>
    <w:rsid w:val="00C447D0"/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8b">
    <w:name w:val="Сетка таблицы8"/>
    <w:basedOn w:val="aa"/>
    <w:next w:val="af"/>
    <w:uiPriority w:val="39"/>
    <w:rsid w:val="00B86C2F"/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9a">
    <w:name w:val="Сетка таблицы9"/>
    <w:basedOn w:val="aa"/>
    <w:next w:val="af"/>
    <w:uiPriority w:val="39"/>
    <w:rsid w:val="00A45088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03">
    <w:name w:val="Сетка таблицы10"/>
    <w:basedOn w:val="aa"/>
    <w:next w:val="af"/>
    <w:uiPriority w:val="39"/>
    <w:rsid w:val="00385D1E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2b">
    <w:name w:val="Сетка таблицы12"/>
    <w:basedOn w:val="aa"/>
    <w:next w:val="af"/>
    <w:uiPriority w:val="39"/>
    <w:rsid w:val="00385D1E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35">
    <w:name w:val="Сетка таблицы13"/>
    <w:basedOn w:val="aa"/>
    <w:next w:val="af"/>
    <w:uiPriority w:val="39"/>
    <w:rsid w:val="00BA417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44">
    <w:name w:val="Сетка таблицы14"/>
    <w:basedOn w:val="aa"/>
    <w:next w:val="af"/>
    <w:uiPriority w:val="39"/>
    <w:rsid w:val="00BA417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51">
    <w:name w:val="Сетка таблицы15"/>
    <w:basedOn w:val="aa"/>
    <w:next w:val="af"/>
    <w:uiPriority w:val="39"/>
    <w:rsid w:val="00BA417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61">
    <w:name w:val="Сетка таблицы16"/>
    <w:basedOn w:val="aa"/>
    <w:next w:val="af"/>
    <w:uiPriority w:val="39"/>
    <w:rsid w:val="000F1F7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70">
    <w:name w:val="Сетка таблицы17"/>
    <w:basedOn w:val="aa"/>
    <w:next w:val="af"/>
    <w:uiPriority w:val="39"/>
    <w:rsid w:val="000F1F7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83">
    <w:name w:val="Сетка таблицы18"/>
    <w:basedOn w:val="aa"/>
    <w:next w:val="af"/>
    <w:uiPriority w:val="39"/>
    <w:rsid w:val="000F1F7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9a">
    <w:name w:val="Сетка таблицы19"/>
    <w:basedOn w:val="aa"/>
    <w:next w:val="af"/>
    <w:uiPriority w:val="39"/>
    <w:rsid w:val="000F1F7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0b">
    <w:name w:val="Сетка таблицы20"/>
    <w:basedOn w:val="aa"/>
    <w:next w:val="af"/>
    <w:uiPriority w:val="39"/>
    <w:rsid w:val="000F1F7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19">
    <w:name w:val="Сетка таблицы21"/>
    <w:basedOn w:val="aa"/>
    <w:next w:val="af"/>
    <w:uiPriority w:val="39"/>
    <w:rsid w:val="00AF135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c">
    <w:name w:val="Сетка таблицы22"/>
    <w:basedOn w:val="aa"/>
    <w:next w:val="af"/>
    <w:uiPriority w:val="39"/>
    <w:rsid w:val="00AF135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b">
    <w:name w:val="Сетка таблицы23"/>
    <w:basedOn w:val="aa"/>
    <w:next w:val="af"/>
    <w:uiPriority w:val="39"/>
    <w:rsid w:val="0061792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47">
    <w:name w:val="Сетка таблицы24"/>
    <w:basedOn w:val="aa"/>
    <w:next w:val="af"/>
    <w:uiPriority w:val="39"/>
    <w:rsid w:val="0061792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50">
    <w:name w:val="Сетка таблицы25"/>
    <w:basedOn w:val="aa"/>
    <w:next w:val="af"/>
    <w:uiPriority w:val="39"/>
    <w:rsid w:val="0061792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7">
    <w:name w:val="Сетка таблицы26"/>
    <w:basedOn w:val="aa"/>
    <w:next w:val="af"/>
    <w:uiPriority w:val="39"/>
    <w:rsid w:val="00286A85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70">
    <w:name w:val="Сетка таблицы27"/>
    <w:basedOn w:val="aa"/>
    <w:next w:val="af"/>
    <w:uiPriority w:val="39"/>
    <w:rsid w:val="00286A85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81">
    <w:name w:val="Сетка таблицы28"/>
    <w:basedOn w:val="aa"/>
    <w:next w:val="af"/>
    <w:uiPriority w:val="39"/>
    <w:rsid w:val="00286A85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90">
    <w:name w:val="Сетка таблицы29"/>
    <w:basedOn w:val="aa"/>
    <w:next w:val="af"/>
    <w:uiPriority w:val="39"/>
    <w:rsid w:val="00286A85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1">
    <w:name w:val="Сетка таблицы30"/>
    <w:basedOn w:val="aa"/>
    <w:next w:val="af"/>
    <w:uiPriority w:val="39"/>
    <w:rsid w:val="00687D9E"/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11">
    <w:name w:val="Сетка таблицы31"/>
    <w:basedOn w:val="aa"/>
    <w:next w:val="af"/>
    <w:uiPriority w:val="39"/>
    <w:rsid w:val="005B1F38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">
    <w:name w:val="Сетка таблицы32"/>
    <w:basedOn w:val="aa"/>
    <w:next w:val="af"/>
    <w:uiPriority w:val="39"/>
    <w:rsid w:val="009D352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30">
    <w:name w:val="Сетка таблицы33"/>
    <w:basedOn w:val="aa"/>
    <w:next w:val="af"/>
    <w:uiPriority w:val="39"/>
    <w:rsid w:val="0006135B"/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41">
    <w:name w:val="Сетка таблицы34"/>
    <w:basedOn w:val="aa"/>
    <w:next w:val="af"/>
    <w:uiPriority w:val="39"/>
    <w:rsid w:val="00C47E2B"/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51">
    <w:name w:val="Сетка таблицы35"/>
    <w:basedOn w:val="aa"/>
    <w:next w:val="af"/>
    <w:uiPriority w:val="39"/>
    <w:rsid w:val="00C47E2B"/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61">
    <w:name w:val="Сетка таблицы36"/>
    <w:basedOn w:val="aa"/>
    <w:next w:val="af"/>
    <w:uiPriority w:val="39"/>
    <w:rsid w:val="00D10C93"/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71">
    <w:name w:val="Сетка таблицы37"/>
    <w:basedOn w:val="aa"/>
    <w:next w:val="af"/>
    <w:uiPriority w:val="39"/>
    <w:rsid w:val="00960216"/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73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3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47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5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45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62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83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32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98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95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703375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2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981616">
                  <w:marLeft w:val="0"/>
                  <w:marRight w:val="0"/>
                  <w:marTop w:val="0"/>
                  <w:marBottom w:val="0"/>
                  <w:divBdr>
                    <w:top w:val="single" w:sz="6" w:space="0" w:color="CCCCCC"/>
                    <w:left w:val="single" w:sz="6" w:space="0" w:color="CCCCCC"/>
                    <w:bottom w:val="single" w:sz="6" w:space="0" w:color="CCCCCC"/>
                    <w:right w:val="single" w:sz="6" w:space="0" w:color="CCCCCC"/>
                  </w:divBdr>
                  <w:divsChild>
                    <w:div w:id="39485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761069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CCCCC"/>
                        <w:left w:val="single" w:sz="6" w:space="5" w:color="CCCCCC"/>
                        <w:bottom w:val="single" w:sz="6" w:space="5" w:color="CCCCCC"/>
                        <w:right w:val="single" w:sz="6" w:space="5" w:color="CCCCCC"/>
                      </w:divBdr>
                    </w:div>
                    <w:div w:id="1356155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33302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2785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7580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201190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147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73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5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37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8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53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1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56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52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262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222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57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640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3345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142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761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3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86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4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92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95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3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96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08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1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8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15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2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32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8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98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43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78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8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14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3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9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764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268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477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870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29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8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94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72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34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61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65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7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68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044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631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58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37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75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73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6875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098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85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3441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564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950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94634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764914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29165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33650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6053364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5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34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6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964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6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3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9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1580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377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29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32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49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48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4.emf"/><Relationship Id="rId26" Type="http://schemas.openxmlformats.org/officeDocument/2006/relationships/package" Target="embeddings/_________Microsoft_Visio3.vsdx"/><Relationship Id="rId39" Type="http://schemas.openxmlformats.org/officeDocument/2006/relationships/header" Target="header1.xml"/><Relationship Id="rId21" Type="http://schemas.openxmlformats.org/officeDocument/2006/relationships/package" Target="embeddings/_________Microsoft_Visio1.vsdx"/><Relationship Id="rId34" Type="http://schemas.openxmlformats.org/officeDocument/2006/relationships/hyperlink" Target="mailto:rpn@energo-press.ru" TargetMode="External"/><Relationship Id="rId42" Type="http://schemas.openxmlformats.org/officeDocument/2006/relationships/hyperlink" Target="http://tg.telecomguard.ru/PWA/%5bTE_D00001426_IPORT%5d-Tjumenenergo-Portal/Shared%20Documents/&#1054;&#1090;&#1095;&#1077;&#1090;&#1085;&#1099;&#1077;%20&#1076;&#1086;&#1082;&#1091;&#1084;&#1077;&#1085;&#1090;&#1099;/&#1069;&#1058;&#1040;&#1055;-3/&#1054;&#1073;&#1097;&#1077;&#1077;%20&#1086;&#1087;&#1080;&#1089;&#1072;&#1085;&#1080;&#1077;%20&#1055;&#1086;&#1088;&#1090;&#1072;&#1083;&#1072;/FldEdit.aspx?List=%7B0CA79AFD%2D5852%2D4FBA%2D85D5%2DC32B5914FDAF%7D&amp;Field=Body" TargetMode="External"/><Relationship Id="rId47" Type="http://schemas.openxmlformats.org/officeDocument/2006/relationships/hyperlink" Target="file:///C:\&#1087;&#1088;&#1086;&#1077;&#1082;&#1090;&#1099;\FldEditEx.aspx%3fList=%7b0CA79AFD-5852-4FBA-85D5-C32B5914FDAF%7d&amp;Field=Author" TargetMode="External"/><Relationship Id="rId50" Type="http://schemas.openxmlformats.org/officeDocument/2006/relationships/hyperlink" Target="http://tg.telecomguard.ru/PWA/%5bTE_D00001426_IPORT%5d-Tjumenenergo-Portal/Shared%20Documents/&#1054;&#1090;&#1095;&#1077;&#1090;&#1085;&#1099;&#1077;%20&#1076;&#1086;&#1082;&#1091;&#1084;&#1077;&#1085;&#1090;&#1099;/&#1069;&#1058;&#1040;&#1055;-3/&#1054;&#1073;&#1097;&#1077;&#1077;%20&#1086;&#1087;&#1080;&#1089;&#1072;&#1085;&#1080;&#1077;%20&#1055;&#1086;&#1088;&#1090;&#1072;&#1083;&#1072;/FldEditEx.aspx?List=%7B0CA79AFD%2D5852%2D4FBA%2D85D5%2DC32B5914FDAF%7D&amp;Field=ParentItemEditor" TargetMode="External"/><Relationship Id="rId55" Type="http://schemas.openxmlformats.org/officeDocument/2006/relationships/footer" Target="footer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8.emf"/><Relationship Id="rId33" Type="http://schemas.openxmlformats.org/officeDocument/2006/relationships/hyperlink" Target="https://personal.sibedge.com/my/bakulinaap/_layouts/15/start.aspx" TargetMode="External"/><Relationship Id="rId38" Type="http://schemas.openxmlformats.org/officeDocument/2006/relationships/hyperlink" Target="http://habrahabr.ru/post/164143/" TargetMode="External"/><Relationship Id="rId46" Type="http://schemas.openxmlformats.org/officeDocument/2006/relationships/hyperlink" Target="http://tg.telecomguard.ru/PWA/%5bTE_D00001426_IPORT%5d-Tjumenenergo-Portal/Shared%20Documents/&#1054;&#1090;&#1095;&#1077;&#1090;&#1085;&#1099;&#1077;%20&#1076;&#1086;&#1082;&#1091;&#1084;&#1077;&#1085;&#1090;&#1099;/&#1069;&#1058;&#1040;&#1055;-3/&#1054;&#1073;&#1097;&#1077;&#1077;%20&#1086;&#1087;&#1080;&#1089;&#1072;&#1085;&#1080;&#1077;%20&#1055;&#1086;&#1088;&#1090;&#1072;&#1083;&#1072;/FldEditEx.aspx?List=%7B0CA79AFD%2D5852%2D4FBA%2D85D5%2DC32B5914FDAF%7D&amp;Field=Author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5.emf"/><Relationship Id="rId29" Type="http://schemas.openxmlformats.org/officeDocument/2006/relationships/image" Target="media/image10.emf"/><Relationship Id="rId41" Type="http://schemas.openxmlformats.org/officeDocument/2006/relationships/footer" Target="footer2.xml"/><Relationship Id="rId54" Type="http://schemas.openxmlformats.org/officeDocument/2006/relationships/hyperlink" Target="http://xmlcalendar.ru/data/ru/2016/calendar.xml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package" Target="embeddings/_________Microsoft_Visio2.vsdx"/><Relationship Id="rId32" Type="http://schemas.openxmlformats.org/officeDocument/2006/relationships/package" Target="embeddings/_________Microsoft_Visio6.vsdx"/><Relationship Id="rId37" Type="http://schemas.openxmlformats.org/officeDocument/2006/relationships/image" Target="media/image13.png"/><Relationship Id="rId40" Type="http://schemas.openxmlformats.org/officeDocument/2006/relationships/footer" Target="footer1.xml"/><Relationship Id="rId45" Type="http://schemas.openxmlformats.org/officeDocument/2006/relationships/hyperlink" Target="http://tg.telecomguard.ru/PWA/%5bTE_D00001426_IPORT%5d-Tjumenenergo-Portal/Shared%20Documents/&#1054;&#1090;&#1095;&#1077;&#1090;&#1085;&#1099;&#1077;%20&#1076;&#1086;&#1082;&#1091;&#1084;&#1077;&#1085;&#1090;&#1099;/&#1069;&#1058;&#1040;&#1055;-3/&#1054;&#1073;&#1097;&#1077;&#1077;%20&#1086;&#1087;&#1080;&#1089;&#1072;&#1085;&#1080;&#1077;%20&#1055;&#1086;&#1088;&#1090;&#1072;&#1083;&#1072;/FldEditEx.aspx?List=%7B0CA79AFD%2D5852%2D4FBA%2D85D5%2DC32B5914FDAF%7D&amp;Field=Modified" TargetMode="External"/><Relationship Id="rId53" Type="http://schemas.openxmlformats.org/officeDocument/2006/relationships/hyperlink" Target="http://xmlcalendar.ru/data/ru/2016/calendar.xml" TargetMode="External"/><Relationship Id="rId58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7.emf"/><Relationship Id="rId28" Type="http://schemas.openxmlformats.org/officeDocument/2006/relationships/package" Target="embeddings/_________Microsoft_Visio4.vsdx"/><Relationship Id="rId36" Type="http://schemas.openxmlformats.org/officeDocument/2006/relationships/package" Target="embeddings/_________Microsoft_Visio7.vsdx"/><Relationship Id="rId49" Type="http://schemas.openxmlformats.org/officeDocument/2006/relationships/hyperlink" Target="http://tg.telecomguard.ru/PWA/%5bTE_D00001426_IPORT%5d-Tjumenenergo-Portal/Shared%20Documents/&#1054;&#1090;&#1095;&#1077;&#1090;&#1085;&#1099;&#1077;%20&#1076;&#1086;&#1082;&#1091;&#1084;&#1077;&#1085;&#1090;&#1099;/&#1069;&#1058;&#1040;&#1055;-3/&#1054;&#1073;&#1097;&#1077;&#1077;%20&#1086;&#1087;&#1080;&#1089;&#1072;&#1085;&#1080;&#1077;%20&#1055;&#1086;&#1088;&#1090;&#1072;&#1083;&#1072;/FldEditEx.aspx?List=%7B0CA79AFD%2D5852%2D4FBA%2D85D5%2DC32B5914FDAF%7D&amp;Field=LastReplyBy" TargetMode="External"/><Relationship Id="rId57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package" Target="embeddings/_________Microsoft_Visio.vsdx"/><Relationship Id="rId31" Type="http://schemas.openxmlformats.org/officeDocument/2006/relationships/image" Target="media/image11.emf"/><Relationship Id="rId44" Type="http://schemas.openxmlformats.org/officeDocument/2006/relationships/hyperlink" Target="http://tg.telecomguard.ru/PWA/%5bTE_D00001426_IPORT%5d-Tjumenenergo-Portal/Shared%20Documents/&#1054;&#1090;&#1095;&#1077;&#1090;&#1085;&#1099;&#1077;%20&#1076;&#1086;&#1082;&#1091;&#1084;&#1077;&#1085;&#1090;&#1099;/&#1069;&#1058;&#1040;&#1055;-3/&#1054;&#1073;&#1097;&#1077;&#1077;%20&#1086;&#1087;&#1080;&#1089;&#1072;&#1085;&#1080;&#1077;%20&#1055;&#1086;&#1088;&#1090;&#1072;&#1083;&#1072;/FldEditEx.aspx?List=%7B0CA79AFD%2D5852%2D4FBA%2D85D5%2DC32B5914FDAF%7D&amp;Field=Created" TargetMode="External"/><Relationship Id="rId52" Type="http://schemas.openxmlformats.org/officeDocument/2006/relationships/hyperlink" Target="https://www.gismeteo.ru/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6.jpg"/><Relationship Id="rId27" Type="http://schemas.openxmlformats.org/officeDocument/2006/relationships/image" Target="media/image9.emf"/><Relationship Id="rId30" Type="http://schemas.openxmlformats.org/officeDocument/2006/relationships/package" Target="embeddings/_________Microsoft_Visio5.vsdx"/><Relationship Id="rId35" Type="http://schemas.openxmlformats.org/officeDocument/2006/relationships/image" Target="media/image12.emf"/><Relationship Id="rId43" Type="http://schemas.openxmlformats.org/officeDocument/2006/relationships/hyperlink" Target="http://tg.telecomguard.ru/PWA/%5bTE_D00001426_IPORT%5d-Tjumenenergo-Portal/Shared%20Documents/&#1054;&#1090;&#1095;&#1077;&#1090;&#1085;&#1099;&#1077;%20&#1076;&#1086;&#1082;&#1091;&#1084;&#1077;&#1085;&#1090;&#1099;/&#1069;&#1058;&#1040;&#1055;-3/&#1054;&#1073;&#1097;&#1077;&#1077;%20&#1086;&#1087;&#1080;&#1089;&#1072;&#1085;&#1080;&#1077;%20&#1055;&#1086;&#1088;&#1090;&#1072;&#1083;&#1072;/FldEdit.aspx?List=%7B0CA79AFD%2D5852%2D4FBA%2D85D5%2DC32B5914FDAF%7D&amp;Field=Title" TargetMode="External"/><Relationship Id="rId48" Type="http://schemas.openxmlformats.org/officeDocument/2006/relationships/hyperlink" Target="file:///C:\&#1087;&#1088;&#1086;&#1077;&#1082;&#1090;&#1099;\FldEditEx.aspx%3fList=%7b0CA79AFD-5852-4FBA-85D5-C32B5914FDAF%7d&amp;Field=Modified" TargetMode="External"/><Relationship Id="rId56" Type="http://schemas.openxmlformats.org/officeDocument/2006/relationships/footer" Target="footer4.xml"/><Relationship Id="rId8" Type="http://schemas.openxmlformats.org/officeDocument/2006/relationships/settings" Target="settings.xml"/><Relationship Id="rId51" Type="http://schemas.openxmlformats.org/officeDocument/2006/relationships/hyperlink" Target="http://tg.telecomguard.ru/PWA/%5bTE_D00001426_IPORT%5d-Tjumenenergo-Portal/Shared%20Documents/&#1054;&#1090;&#1095;&#1077;&#1090;&#1085;&#1099;&#1077;%20&#1076;&#1086;&#1082;&#1091;&#1084;&#1077;&#1085;&#1090;&#1099;/&#1069;&#1058;&#1040;&#1055;-3/&#1054;&#1073;&#1097;&#1077;&#1077;%20&#1086;&#1087;&#1080;&#1089;&#1072;&#1085;&#1080;&#1077;%20&#1055;&#1086;&#1088;&#1090;&#1072;&#1083;&#1072;/FldEdit.aspx?List=%7B0CA79AFD%2D5852%2D4FBA%2D85D5%2DC32B5914FDAF%7D&amp;Field=IsQuestion" TargetMode="External"/><Relationship Id="rId3" Type="http://schemas.openxmlformats.org/officeDocument/2006/relationships/customXml" Target="../customXml/item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ira\Desktop\&#1053;&#1072;&#1096;%20&#1096;&#1072;&#1073;&#1083;&#1086;&#1085;%20&#1076;&#1083;&#1103;%20&#1044;&#1048;&#1058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ECC70C37DA3AEA478AE1C153D32184D5" ma:contentTypeVersion="0" ma:contentTypeDescription="Создание документа." ma:contentTypeScope="" ma:versionID="c719c4b43c7ce87873222b25cc3ac78b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F77D56-8AE2-4561-8F8C-F4A243E8EF4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B8277723-12B4-49FF-BE80-3F3EB4D766F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AEEC9303-A7EF-427B-B17F-3BB4063B3CB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498EB83-4C08-414E-BC85-48891A3BEFAC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2C634265-126E-4946-B828-F63113C506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Наш шаблон для ДИТ</Template>
  <TotalTime>0</TotalTime>
  <Pages>123</Pages>
  <Words>30841</Words>
  <Characters>175794</Characters>
  <Application>Microsoft Office Word</Application>
  <DocSecurity>0</DocSecurity>
  <Lines>1464</Lines>
  <Paragraphs>412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Технические решения</vt:lpstr>
      <vt:lpstr>Технические решения</vt:lpstr>
    </vt:vector>
  </TitlesOfParts>
  <Company>TelecomGuard</Company>
  <LinksUpToDate>false</LinksUpToDate>
  <CharactersWithSpaces>206223</CharactersWithSpaces>
  <SharedDoc>false</SharedDoc>
  <HLinks>
    <vt:vector size="354" baseType="variant">
      <vt:variant>
        <vt:i4>7208996</vt:i4>
      </vt:variant>
      <vt:variant>
        <vt:i4>384</vt:i4>
      </vt:variant>
      <vt:variant>
        <vt:i4>0</vt:i4>
      </vt:variant>
      <vt:variant>
        <vt:i4>5</vt:i4>
      </vt:variant>
      <vt:variant>
        <vt:lpwstr>http://www.b2b-mrsk.ru/</vt:lpwstr>
      </vt:variant>
      <vt:variant>
        <vt:lpwstr/>
      </vt:variant>
      <vt:variant>
        <vt:i4>262215</vt:i4>
      </vt:variant>
      <vt:variant>
        <vt:i4>351</vt:i4>
      </vt:variant>
      <vt:variant>
        <vt:i4>0</vt:i4>
      </vt:variant>
      <vt:variant>
        <vt:i4>5</vt:i4>
      </vt:variant>
      <vt:variant>
        <vt:lpwstr>http://www.te.ru/</vt:lpwstr>
      </vt:variant>
      <vt:variant>
        <vt:lpwstr/>
      </vt:variant>
      <vt:variant>
        <vt:i4>1114162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_Toc421031453</vt:lpwstr>
      </vt:variant>
      <vt:variant>
        <vt:i4>1114162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_Toc421031452</vt:lpwstr>
      </vt:variant>
      <vt:variant>
        <vt:i4>1114162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_Toc421031451</vt:lpwstr>
      </vt:variant>
      <vt:variant>
        <vt:i4>1114162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_Toc421031450</vt:lpwstr>
      </vt:variant>
      <vt:variant>
        <vt:i4>1048626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_Toc421031449</vt:lpwstr>
      </vt:variant>
      <vt:variant>
        <vt:i4>1048626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_Toc421031448</vt:lpwstr>
      </vt:variant>
      <vt:variant>
        <vt:i4>1048626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_Toc421031447</vt:lpwstr>
      </vt:variant>
      <vt:variant>
        <vt:i4>1048626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_Toc421031446</vt:lpwstr>
      </vt:variant>
      <vt:variant>
        <vt:i4>1048626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_Toc421031445</vt:lpwstr>
      </vt:variant>
      <vt:variant>
        <vt:i4>1048626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_Toc421031444</vt:lpwstr>
      </vt:variant>
      <vt:variant>
        <vt:i4>1048626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_Toc421031443</vt:lpwstr>
      </vt:variant>
      <vt:variant>
        <vt:i4>1048626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_Toc421031442</vt:lpwstr>
      </vt:variant>
      <vt:variant>
        <vt:i4>1048626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_Toc421031441</vt:lpwstr>
      </vt:variant>
      <vt:variant>
        <vt:i4>1048626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_Toc421031440</vt:lpwstr>
      </vt:variant>
      <vt:variant>
        <vt:i4>1507378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_Toc421031439</vt:lpwstr>
      </vt:variant>
      <vt:variant>
        <vt:i4>1507378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_Toc421031438</vt:lpwstr>
      </vt:variant>
      <vt:variant>
        <vt:i4>1507378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_Toc421031437</vt:lpwstr>
      </vt:variant>
      <vt:variant>
        <vt:i4>1507378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_Toc421031436</vt:lpwstr>
      </vt:variant>
      <vt:variant>
        <vt:i4>1507378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_Toc421031435</vt:lpwstr>
      </vt:variant>
      <vt:variant>
        <vt:i4>1507378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_Toc421031434</vt:lpwstr>
      </vt:variant>
      <vt:variant>
        <vt:i4>1507378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_Toc421031433</vt:lpwstr>
      </vt:variant>
      <vt:variant>
        <vt:i4>1507378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_Toc421031432</vt:lpwstr>
      </vt:variant>
      <vt:variant>
        <vt:i4>1507378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_Toc421031431</vt:lpwstr>
      </vt:variant>
      <vt:variant>
        <vt:i4>1507378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_Toc421031430</vt:lpwstr>
      </vt:variant>
      <vt:variant>
        <vt:i4>1441842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_Toc421031429</vt:lpwstr>
      </vt:variant>
      <vt:variant>
        <vt:i4>1441842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_Toc421031428</vt:lpwstr>
      </vt:variant>
      <vt:variant>
        <vt:i4>1441842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_Toc421031427</vt:lpwstr>
      </vt:variant>
      <vt:variant>
        <vt:i4>1441842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_Toc421031426</vt:lpwstr>
      </vt:variant>
      <vt:variant>
        <vt:i4>1441842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_Toc421031425</vt:lpwstr>
      </vt:variant>
      <vt:variant>
        <vt:i4>1441842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_Toc421031424</vt:lpwstr>
      </vt:variant>
      <vt:variant>
        <vt:i4>1441842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_Toc421031423</vt:lpwstr>
      </vt:variant>
      <vt:variant>
        <vt:i4>1441842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_Toc421031422</vt:lpwstr>
      </vt:variant>
      <vt:variant>
        <vt:i4>1441842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_Toc421031421</vt:lpwstr>
      </vt:variant>
      <vt:variant>
        <vt:i4>1441842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_Toc421031420</vt:lpwstr>
      </vt:variant>
      <vt:variant>
        <vt:i4>1376306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_Toc421031419</vt:lpwstr>
      </vt:variant>
      <vt:variant>
        <vt:i4>1376306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_Toc421031418</vt:lpwstr>
      </vt:variant>
      <vt:variant>
        <vt:i4>1376306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_Toc421031417</vt:lpwstr>
      </vt:variant>
      <vt:variant>
        <vt:i4>1376306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_Toc421031416</vt:lpwstr>
      </vt:variant>
      <vt:variant>
        <vt:i4>1376306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_Toc421031415</vt:lpwstr>
      </vt:variant>
      <vt:variant>
        <vt:i4>1376306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_Toc421031414</vt:lpwstr>
      </vt:variant>
      <vt:variant>
        <vt:i4>1376306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_Toc421031413</vt:lpwstr>
      </vt:variant>
      <vt:variant>
        <vt:i4>1376306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_Toc421031412</vt:lpwstr>
      </vt:variant>
      <vt:variant>
        <vt:i4>1376306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_Toc421031411</vt:lpwstr>
      </vt:variant>
      <vt:variant>
        <vt:i4>1376306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_Toc421031410</vt:lpwstr>
      </vt:variant>
      <vt:variant>
        <vt:i4>1310770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_Toc421031409</vt:lpwstr>
      </vt:variant>
      <vt:variant>
        <vt:i4>1310770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_Toc421031408</vt:lpwstr>
      </vt:variant>
      <vt:variant>
        <vt:i4>1310770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_Toc421031407</vt:lpwstr>
      </vt:variant>
      <vt:variant>
        <vt:i4>1310770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_Toc421031406</vt:lpwstr>
      </vt:variant>
      <vt:variant>
        <vt:i4>1310770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_Toc421031405</vt:lpwstr>
      </vt:variant>
      <vt:variant>
        <vt:i4>1310770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_Toc421031404</vt:lpwstr>
      </vt:variant>
      <vt:variant>
        <vt:i4>1310770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_Toc421031403</vt:lpwstr>
      </vt:variant>
      <vt:variant>
        <vt:i4>1310770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_Toc421031402</vt:lpwstr>
      </vt:variant>
      <vt:variant>
        <vt:i4>1310770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_Toc421031401</vt:lpwstr>
      </vt:variant>
      <vt:variant>
        <vt:i4>1310770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_Toc421031400</vt:lpwstr>
      </vt:variant>
      <vt:variant>
        <vt:i4>1900597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_Toc421031399</vt:lpwstr>
      </vt:variant>
      <vt:variant>
        <vt:i4>1900597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_Toc421031398</vt:lpwstr>
      </vt:variant>
      <vt:variant>
        <vt:i4>1900597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_Toc421031397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Технические решения</dc:title>
  <dc:subject>Интранет-портал ОАО "Тюменьэнерго"</dc:subject>
  <dc:creator>IFirsova-Shibaeva@telecomguard.ru</dc:creator>
  <cp:keywords/>
  <dc:description/>
  <cp:lastModifiedBy>Симакова Елена Михайловна</cp:lastModifiedBy>
  <cp:revision>2</cp:revision>
  <cp:lastPrinted>2016-04-12T13:03:00Z</cp:lastPrinted>
  <dcterms:created xsi:type="dcterms:W3CDTF">2016-11-01T11:56:00Z</dcterms:created>
  <dcterms:modified xsi:type="dcterms:W3CDTF">2016-11-01T11:56:00Z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Обозначение документа">
    <vt:lpwstr>57011331.4258901.001.ТЗ</vt:lpwstr>
  </property>
  <property fmtid="{D5CDD505-2E9C-101B-9397-08002B2CF9AE}" pid="3" name="Версия">
    <vt:lpwstr>0.02</vt:lpwstr>
  </property>
  <property fmtid="{D5CDD505-2E9C-101B-9397-08002B2CF9AE}" pid="4" name="PublishingExpirationDate">
    <vt:lpwstr/>
  </property>
  <property fmtid="{D5CDD505-2E9C-101B-9397-08002B2CF9AE}" pid="5" name="PublishingStartDate">
    <vt:lpwstr/>
  </property>
  <property fmtid="{D5CDD505-2E9C-101B-9397-08002B2CF9AE}" pid="6" name="ContentTypeId">
    <vt:lpwstr>0x01010400F6E1BB48D8D62E4E8178CFD4CD322752</vt:lpwstr>
  </property>
</Properties>
</file>